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f2c3" w14:paraId="bf7f2c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7E196B">
        <w:t>2</w:t>
      </w:r>
      <w:r w:rsidR="007E7E56">
        <w:t>7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82556" w:rsidR="00224AFF" w:rsidRPr="0064455A">
      <w:pPr>
        <w:ind w:firstLine="708"/>
        <w:jc w:val="both"/>
        <w:rPr>
          <w:b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64455A">
        <w:t>Podružnica Zagreb, Trg svibanjskih žrtava 1995. 1, Zagreb</w:t>
      </w:r>
      <w:r w:rsidR="004A0D7B" w:rsidRPr="0064455A">
        <w:t>, za pokretan</w:t>
      </w:r>
      <w:r w:rsidR="00D2228D" w:rsidRPr="0064455A">
        <w:t>je skraćenog stečajnog postupka</w:t>
      </w:r>
      <w:r w:rsidR="004A0D7B" w:rsidRPr="0064455A">
        <w:t xml:space="preserve"> nad dužnikom</w:t>
      </w:r>
      <w:r w:rsidR="00AF1FFD" w:rsidRPr="0064455A">
        <w:t xml:space="preserve"> </w:t>
      </w:r>
      <w:r w:rsidR="0064455A" w:rsidRPr="0064455A">
        <w:rPr>
          <w:b/>
        </w:rPr>
        <w:t>ARI MODA d.o.o.</w:t>
      </w:r>
      <w:r w:rsidR="007C56B0" w:rsidRPr="0064455A">
        <w:rPr>
          <w:b/>
        </w:rPr>
        <w:t xml:space="preserve">, </w:t>
      </w:r>
      <w:r w:rsidR="0064455A" w:rsidRPr="0064455A">
        <w:rPr>
          <w:b/>
        </w:rPr>
        <w:t>Zagreb</w:t>
      </w:r>
      <w:r w:rsidR="007C56B0" w:rsidRPr="0064455A">
        <w:rPr>
          <w:b/>
        </w:rPr>
        <w:t xml:space="preserve">, </w:t>
      </w:r>
      <w:r w:rsidR="0064455A" w:rsidRPr="0064455A">
        <w:rPr>
          <w:b/>
        </w:rPr>
        <w:t>Ilica 128</w:t>
      </w:r>
      <w:r w:rsidR="0013450E" w:rsidRPr="0064455A">
        <w:rPr>
          <w:b/>
        </w:rPr>
        <w:t xml:space="preserve">, </w:t>
      </w:r>
      <w:r w:rsidR="007C56B0" w:rsidRPr="0064455A">
        <w:rPr>
          <w:b/>
        </w:rPr>
        <w:t xml:space="preserve">MBS: </w:t>
      </w:r>
      <w:r w:rsidR="0064455A" w:rsidRPr="0064455A">
        <w:rPr>
          <w:b/>
        </w:rPr>
        <w:t>080446047</w:t>
      </w:r>
      <w:r w:rsidR="007C56B0" w:rsidRPr="0064455A">
        <w:rPr>
          <w:b/>
        </w:rPr>
        <w:t xml:space="preserve">, OIB: </w:t>
      </w:r>
      <w:r w:rsidR="0064455A" w:rsidRPr="0064455A">
        <w:rPr>
          <w:b/>
        </w:rPr>
        <w:t>04706980542</w:t>
      </w:r>
      <w:r w:rsidR="004A4789" w:rsidRPr="0064455A">
        <w:rPr>
          <w:b/>
        </w:rPr>
        <w:t>,</w:t>
      </w:r>
      <w:r w:rsidR="009E195D" w:rsidRPr="0064455A">
        <w:t xml:space="preserve"> </w:t>
      </w:r>
      <w:r w:rsidR="004A0D7B" w:rsidRPr="0064455A">
        <w:t>temeljem članka 430. Stečajnog zakona ( „Narodne nov</w:t>
      </w:r>
      <w:r w:rsidR="00316816" w:rsidRPr="0064455A">
        <w:t>ine“ 71/15)</w:t>
      </w:r>
      <w:r w:rsidR="00224AFF" w:rsidRPr="0064455A">
        <w:t xml:space="preserve">, dana </w:t>
      </w:r>
      <w:r w:rsidR="0047145E" w:rsidRPr="0064455A">
        <w:t>20</w:t>
      </w:r>
      <w:r w:rsidR="008123BC" w:rsidRPr="0064455A">
        <w:t>. listopada</w:t>
      </w:r>
      <w:r w:rsidR="00DB3B95" w:rsidRPr="0064455A">
        <w:t xml:space="preserve"> 2016</w:t>
      </w:r>
      <w:r w:rsidR="00224AFF" w:rsidRPr="0064455A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64455A" w:rsidRPr="0064455A">
        <w:rPr>
          <w:b/>
        </w:rPr>
        <w:t>ARI MODA d.o.o., Zagreb, Ilica 128, MBS: 080446047, OIB: 04706980542</w:t>
      </w:r>
      <w:r w:rsidR="0064455A">
        <w:rPr>
          <w:b/>
        </w:rPr>
        <w:t xml:space="preserve"> </w:t>
      </w:r>
      <w:r w:rsidR="00224AFF">
        <w:t xml:space="preserve">iznosi </w:t>
      </w:r>
      <w:r w:rsidR="0064455A">
        <w:t>38.879,28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8233CD">
        <w:t xml:space="preserve">II Poziva se </w:t>
      </w:r>
      <w:r w:rsidR="00CF37F3" w:rsidRPr="008233CD">
        <w:t>osob</w:t>
      </w:r>
      <w:r w:rsidR="006D6816" w:rsidRPr="008233CD">
        <w:t>a</w:t>
      </w:r>
      <w:r w:rsidR="00CF37F3" w:rsidRPr="008233CD">
        <w:t xml:space="preserve"> ovlašten</w:t>
      </w:r>
      <w:r w:rsidR="006D6816" w:rsidRPr="008233CD">
        <w:t>a</w:t>
      </w:r>
      <w:r w:rsidR="00A7506A" w:rsidRPr="008233CD">
        <w:t xml:space="preserve"> za zastupanje dužnika</w:t>
      </w:r>
      <w:r w:rsidR="00B1170E" w:rsidRPr="008233CD">
        <w:t xml:space="preserve"> </w:t>
      </w:r>
      <w:r w:rsidR="008233CD" w:rsidRPr="008233CD">
        <w:t xml:space="preserve">Tatjana </w:t>
      </w:r>
      <w:proofErr w:type="spellStart"/>
      <w:r w:rsidR="008233CD" w:rsidRPr="008233CD">
        <w:t>Topolovec</w:t>
      </w:r>
      <w:proofErr w:type="spellEnd"/>
      <w:r w:rsidR="008233CD" w:rsidRPr="008233CD">
        <w:t>, OIB: 66947363792</w:t>
      </w:r>
      <w:r w:rsidR="00AF1FFD" w:rsidRPr="008233CD">
        <w:t xml:space="preserve">, </w:t>
      </w:r>
      <w:r w:rsidR="008233CD" w:rsidRPr="008233CD">
        <w:t>Zagreb, Novska 34</w:t>
      </w:r>
      <w:r w:rsidR="00975702" w:rsidRPr="008233CD">
        <w:t xml:space="preserve">, </w:t>
      </w:r>
      <w:r w:rsidR="00B32948" w:rsidRPr="008233CD">
        <w:t xml:space="preserve">da </w:t>
      </w:r>
      <w:r w:rsidR="00936874" w:rsidRPr="008233CD">
        <w:t xml:space="preserve">u roku od 15 dana od dana objave ovog oglasa na e-oglasnoj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7E196B">
        <w:t>2</w:t>
      </w:r>
      <w:r w:rsidR="007E7E56">
        <w:t>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BA6" w:rsidR="00BC2BA6">
      <w:r>
        <w:separator/>
      </w:r>
    </w:p>
  </w:endnote>
  <w:endnote w:id="0" w:type="continuationSeparator">
    <w:p w:rsidRDefault="00BC2BA6" w:rsidR="00BC2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BA6" w:rsidR="00BC2BA6">
      <w:r>
        <w:separator/>
      </w:r>
    </w:p>
  </w:footnote>
  <w:footnote w:id="0" w:type="continuationSeparator">
    <w:p w:rsidRDefault="00BC2BA6" w:rsidR="00BC2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E7E56"/>
    <w:rsid w:val="007F1C41"/>
    <w:rsid w:val="008023F7"/>
    <w:rsid w:val="008123BC"/>
    <w:rsid w:val="00817C66"/>
    <w:rsid w:val="008233CD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6C28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67389"/>
    <w:rsid w:val="00B75A60"/>
    <w:rsid w:val="00B82540"/>
    <w:rsid w:val="00B86000"/>
    <w:rsid w:val="00B90487"/>
    <w:rsid w:val="00B95B20"/>
    <w:rsid w:val="00BA1411"/>
    <w:rsid w:val="00BC2BA6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6C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6C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St-2427/2016</izvorni_sadrzaj>
    <derivirana_varijabla naziv="DomainObject.Predmet.OznakaBroj_1">St-2427/2016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 MODA d.o.o.</izvorni_sadrzaj>
    <derivirana_varijabla naziv="DomainObject.Predmet.ProtustrankaFormated_1">  ARI MODA d.o.o.</derivirana_varijabla>
  </DomainObject.Predmet.ProtustrankaFormated>
  <DomainObject.Predmet.ProtustrankaFormatedOIB>
    <izvorni_sadrzaj>  ARI MODA d.o.o., OIB 04706980542</izvorni_sadrzaj>
    <derivirana_varijabla naziv="DomainObject.Predmet.ProtustrankaFormatedOIB_1">  ARI MODA d.o.o., OIB 04706980542</derivirana_varijabla>
  </DomainObject.Predmet.ProtustrankaFormatedOIB>
  <DomainObject.Predmet.ProtustrankaFormatedWithAdress>
    <izvorni_sadrzaj> ARI MODA d.o.o., Ilica 128, 10000 Zagreb</izvorni_sadrzaj>
    <derivirana_varijabla naziv="DomainObject.Predmet.ProtustrankaFormatedWithAdress_1"> ARI MODA d.o.o., Ilica 128, 10000 Zagreb</derivirana_varijabla>
  </DomainObject.Predmet.ProtustrankaFormatedWithAdress>
  <DomainObject.Predmet.ProtustrankaFormatedWithAdressOIB>
    <izvorni_sadrzaj> ARI MODA d.o.o., OIB 04706980542, Ilica 128, 10000 Zagreb</izvorni_sadrzaj>
    <derivirana_varijabla naziv="DomainObject.Predmet.ProtustrankaFormatedWithAdressOIB_1"> ARI MODA d.o.o., OIB 04706980542, Ilica 128, 10000 Zagreb</derivirana_varijabla>
  </DomainObject.Predmet.ProtustrankaFormatedWithAdressOIB>
  <DomainObject.Predmet.ProtustrankaWithAdress>
    <izvorni_sadrzaj>ARI MODA d.o.o. Ilica 128, 10000 Zagreb</izvorni_sadrzaj>
    <derivirana_varijabla naziv="DomainObject.Predmet.ProtustrankaWithAdress_1">ARI MODA d.o.o. Ilica 128, 10000 Zagreb</derivirana_varijabla>
  </DomainObject.Predmet.ProtustrankaWithAdress>
  <DomainObject.Predmet.ProtustrankaWithAdressOIB>
    <izvorni_sadrzaj>ARI MODA d.o.o., OIB 04706980542, Ilica 128, 10000 Zagreb</izvorni_sadrzaj>
    <derivirana_varijabla naziv="DomainObject.Predmet.ProtustrankaWithAdressOIB_1">ARI MODA d.o.o., OIB 04706980542, Ilica 128, 10000 Zagreb</derivirana_varijabla>
  </DomainObject.Predmet.ProtustrankaWithAdressOIB>
  <DomainObject.Predmet.ProtustrankaNazivFormated>
    <izvorni_sadrzaj>ARI MODA d.o.o.</izvorni_sadrzaj>
    <derivirana_varijabla naziv="DomainObject.Predmet.ProtustrankaNazivFormated_1">ARI MODA d.o.o.</derivirana_varijabla>
  </DomainObject.Predmet.ProtustrankaNazivFormated>
  <DomainObject.Predmet.ProtustrankaNazivFormatedOIB>
    <izvorni_sadrzaj>ARI MODA d.o.o., OIB 04706980542</izvorni_sadrzaj>
    <derivirana_varijabla naziv="DomainObject.Predmet.ProtustrankaNazivFormatedOIB_1">ARI MODA d.o.o., OIB 04706980542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 MODA d.o.o.</item>
    </izvorni_sadrzaj>
    <derivirana_varijabla naziv="DomainObject.Predmet.ProtuStrankaListFormated_1">
      <item>ARI MODA d.o.o.</item>
    </derivirana_varijabla>
  </DomainObject.Predmet.ProtuStrankaListFormated>
  <DomainObject.Predmet.ProtuStrankaListFormatedOIB>
    <izvorni_sadrzaj>
      <item>ARI MODA d.o.o., OIB 04706980542</item>
    </izvorni_sadrzaj>
    <derivirana_varijabla naziv="DomainObject.Predmet.ProtuStrankaListFormatedOIB_1">
      <item>ARI MODA d.o.o., OIB 04706980542</item>
    </derivirana_varijabla>
  </DomainObject.Predmet.ProtuStrankaListFormatedOIB>
  <DomainObject.Predmet.ProtuStrankaListFormatedWithAdress>
    <izvorni_sadrzaj>
      <item>ARI MODA d.o.o., Ilica 128, 10000 Zagreb</item>
    </izvorni_sadrzaj>
    <derivirana_varijabla naziv="DomainObject.Predmet.ProtuStrankaListFormatedWithAdress_1">
      <item>ARI MODA d.o.o., Ilica 128, 10000 Zagreb</item>
    </derivirana_varijabla>
  </DomainObject.Predmet.ProtuStrankaListFormatedWithAdress>
  <DomainObject.Predmet.ProtuStrankaListFormatedWithAdressOIB>
    <izvorni_sadrzaj>
      <item>ARI MODA d.o.o., OIB 04706980542, Ilica 128, 10000 Zagreb</item>
    </izvorni_sadrzaj>
    <derivirana_varijabla naziv="DomainObject.Predmet.ProtuStrankaListFormatedWithAdressOIB_1">
      <item>ARI MODA d.o.o., OIB 04706980542, Ilica 128, 10000 Zagreb</item>
    </derivirana_varijabla>
  </DomainObject.Predmet.ProtuStrankaListFormatedWithAdressOIB>
  <DomainObject.Predmet.ProtuStrankaListNazivFormated>
    <izvorni_sadrzaj>
      <item>ARI MODA d.o.o.</item>
    </izvorni_sadrzaj>
    <derivirana_varijabla naziv="DomainObject.Predmet.ProtuStrankaListNazivFormated_1">
      <item>ARI MODA d.o.o.</item>
    </derivirana_varijabla>
  </DomainObject.Predmet.ProtuStrankaListNazivFormated>
  <DomainObject.Predmet.ProtuStrankaListNazivFormatedOIB>
    <izvorni_sadrzaj>
      <item>ARI MODA d.o.o., OIB 04706980542</item>
    </izvorni_sadrzaj>
    <derivirana_varijabla naziv="DomainObject.Predmet.ProtuStrankaListNazivFormatedOIB_1">
      <item>ARI MODA d.o.o., OIB 04706980542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 MODA d.o.o.</izvorni_sadrzaj>
    <derivirana_varijabla naziv="DomainObject.Predmet.ProtustrankaIDrugi_1">ARI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 MODA d.o.o., OIB 04706980542, Ilica 128, 10000 Zagreb</izvorni_sadrzaj>
    <derivirana_varijabla naziv="DomainObject.Predmet.ProtustrankaIDrugiAdressOIB_1">ARI MODA d.o.o., OIB 04706980542, Ilica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 MODA d.o.o.</item>
      <item>FINA Regionalni centar Zagreb</item>
    </izvorni_sadrzaj>
    <derivirana_varijabla naziv="DomainObject.Predmet.SudioniciListNaziv_1">
      <item>ARI MODA d.o.o.</item>
      <item>FINA Regionalni centar Zagreb</item>
    </derivirana_varijabla>
  </DomainObject.Predmet.SudioniciListNaziv>
  <DomainObject.Predmet.SudioniciListAdressOIB>
    <izvorni_sadrzaj>
      <item>ARI MODA d.o.o., OIB 04706980542, Ilica 128,10000 Zagreb</item>
      <item>FINA Regionalni centar Zagreb, OIB 85821130368, Trg svibanjskih žrtava 1995. br. 1,10000 Zagreb</item>
    </izvorni_sadrzaj>
    <derivirana_varijabla naziv="DomainObject.Predmet.SudioniciListAdressOIB_1">
      <item>ARI MODA d.o.o., OIB 04706980542, Ilica 128,10000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04706980542</item>
      <item>, OIB 85821130368</item>
    </izvorni_sadrzaj>
    <derivirana_varijabla naziv="DomainObject.Predmet.SudioniciListNazivOIB_1">
      <item>, OIB 04706980542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1922</properties:Characters>
  <properties:Lines>47</properties:Lines>
  <properties:Paragraphs>16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2016-10-20T07:50:00Z</dcterms:modified>
  <cp:revision>81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