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6761AD" w:rsidR="00DE0FA2" w:rsidRPr="004A0343">
        <w:tc>
          <w:tcPr>
            <w:tcW w:type="dxa" w:w="3060"/>
          </w:tcPr>
          <w:p w:rsidRDefault="00DE0FA2" w:rsidP="006761AD" w:rsidR="00DE0FA2"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DE0FA2" w:rsidP="006761AD" w:rsidR="00DE0FA2"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DE0FA2" w:rsidP="006761AD" w:rsidR="00DE0FA2"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DE0FA2" w:rsidP="006761AD" w:rsidR="00DE0FA2"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9025b36" w14:paraId="9025b36" w:rsidRDefault="00DE0FA2" w:rsidP="00DE0FA2" w:rsidR="00DE0FA2"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DE0FA2" w:rsidP="00DE0FA2" w:rsidR="00DE0FA2"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Pr>
          <w:rFonts w:cs="Times New Roman" w:eastAsia="Times New Roman"/>
          <w:szCs w:val="20"/>
          <w:lang w:eastAsia="hr-HR"/>
        </w:rPr>
        <w:t>t-</w:t>
      </w:r>
      <w:r w:rsidR="0017578B">
        <w:rPr>
          <w:rFonts w:cs="Times New Roman" w:eastAsia="Times New Roman"/>
          <w:szCs w:val="20"/>
          <w:lang w:eastAsia="hr-HR"/>
        </w:rPr>
        <w:t>6034</w:t>
      </w:r>
      <w:r>
        <w:rPr>
          <w:rFonts w:cs="Times New Roman" w:eastAsia="Times New Roman"/>
          <w:szCs w:val="20"/>
          <w:lang w:eastAsia="hr-HR"/>
        </w:rPr>
        <w:t>/</w:t>
      </w:r>
      <w:r w:rsidRPr="004A0343">
        <w:rPr>
          <w:rFonts w:cs="Times New Roman" w:eastAsia="Times New Roman"/>
          <w:szCs w:val="20"/>
          <w:lang w:eastAsia="hr-HR"/>
        </w:rPr>
        <w:t>15</w:t>
      </w:r>
    </w:p>
    <w:p w:rsidRDefault="00DE0FA2" w:rsidP="00DE0FA2" w:rsidR="00DE0FA2"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DE0FA2" w:rsidP="00DE0FA2" w:rsidR="00DE0FA2"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DE0FA2" w:rsidP="00DE0FA2" w:rsidR="00DE0FA2">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17578B">
        <w:rPr>
          <w:rFonts w:cs="Times New Roman" w:eastAsia="Times New Roman"/>
          <w:szCs w:val="24"/>
          <w:lang w:eastAsia="hr-HR"/>
        </w:rPr>
        <w:t>BELMAT INSTALACIJE</w:t>
      </w:r>
      <w:r>
        <w:rPr>
          <w:rFonts w:cs="Times New Roman" w:eastAsia="Times New Roman"/>
          <w:szCs w:val="24"/>
          <w:lang w:eastAsia="hr-HR"/>
        </w:rPr>
        <w:t xml:space="preserve"> d.o.o., </w:t>
      </w:r>
      <w:r w:rsidR="0017578B">
        <w:rPr>
          <w:rFonts w:cs="Times New Roman" w:eastAsia="Times New Roman"/>
          <w:szCs w:val="24"/>
          <w:lang w:eastAsia="hr-HR"/>
        </w:rPr>
        <w:t>Donja Stubica</w:t>
      </w:r>
      <w:r>
        <w:rPr>
          <w:rFonts w:cs="Times New Roman" w:eastAsia="Times New Roman"/>
          <w:szCs w:val="24"/>
          <w:lang w:eastAsia="hr-HR"/>
        </w:rPr>
        <w:t xml:space="preserve">, </w:t>
      </w:r>
      <w:r w:rsidR="0017578B">
        <w:rPr>
          <w:rFonts w:cs="Times New Roman" w:eastAsia="Times New Roman"/>
          <w:szCs w:val="24"/>
          <w:lang w:eastAsia="hr-HR"/>
        </w:rPr>
        <w:t>Pustodol 20</w:t>
      </w:r>
      <w:r>
        <w:rPr>
          <w:rFonts w:cs="Times New Roman" w:eastAsia="Times New Roman"/>
          <w:szCs w:val="24"/>
          <w:lang w:eastAsia="hr-HR"/>
        </w:rPr>
        <w:t xml:space="preserve">, </w:t>
      </w:r>
      <w:r w:rsidRPr="004A0343">
        <w:rPr>
          <w:rFonts w:cs="Times New Roman" w:eastAsia="Times New Roman"/>
          <w:szCs w:val="24"/>
          <w:lang w:eastAsia="hr-HR"/>
        </w:rPr>
        <w:t xml:space="preserve">(OIB </w:t>
      </w:r>
      <w:r w:rsidR="0017578B">
        <w:rPr>
          <w:rFonts w:cs="Times New Roman" w:eastAsia="Times New Roman"/>
          <w:szCs w:val="24"/>
          <w:lang w:eastAsia="hr-HR"/>
        </w:rPr>
        <w:t>15106858672</w:t>
      </w:r>
      <w:r>
        <w:rPr>
          <w:rFonts w:cs="Times New Roman" w:eastAsia="Times New Roman"/>
          <w:szCs w:val="24"/>
          <w:lang w:eastAsia="hr-HR"/>
        </w:rPr>
        <w:t>)</w:t>
      </w:r>
      <w:r w:rsidRPr="004A0343">
        <w:rPr>
          <w:rFonts w:cs="Times New Roman" w:eastAsia="Times New Roman"/>
          <w:szCs w:val="24"/>
          <w:lang w:eastAsia="hr-HR"/>
        </w:rPr>
        <w:t xml:space="preserve"> dana 2</w:t>
      </w:r>
      <w:r w:rsidR="00FC3ABC">
        <w:rPr>
          <w:rFonts w:cs="Times New Roman" w:eastAsia="Times New Roman"/>
          <w:szCs w:val="24"/>
          <w:lang w:eastAsia="hr-HR"/>
        </w:rPr>
        <w:t>3. veljače 2016.</w:t>
      </w:r>
    </w:p>
    <w:p w:rsidRDefault="00DE0FA2" w:rsidP="00DE0FA2" w:rsidR="00DE0FA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DE0FA2" w:rsidP="00DE0FA2" w:rsidR="00DE0FA2"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DE0FA2" w:rsidP="00DE0FA2" w:rsidR="00DE0FA2"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DE0FA2" w:rsidP="00DE0FA2" w:rsidR="00DE0FA2"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DE0FA2" w:rsidP="00DE0FA2" w:rsidR="00DE0FA2"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DE0FA2" w:rsidP="00DE0FA2" w:rsidR="00DE0FA2"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DE0FA2" w:rsidP="00DE0FA2" w:rsidR="00DE0FA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DE0FA2" w:rsidP="00DE0FA2" w:rsidR="00DE0FA2"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DE0FA2" w:rsidP="00DE0FA2" w:rsidR="00DE0FA2"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DE0FA2" w:rsidP="00DE0FA2" w:rsidR="00DE0FA2"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DE0FA2" w:rsidP="00DE0FA2" w:rsidR="00DE0FA2"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DE0FA2" w:rsidP="00DE0FA2" w:rsidR="00DE0FA2"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DE0FA2" w:rsidP="00DE0FA2" w:rsidR="00DE0FA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DE0FA2" w:rsidP="00DE0FA2" w:rsidR="00DE0FA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DE0FA2" w:rsidP="00DE0FA2" w:rsidR="00DE0FA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DE0FA2" w:rsidP="00DE0FA2" w:rsidR="00DE0FA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DE0FA2" w:rsidP="00DE0FA2" w:rsidR="00DE0FA2"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2</w:t>
      </w:r>
      <w:r w:rsidR="00FC3ABC">
        <w:rPr>
          <w:rFonts w:cs="Times New Roman" w:eastAsia="Times New Roman"/>
          <w:szCs w:val="24"/>
          <w:lang w:eastAsia="hr-HR"/>
        </w:rPr>
        <w:t>3. veljače 2016.</w:t>
      </w:r>
    </w:p>
    <w:p w:rsidRDefault="00DE0FA2" w:rsidP="00DE0FA2" w:rsidR="00DE0FA2"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DE0FA2" w:rsidP="00DE0FA2" w:rsidR="00DE0FA2"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DE0FA2" w:rsidP="00DE0FA2" w:rsidR="00DE0FA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DE0FA2" w:rsidP="00DE0FA2" w:rsidR="00DE0FA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DE0FA2" w:rsidP="00DE0FA2" w:rsidR="00DE0FA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DE0FA2" w:rsidP="00DE0FA2" w:rsidR="00DE0FA2"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DE0FA2" w:rsidP="00DE0FA2" w:rsidR="00DE0FA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DE0FA2" w:rsidP="00DE0FA2" w:rsidR="00DE0FA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 na</w:t>
      </w:r>
      <w:r w:rsidR="00FC3ABC">
        <w:rPr>
          <w:rFonts w:cs="Times New Roman" w:eastAsia="Times New Roman"/>
          <w:szCs w:val="24"/>
          <w:lang w:eastAsia="hr-HR"/>
        </w:rPr>
        <w:t xml:space="preserve"> ogl.. pl</w:t>
      </w:r>
    </w:p>
    <w:p w:rsidRDefault="00DE0FA2" w:rsidP="00DE0FA2" w:rsidR="00DE0FA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DE0FA2" w:rsidP="00DE0FA2" w:rsidR="00DE0FA2"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DE0FA2" w:rsidP="00DE0FA2" w:rsidR="00DE0FA2"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DE0FA2" w:rsidP="00DE0FA2" w:rsidR="00DE0FA2" w:rsidRPr="004A0343"/>
    <w:p w:rsidRDefault="00DE0FA2" w:rsidP="00DE0FA2" w:rsidR="00DE0FA2"/>
    <w:p w:rsidRDefault="00DE0FA2" w:rsidP="00DE0FA2" w:rsidR="00DE0FA2"/>
    <w:p w:rsidRDefault="00DE0FA2" w:rsidP="00DE0FA2" w:rsidR="00DE0FA2"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DE0FA2" w:rsidP="00DE0FA2" w:rsidR="00DE0FA2"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DE0FA2" w:rsidP="00DE0FA2" w:rsidR="00DE0FA2" w:rsidRPr="004A0343"/>
    <w:p w:rsidRDefault="00DE0FA2" w:rsidP="00DE0FA2" w:rsidR="00DE0FA2"/>
    <w:p w:rsidRDefault="00DE0FA2" w:rsidP="00DE0FA2" w:rsidR="00DE0FA2"/>
    <w:p w:rsidRDefault="00DE0FA2" w:rsidP="00DE0FA2" w:rsidR="00DE0FA2"/>
    <w:p w:rsidRDefault="00DE0FA2" w:rsidP="00DE0FA2" w:rsidR="00DE0FA2"/>
    <w:p w:rsidRDefault="00DE0FA2" w:rsidP="00DE0FA2" w:rsidR="00DE0FA2"/>
    <w:p w:rsidRDefault="00DE0FA2" w:rsidP="00DE0FA2" w:rsidR="00DE0FA2"/>
    <w:p w:rsidRDefault="00DE0FA2" w:rsidP="00DE0FA2" w:rsidR="00DE0FA2"/>
    <w:p w:rsidRDefault="00DE0FA2" w:rsidP="00DE0FA2" w:rsidR="00DE0FA2"/>
    <w:p w:rsidRDefault="00DE0FA2" w:rsidP="00DE0FA2" w:rsidR="00DE0FA2"/>
    <w:p w:rsidRDefault="00DE0FA2" w:rsidP="00DE0FA2" w:rsidR="00DE0FA2"/>
    <w:p w:rsidRDefault="00DE0FA2" w:rsidP="00DE0FA2" w:rsidR="00DE0FA2"/>
    <w:p w:rsidRDefault="00DE0FA2" w:rsidP="00DE0FA2" w:rsidR="00DE0FA2"/>
    <w:p w:rsidRDefault="00DE0FA2" w:rsidP="00DE0FA2" w:rsidR="00DE0FA2"/>
    <w:p w:rsidRDefault="00DE0FA2" w:rsidP="00DE0FA2" w:rsidR="00DE0FA2"/>
    <w:p w:rsidRDefault="00DE0FA2" w:rsidP="00DE0FA2" w:rsidR="00DE0FA2"/>
    <w:p w:rsidRDefault="00DE0FA2" w:rsidP="00DE0FA2" w:rsidR="00DE0FA2"/>
    <w:p w:rsidRDefault="00DE0FA2" w:rsidP="00DE0FA2" w:rsidR="00DE0FA2"/>
    <w:p w:rsidRDefault="00DE0FA2" w:rsidP="00DE0FA2" w:rsidR="00DE0FA2"/>
    <w:p w:rsidRDefault="00DE0FA2" w:rsidP="00DE0FA2" w:rsidR="00DE0FA2"/>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3ABC" w:rsidR="004B58CF">
      <w:pPr>
        <w:spacing w:lineRule="auto" w:line="240" w:after="0"/>
      </w:pPr>
      <w:r>
        <w:separator/>
      </w:r>
    </w:p>
  </w:endnote>
  <w:endnote w:id="0" w:type="continuationSeparator">
    <w:p w:rsidRDefault="00FC3ABC" w:rsidR="004B58C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3ABC" w:rsidR="004B58CF">
      <w:pPr>
        <w:spacing w:lineRule="auto" w:line="240" w:after="0"/>
      </w:pPr>
      <w:r>
        <w:separator/>
      </w:r>
    </w:p>
  </w:footnote>
  <w:footnote w:id="0" w:type="continuationSeparator">
    <w:p w:rsidRDefault="00FC3ABC" w:rsidR="004B58C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7578B"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B32C92"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7578B"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32C92">
      <w:rPr>
        <w:rStyle w:val="Brojstranice"/>
        <w:noProof/>
      </w:rPr>
      <w:t>2</w:t>
    </w:r>
    <w:r>
      <w:rPr>
        <w:rStyle w:val="Brojstranice"/>
      </w:rPr>
      <w:fldChar w:fldCharType="end"/>
    </w:r>
  </w:p>
  <w:p w:rsidRDefault="00B32C92"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E0FA2"/>
    <w:rsid w:val="00007925"/>
    <w:rsid w:val="0001401A"/>
    <w:rsid w:val="00020062"/>
    <w:rsid w:val="00026A18"/>
    <w:rsid w:val="00044F06"/>
    <w:rsid w:val="00047E7E"/>
    <w:rsid w:val="00076C11"/>
    <w:rsid w:val="000A17B6"/>
    <w:rsid w:val="000C2152"/>
    <w:rsid w:val="000E2598"/>
    <w:rsid w:val="00116096"/>
    <w:rsid w:val="001352E1"/>
    <w:rsid w:val="0017578B"/>
    <w:rsid w:val="00186AB3"/>
    <w:rsid w:val="001A6380"/>
    <w:rsid w:val="001A7655"/>
    <w:rsid w:val="001D2C0F"/>
    <w:rsid w:val="002132E4"/>
    <w:rsid w:val="00216148"/>
    <w:rsid w:val="0022272F"/>
    <w:rsid w:val="00243D4A"/>
    <w:rsid w:val="00286150"/>
    <w:rsid w:val="002A024A"/>
    <w:rsid w:val="002B76C7"/>
    <w:rsid w:val="002E3CEE"/>
    <w:rsid w:val="00390F67"/>
    <w:rsid w:val="003D2C05"/>
    <w:rsid w:val="003D6852"/>
    <w:rsid w:val="004009D4"/>
    <w:rsid w:val="00430CCF"/>
    <w:rsid w:val="0046283C"/>
    <w:rsid w:val="00485E43"/>
    <w:rsid w:val="004B55BB"/>
    <w:rsid w:val="004B58CF"/>
    <w:rsid w:val="004E79C5"/>
    <w:rsid w:val="00507B0A"/>
    <w:rsid w:val="00541315"/>
    <w:rsid w:val="0055551D"/>
    <w:rsid w:val="00565F50"/>
    <w:rsid w:val="005D6986"/>
    <w:rsid w:val="00615F5C"/>
    <w:rsid w:val="006264B6"/>
    <w:rsid w:val="0064260F"/>
    <w:rsid w:val="006853AA"/>
    <w:rsid w:val="00694CC9"/>
    <w:rsid w:val="006A5D25"/>
    <w:rsid w:val="006A5D91"/>
    <w:rsid w:val="006D3CD3"/>
    <w:rsid w:val="00704808"/>
    <w:rsid w:val="00706D47"/>
    <w:rsid w:val="007200C4"/>
    <w:rsid w:val="00741137"/>
    <w:rsid w:val="0076353B"/>
    <w:rsid w:val="00765D17"/>
    <w:rsid w:val="00776DF7"/>
    <w:rsid w:val="007C0D77"/>
    <w:rsid w:val="007D0FAD"/>
    <w:rsid w:val="00802DD0"/>
    <w:rsid w:val="008040E2"/>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32C92"/>
    <w:rsid w:val="00B41063"/>
    <w:rsid w:val="00B63114"/>
    <w:rsid w:val="00C007F1"/>
    <w:rsid w:val="00CF6FF0"/>
    <w:rsid w:val="00D01151"/>
    <w:rsid w:val="00D053FE"/>
    <w:rsid w:val="00D10F8A"/>
    <w:rsid w:val="00D20CE6"/>
    <w:rsid w:val="00D21579"/>
    <w:rsid w:val="00D347F4"/>
    <w:rsid w:val="00D35574"/>
    <w:rsid w:val="00D37C03"/>
    <w:rsid w:val="00D44196"/>
    <w:rsid w:val="00D50AA0"/>
    <w:rsid w:val="00DD436A"/>
    <w:rsid w:val="00DE0FA2"/>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 w:val="00FC3A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E0FA2"/>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DE0FA2"/>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DE0FA2"/>
  </w:style>
  <w:style w:styleId="Brojstranice" w:type="character">
    <w:name w:val="page number"/>
    <w:basedOn w:val="Zadanifontodlomka"/>
    <w:rsid w:val="00DE0FA2"/>
  </w:style>
  <w:style w:styleId="Tekstbalonia" w:type="paragraph">
    <w:name w:val="Balloon Text"/>
    <w:basedOn w:val="Normal"/>
    <w:link w:val="TekstbaloniaChar"/>
    <w:uiPriority w:val="99"/>
    <w:semiHidden/>
    <w:unhideWhenUsed/>
    <w:rsid w:val="00DE0FA2"/>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E0FA2"/>
    <w:rPr>
      <w:rFonts w:cs="Tahoma" w:hAnsi="Tahoma" w:ascii="Tahoma"/>
      <w:sz w:val="16"/>
      <w:szCs w:val="16"/>
    </w:rPr>
  </w:style>
  <w:style w:styleId="Tekstrezerviranogmjesta" w:type="character">
    <w:name w:val="Placeholder Text"/>
    <w:basedOn w:val="Zadanifontodlomka"/>
    <w:uiPriority w:val="99"/>
    <w:semiHidden/>
    <w:rsid w:val="00B32C92"/>
    <w:rPr>
      <w:color w:val="808080"/>
      <w:bdr w:space="0" w:sz="0" w:color="auto" w:val="none"/>
      <w:shd w:fill="auto" w:color="auto" w:val="clear"/>
    </w:rPr>
  </w:style>
  <w:style w:customStyle="true" w:styleId="eSPISCCParagraphDefaultFont" w:type="character">
    <w:name w:val="eSPIS_CC_Paragraph Default Font"/>
    <w:basedOn w:val="Zadanifontodlomka"/>
    <w:rsid w:val="00B32C92"/>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B32C92"/>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B32C92"/>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32C92"/>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E0FA2"/>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DE0FA2"/>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DE0FA2"/>
  </w:style>
  <w:style w:styleId="Brojstranice" w:type="character">
    <w:name w:val="page number"/>
    <w:basedOn w:val="Zadanifontodlomka"/>
    <w:rsid w:val="00DE0FA2"/>
  </w:style>
  <w:style w:styleId="Tekstbalonia" w:type="paragraph">
    <w:name w:val="Balloon Text"/>
    <w:basedOn w:val="Normal"/>
    <w:link w:val="TekstbaloniaChar"/>
    <w:uiPriority w:val="99"/>
    <w:semiHidden/>
    <w:unhideWhenUsed/>
    <w:rsid w:val="00DE0FA2"/>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E0FA2"/>
    <w:rPr>
      <w:rFonts w:ascii="Tahoma" w:cs="Tahoma" w:hAnsi="Tahoma"/>
      <w:sz w:val="16"/>
      <w:szCs w:val="16"/>
    </w:rPr>
  </w:style>
  <w:style w:styleId="Tekstrezerviranogmjesta" w:type="character">
    <w:name w:val="Placeholder Text"/>
    <w:basedOn w:val="Zadanifontodlomka"/>
    <w:uiPriority w:val="99"/>
    <w:semiHidden/>
    <w:rsid w:val="00B32C92"/>
    <w:rPr>
      <w:color w:val="808080"/>
      <w:bdr w:color="auto" w:space="0" w:sz="0" w:val="none"/>
      <w:shd w:color="auto" w:fill="auto" w:val="clear"/>
    </w:rPr>
  </w:style>
  <w:style w:customStyle="1" w:styleId="eSPISCCParagraphDefaultFont" w:type="character">
    <w:name w:val="eSPIS_CC_Paragraph Default Font"/>
    <w:basedOn w:val="Zadanifontodlomka"/>
    <w:rsid w:val="00B32C92"/>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B32C92"/>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B32C92"/>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32C92"/>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6034</izvorni_sadrzaj>
    <derivirana_varijabla naziv="DomainObject.Predmet.Broj_1">6034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St-6034/2015</izvorni_sadrzaj>
    <derivirana_varijabla naziv="DomainObject.Predmet.OznakaBroj_1">St-6034/2015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BELMAT INSTALACIJE d.o.o.</izvorni_sadrzaj>
    <derivirana_varijabla naziv="DomainObject.Predmet.ProtustrankaFormated_1">  BELMAT INSTALACIJE d.o.o.</derivirana_varijabla>
  </DomainObject.Predmet.ProtustrankaFormated>
  <DomainObject.Predmet.ProtustrankaFormatedOIB>
    <izvorni_sadrzaj>  BELMAT INSTALACIJE d.o.o., OIB 15106858672</izvorni_sadrzaj>
    <derivirana_varijabla naziv="DomainObject.Predmet.ProtustrankaFormatedOIB_1">  BELMAT INSTALACIJE d.o.o., OIB 15106858672</derivirana_varijabla>
  </DomainObject.Predmet.ProtustrankaFormatedOIB>
  <DomainObject.Predmet.ProtustrankaFormatedWithAdress>
    <izvorni_sadrzaj> BELMAT INSTALACIJE d.o.o., Pustodol 20, 49240 Donja Stubica</izvorni_sadrzaj>
    <derivirana_varijabla naziv="DomainObject.Predmet.ProtustrankaFormatedWithAdress_1"> BELMAT INSTALACIJE d.o.o., Pustodol 20, 49240 Donja Stubica</derivirana_varijabla>
  </DomainObject.Predmet.ProtustrankaFormatedWithAdress>
  <DomainObject.Predmet.ProtustrankaFormatedWithAdressOIB>
    <izvorni_sadrzaj> BELMAT INSTALACIJE d.o.o., OIB 15106858672, Pustodol 20, 49240 Donja Stubica</izvorni_sadrzaj>
    <derivirana_varijabla naziv="DomainObject.Predmet.ProtustrankaFormatedWithAdressOIB_1"> BELMAT INSTALACIJE d.o.o., OIB 15106858672, Pustodol 20, 49240 Donja Stubica</derivirana_varijabla>
  </DomainObject.Predmet.ProtustrankaFormatedWithAdressOIB>
  <DomainObject.Predmet.ProtustrankaWithAdress>
    <izvorni_sadrzaj>BELMAT INSTALACIJE d.o.o. Pustodol 20, 49240 Donja Stubica</izvorni_sadrzaj>
    <derivirana_varijabla naziv="DomainObject.Predmet.ProtustrankaWithAdress_1">BELMAT INSTALACIJE d.o.o. Pustodol 20, 49240 Donja Stubica</derivirana_varijabla>
  </DomainObject.Predmet.ProtustrankaWithAdress>
  <DomainObject.Predmet.ProtustrankaWithAdressOIB>
    <izvorni_sadrzaj>BELMAT INSTALACIJE d.o.o., OIB 15106858672, Pustodol 20, 49240 Donja Stubica</izvorni_sadrzaj>
    <derivirana_varijabla naziv="DomainObject.Predmet.ProtustrankaWithAdressOIB_1">BELMAT INSTALACIJE d.o.o., OIB 15106858672, Pustodol 20, 49240 Donja Stubica</derivirana_varijabla>
  </DomainObject.Predmet.ProtustrankaWithAdressOIB>
  <DomainObject.Predmet.ProtustrankaNazivFormated>
    <izvorni_sadrzaj>BELMAT INSTALACIJE d.o.o.</izvorni_sadrzaj>
    <derivirana_varijabla naziv="DomainObject.Predmet.ProtustrankaNazivFormated_1">BELMAT INSTALACIJE d.o.o.</derivirana_varijabla>
  </DomainObject.Predmet.ProtustrankaNazivFormated>
  <DomainObject.Predmet.ProtustrankaNazivFormatedOIB>
    <izvorni_sadrzaj>BELMAT INSTALACIJE d.o.o., OIB 15106858672</izvorni_sadrzaj>
    <derivirana_varijabla naziv="DomainObject.Predmet.ProtustrankaNazivFormatedOIB_1">BELMAT INSTALACIJE d.o.o., OIB 15106858672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BELMAT INSTALACIJE d.o.o.</item>
    </izvorni_sadrzaj>
    <derivirana_varijabla naziv="DomainObject.Predmet.ProtuStrankaListFormated_1">
      <item>BELMAT INSTALACIJE d.o.o.</item>
    </derivirana_varijabla>
  </DomainObject.Predmet.ProtuStrankaListFormated>
  <DomainObject.Predmet.ProtuStrankaListFormatedOIB>
    <izvorni_sadrzaj>
      <item>BELMAT INSTALACIJE d.o.o., OIB 15106858672</item>
    </izvorni_sadrzaj>
    <derivirana_varijabla naziv="DomainObject.Predmet.ProtuStrankaListFormatedOIB_1">
      <item>BELMAT INSTALACIJE d.o.o., OIB 15106858672</item>
    </derivirana_varijabla>
  </DomainObject.Predmet.ProtuStrankaListFormatedOIB>
  <DomainObject.Predmet.ProtuStrankaListFormatedWithAdress>
    <izvorni_sadrzaj>
      <item>BELMAT INSTALACIJE d.o.o., Pustodol 20, 49240 Donja Stubica</item>
    </izvorni_sadrzaj>
    <derivirana_varijabla naziv="DomainObject.Predmet.ProtuStrankaListFormatedWithAdress_1">
      <item>BELMAT INSTALACIJE d.o.o., Pustodol 20, 49240 Donja Stubica</item>
    </derivirana_varijabla>
  </DomainObject.Predmet.ProtuStrankaListFormatedWithAdress>
  <DomainObject.Predmet.ProtuStrankaListFormatedWithAdressOIB>
    <izvorni_sadrzaj>
      <item>BELMAT INSTALACIJE d.o.o., OIB 15106858672, Pustodol 20, 49240 Donja Stubica</item>
    </izvorni_sadrzaj>
    <derivirana_varijabla naziv="DomainObject.Predmet.ProtuStrankaListFormatedWithAdressOIB_1">
      <item>BELMAT INSTALACIJE d.o.o., OIB 15106858672, Pustodol 20, 49240 Donja Stubica</item>
    </derivirana_varijabla>
  </DomainObject.Predmet.ProtuStrankaListFormatedWithAdressOIB>
  <DomainObject.Predmet.ProtuStrankaListNazivFormated>
    <izvorni_sadrzaj>
      <item>BELMAT INSTALACIJE d.o.o.</item>
    </izvorni_sadrzaj>
    <derivirana_varijabla naziv="DomainObject.Predmet.ProtuStrankaListNazivFormated_1">
      <item>BELMAT INSTALACIJE d.o.o.</item>
    </derivirana_varijabla>
  </DomainObject.Predmet.ProtuStrankaListNazivFormated>
  <DomainObject.Predmet.ProtuStrankaListNazivFormatedOIB>
    <izvorni_sadrzaj>
      <item>BELMAT INSTALACIJE d.o.o., OIB 15106858672</item>
    </izvorni_sadrzaj>
    <derivirana_varijabla naziv="DomainObject.Predmet.ProtuStrankaListNazivFormatedOIB_1">
      <item>BELMAT INSTALACIJE d.o.o., OIB 15106858672</item>
    </derivirana_varijabla>
  </DomainObject.Predmet.ProtuStrankaListNazivFormatedOIB>
  <DomainObject.Predmet.OstaliListFormated>
    <izvorni_sadrzaj>
      <item>Josip Belinić</item>
      <item>Mario Matić</item>
    </izvorni_sadrzaj>
    <derivirana_varijabla naziv="DomainObject.Predmet.OstaliListFormated_1">
      <item>Josip Belinić</item>
      <item>Mario Matić</item>
    </derivirana_varijabla>
  </DomainObject.Predmet.OstaliListFormated>
  <DomainObject.Predmet.OstaliListFormatedOIB>
    <izvorni_sadrzaj>
      <item>Josip Belinić, OIB 86296737361</item>
      <item>Mario Matić, OIB 93644832262</item>
    </izvorni_sadrzaj>
    <derivirana_varijabla naziv="DomainObject.Predmet.OstaliListFormatedOIB_1">
      <item>Josip Belinić, OIB 86296737361</item>
      <item>Mario Matić, OIB 93644832262</item>
    </derivirana_varijabla>
  </DomainObject.Predmet.OstaliListFormatedOIB>
  <DomainObject.Predmet.OstaliListFormatedWithAdress>
    <izvorni_sadrzaj>
      <item>Josip Belinić, Pustodol 20, 49240 Donja Stubica</item>
      <item>Mario Matić, Lasinjska 4, 10000 Zagreb</item>
    </izvorni_sadrzaj>
    <derivirana_varijabla naziv="DomainObject.Predmet.OstaliListFormatedWithAdress_1">
      <item>Josip Belinić, Pustodol 20, 49240 Donja Stubica</item>
      <item>Mario Matić, Lasinjska 4, 10000 Zagreb</item>
    </derivirana_varijabla>
  </DomainObject.Predmet.OstaliListFormatedWithAdress>
  <DomainObject.Predmet.OstaliListFormatedWithAdressOIB>
    <izvorni_sadrzaj>
      <item>Josip Belinić, OIB 86296737361, Pustodol 20, 49240 Donja Stubica</item>
      <item>Mario Matić, OIB 93644832262, Lasinjska 4, 10000 Zagreb</item>
    </izvorni_sadrzaj>
    <derivirana_varijabla naziv="DomainObject.Predmet.OstaliListFormatedWithAdressOIB_1">
      <item>Josip Belinić, OIB 86296737361, Pustodol 20, 49240 Donja Stubica</item>
      <item>Mario Matić, OIB 93644832262, Lasinjska 4, 10000 Zagreb</item>
    </derivirana_varijabla>
  </DomainObject.Predmet.OstaliListFormatedWithAdressOIB>
  <DomainObject.Predmet.OstaliListNazivFormated>
    <izvorni_sadrzaj>
      <item>Josip Belinić</item>
      <item>Mario Matić</item>
    </izvorni_sadrzaj>
    <derivirana_varijabla naziv="DomainObject.Predmet.OstaliListNazivFormated_1">
      <item>Josip Belinić</item>
      <item>Mario Matić</item>
    </derivirana_varijabla>
  </DomainObject.Predmet.OstaliListNazivFormated>
  <DomainObject.Predmet.OstaliListNazivFormatedOIB>
    <izvorni_sadrzaj>
      <item>Josip Belinić, OIB 86296737361</item>
      <item>Mario Matić, OIB 93644832262</item>
    </izvorni_sadrzaj>
    <derivirana_varijabla naziv="DomainObject.Predmet.OstaliListNazivFormatedOIB_1">
      <item>Josip Belinić, OIB 86296737361</item>
      <item>Mario Matić, OIB 93644832262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2016.</izvorni_sadrzaj>
    <derivirana_varijabla naziv="DomainObject.Datum_1">23.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BELMAT INSTALACIJE d.o.o.</izvorni_sadrzaj>
    <derivirana_varijabla naziv="DomainObject.Predmet.ProtustrankaIDrugi_1">BELMAT INSTALACIJE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BELMAT INSTALACIJE d.o.o., OIB 15106858672, Pustodol 20, 49240 Donja Stubica</izvorni_sadrzaj>
    <derivirana_varijabla naziv="DomainObject.Predmet.ProtustrankaIDrugiAdressOIB_1">BELMAT INSTALACIJE d.o.o., OIB 15106858672, Pustodol 20, 49240 Donja Stubica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BELMAT INSTALACIJE d.o.o.</item>
      <item>Josip Belinić</item>
      <item>Mario Matić</item>
    </izvorni_sadrzaj>
    <derivirana_varijabla naziv="DomainObject.Predmet.SudioniciListNaziv_1">
      <item>FINA Regionalni centar Zagreb</item>
      <item>BELMAT INSTALACIJE d.o.o.</item>
      <item>Josip Belinić</item>
      <item>Mario Matić</item>
    </derivirana_varijabla>
  </DomainObject.Predmet.SudioniciListNaziv>
  <DomainObject.Predmet.SudioniciListAdressOIB>
    <izvorni_sadrzaj>
      <item>FINA Regionalni centar Zagreb, OIB 85821130368, Trg svibanjskih žrtava 1995. 1,10000 Zagreb</item>
      <item>BELMAT INSTALACIJE d.o.o., OIB 15106858672, Pustodol 20,49240 Donja Stubica</item>
      <item>Josip Belinić, OIB 86296737361, Pustodol 20,49240 Donja Stubica</item>
      <item>Mario Matić, OIB 93644832262, Lasinjska 4,10000 Zagreb</item>
    </izvorni_sadrzaj>
    <derivirana_varijabla naziv="DomainObject.Predmet.SudioniciListAdressOIB_1">
      <item>FINA Regionalni centar Zagreb, OIB 85821130368, Trg svibanjskih žrtava 1995. 1,10000 Zagreb</item>
      <item>BELMAT INSTALACIJE d.o.o., OIB 15106858672, Pustodol 20,49240 Donja Stubica</item>
      <item>Josip Belinić, OIB 86296737361, Pustodol 20,49240 Donja Stubica</item>
      <item>Mario Matić, OIB 93644832262, Lasinjska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15106858672</item>
      <item>, OIB 86296737361</item>
      <item>, OIB 93644832262</item>
    </izvorni_sadrzaj>
    <derivirana_varijabla naziv="DomainObject.Predmet.SudioniciListNazivOIB_1">
      <item>, OIB 85821130368</item>
      <item>, OIB 15106858672</item>
      <item>, OIB 86296737361</item>
      <item>, OIB 93644832262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370</properties:Words>
  <properties:Characters>1983</properties:Characters>
  <properties:Lines>82</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2015-11-27T13:04:00Z</dcterms:created>
  <dc:creator>Vjekoslav Zaninović</dc:creator>
  <cp:lastModifiedBy>Željka Kordić</cp:lastModifiedBy>
  <cp:lastPrinted>2016-02-23T09:39:00Z</cp:lastPrinted>
  <dcterms:modified xmlns:xsi="http://www.w3.org/2001/XMLSchema-instance" xsi:type="dcterms:W3CDTF">2016-02-23T09:40:00Z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