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00fe" w14:paraId="50700f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476A3B">
        <w:t>8620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476A3B">
        <w:t>FEROPAPIR d.o.o. u likvidaciji</w:t>
      </w:r>
      <w:r w:rsidR="00334493">
        <w:t xml:space="preserve">, </w:t>
      </w:r>
      <w:r w:rsidR="00476A3B">
        <w:t xml:space="preserve">Karlovac, </w:t>
      </w:r>
      <w:proofErr w:type="spellStart"/>
      <w:r w:rsidR="00476A3B">
        <w:t>Bogovićeva</w:t>
      </w:r>
      <w:proofErr w:type="spellEnd"/>
      <w:r w:rsidR="00476A3B">
        <w:t xml:space="preserve"> </w:t>
      </w:r>
      <w:proofErr w:type="spellStart"/>
      <w:r w:rsidR="00476A3B">
        <w:t>bb</w:t>
      </w:r>
      <w:proofErr w:type="spellEnd"/>
      <w:r w:rsidR="00E85293">
        <w:t xml:space="preserve">, </w:t>
      </w:r>
      <w:r w:rsidR="00476A3B">
        <w:t>MBS: 020034937</w:t>
      </w:r>
      <w:r w:rsidR="005707FD">
        <w:t xml:space="preserve">, </w:t>
      </w:r>
      <w:r w:rsidR="00525979">
        <w:t>OIB</w:t>
      </w:r>
      <w:r w:rsidR="008C5938">
        <w:t xml:space="preserve">: </w:t>
      </w:r>
      <w:r w:rsidR="00476A3B">
        <w:t>78460395195</w:t>
      </w:r>
      <w:r w:rsidR="001721C0">
        <w:t xml:space="preserve">, dana </w:t>
      </w:r>
      <w:r w:rsidR="00476A3B">
        <w:t>22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476A3B">
        <w:t xml:space="preserve">FEROPAPIR d.o.o. u likvidaciji, Karlovac, </w:t>
      </w:r>
      <w:proofErr w:type="spellStart"/>
      <w:r w:rsidR="00476A3B">
        <w:t>Bogovićeva</w:t>
      </w:r>
      <w:proofErr w:type="spellEnd"/>
      <w:r w:rsidR="00476A3B">
        <w:t xml:space="preserve"> </w:t>
      </w:r>
      <w:proofErr w:type="spellStart"/>
      <w:r w:rsidR="00476A3B">
        <w:t>bb</w:t>
      </w:r>
      <w:proofErr w:type="spellEnd"/>
      <w:r w:rsidR="00476A3B">
        <w:t>, MBS: 020034937</w:t>
      </w:r>
      <w:r w:rsidR="005707FD">
        <w:t xml:space="preserve">, </w:t>
      </w:r>
      <w:r w:rsidR="00476A3B">
        <w:t>OIB: 78460395195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476A3B">
        <w:t>17. prosinca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3C0409">
        <w:t xml:space="preserve">zahtjev za </w:t>
      </w:r>
      <w:r w:rsidR="0052030B">
        <w:t xml:space="preserve">provedbu skraćenog stečajnog postupka nad </w:t>
      </w:r>
      <w:r w:rsidR="003C0409">
        <w:t xml:space="preserve">dužnikom FEROPAPIR d.o.o. u likvidaciji, Karlovac, </w:t>
      </w:r>
      <w:proofErr w:type="spellStart"/>
      <w:r w:rsidR="003C0409">
        <w:t>Bogovićeva</w:t>
      </w:r>
      <w:proofErr w:type="spellEnd"/>
      <w:r w:rsidR="003C0409">
        <w:t xml:space="preserve"> </w:t>
      </w:r>
      <w:proofErr w:type="spellStart"/>
      <w:r w:rsidR="003C0409">
        <w:t>bb</w:t>
      </w:r>
      <w:proofErr w:type="spellEnd"/>
      <w:r w:rsidR="003C0409">
        <w:t xml:space="preserve">, MBS: 020034937, OIB: 78460395195 temeljem </w:t>
      </w:r>
      <w:r w:rsidR="0052030B">
        <w:t>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 xml:space="preserve">navodeći da su kod dužnika </w:t>
      </w:r>
      <w:r w:rsidR="003C0409">
        <w:t>ispunjeni uvjeti iz članka 4</w:t>
      </w:r>
      <w:r w:rsidR="0052030B">
        <w:t>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3C0409" w:rsidP="003C0409" w:rsidR="0052030B">
      <w:pPr>
        <w:pStyle w:val="Bezproreda"/>
        <w:jc w:val="both"/>
      </w:pPr>
      <w:r>
        <w:tab/>
        <w:t xml:space="preserve">Provjerom u registru utvrđeno je da se nad dužnikom provodi postupak likvidacije koji je upisan u registru ovog suda temeljem rješenja broj </w:t>
      </w:r>
      <w:proofErr w:type="spellStart"/>
      <w:r>
        <w:t>Tt</w:t>
      </w:r>
      <w:proofErr w:type="spellEnd"/>
      <w:r>
        <w:t>-15/27423-2 od 6. listopada 2015. pa kako je već pokrenut jedan od postupaka brisanja dužnika valjalo je riješiti kao u izreci.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22</w:t>
      </w:r>
      <w:r w:rsidR="00EF6493">
        <w:t>. veljače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B100B"/>
    <w:rsid w:val="003173C0"/>
    <w:rsid w:val="00334493"/>
    <w:rsid w:val="003C0409"/>
    <w:rsid w:val="00476A3B"/>
    <w:rsid w:val="0052030B"/>
    <w:rsid w:val="00525979"/>
    <w:rsid w:val="00545F5C"/>
    <w:rsid w:val="005653CF"/>
    <w:rsid w:val="005707FD"/>
    <w:rsid w:val="005866D5"/>
    <w:rsid w:val="005A4EDB"/>
    <w:rsid w:val="00600E2B"/>
    <w:rsid w:val="006E1039"/>
    <w:rsid w:val="007E739E"/>
    <w:rsid w:val="008C5938"/>
    <w:rsid w:val="0092290B"/>
    <w:rsid w:val="00936C14"/>
    <w:rsid w:val="00A167C6"/>
    <w:rsid w:val="00B270C9"/>
    <w:rsid w:val="00BA5A48"/>
    <w:rsid w:val="00CA77F2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7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17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8620</izvorni_sadrzaj>
    <derivirana_varijabla naziv="DomainObject.Predmet.Broj_1">8620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St-8620/2015</izvorni_sadrzaj>
    <derivirana_varijabla naziv="DomainObject.Predmet.OznakaBroj_1">St-8620/2015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FEROPAPIR d.o.o. u likvidaciji zastupanog po punomoćniku Milan Klemenčić</izvorni_sadrzaj>
    <derivirana_varijabla naziv="DomainObject.Predmet.ProtustrankaFormated_1">  FEROPAPIR d.o.o. u likvidaciji zastupanog po punomoćniku Milan Klemenčić</derivirana_varijabla>
  </DomainObject.Predmet.ProtustrankaFormated>
  <DomainObject.Predmet.ProtustrankaFormatedOIB>
    <izvorni_sadrzaj>  FEROPAPIR d.o.o. u likvidaciji, OIB 78460395195 zastupanog po punomoćniku Milan Klemenčić</izvorni_sadrzaj>
    <derivirana_varijabla naziv="DomainObject.Predmet.ProtustrankaFormatedOIB_1">  FEROPAPIR d.o.o. u likvidaciji, OIB 78460395195 zastupanog po punomoćniku Milan Klemenčić</derivirana_varijabla>
  </DomainObject.Predmet.ProtustrankaFormatedOIB>
  <DomainObject.Predmet.ProtustrankaFormatedWithAdress>
    <izvorni_sadrzaj> FEROPAPIR d.o.o. u likvidaciji, Bogovićeva/bb, 47000 Karlovac zastupanog po punomoćniku Milan Klemenčić</izvorni_sadrzaj>
    <derivirana_varijabla naziv="DomainObject.Predmet.ProtustrankaFormatedWithAdress_1"> FEROPAPIR d.o.o. u likvidaciji, Bogovićeva/bb, 47000 Karlovac zastupanog po punomoćniku Milan Klemenčić</derivirana_varijabla>
  </DomainObject.Predmet.ProtustrankaFormatedWithAdress>
  <DomainObject.Predmet.ProtustrankaFormatedWithAdressOIB>
    <izvorni_sadrzaj> FEROPAPIR d.o.o. u likvidaciji, OIB 78460395195, Bogovićeva/bb, 47000 Karlovac zastupanog po punomoćniku Milan Klemenčić</izvorni_sadrzaj>
    <derivirana_varijabla naziv="DomainObject.Predmet.ProtustrankaFormatedWithAdressOIB_1"> FEROPAPIR d.o.o. u likvidaciji, OIB 78460395195, Bogovićeva/bb, 47000 Karlovac zastupanog po punomoćniku Milan Klemenčić</derivirana_varijabla>
  </DomainObject.Predmet.ProtustrankaFormatedWithAdressOIB>
  <DomainObject.Predmet.ProtustrankaWithAdress>
    <izvorni_sadrzaj>FEROPAPIR d.o.o. u likvidaciji Bogovićeva/bb, 47000 Karlovac</izvorni_sadrzaj>
    <derivirana_varijabla naziv="DomainObject.Predmet.ProtustrankaWithAdress_1">FEROPAPIR d.o.o. u likvidaciji Bogovićeva/bb, 47000 Karlovac</derivirana_varijabla>
  </DomainObject.Predmet.ProtustrankaWithAdress>
  <DomainObject.Predmet.ProtustrankaWithAdressOIB>
    <izvorni_sadrzaj>FEROPAPIR d.o.o. u likvidaciji, OIB 78460395195, Bogovićeva/bb, 47000 Karlovac</izvorni_sadrzaj>
    <derivirana_varijabla naziv="DomainObject.Predmet.ProtustrankaWithAdressOIB_1">FEROPAPIR d.o.o. u likvidaciji, OIB 78460395195, Bogovićeva/bb, 47000 Karlovac</derivirana_varijabla>
  </DomainObject.Predmet.ProtustrankaWithAdressOIB>
  <DomainObject.Predmet.ProtustrankaNazivFormated>
    <izvorni_sadrzaj>FEROPAPIR d.o.o. u likvidaciji</izvorni_sadrzaj>
    <derivirana_varijabla naziv="DomainObject.Predmet.ProtustrankaNazivFormated_1">FEROPAPIR d.o.o. u likvidaciji</derivirana_varijabla>
  </DomainObject.Predmet.ProtustrankaNazivFormated>
  <DomainObject.Predmet.ProtustrankaNazivFormatedOIB>
    <izvorni_sadrzaj>FEROPAPIR d.o.o. u likvidaciji, OIB 78460395195</izvorni_sadrzaj>
    <derivirana_varijabla naziv="DomainObject.Predmet.ProtustrankaNazivFormatedOIB_1">FEROPAPIR d.o.o. u likvidaciji, OIB 78460395195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FEROPAPIR d.o.o. u likvidaciji zastupanog po punomoćniku Milan Klemenčić</item>
    </izvorni_sadrzaj>
    <derivirana_varijabla naziv="DomainObject.Predmet.ProtuStrankaListFormated_1">
      <item>FEROPAPIR d.o.o. u likvidaciji zastupanog po punomoćniku Milan Klemenčić</item>
    </derivirana_varijabla>
  </DomainObject.Predmet.ProtuStrankaListFormated>
  <DomainObject.Predmet.ProtuStrankaListFormatedOIB>
    <izvorni_sadrzaj>
      <item>FEROPAPIR d.o.o. u likvidaciji, OIB 78460395195 zastupanog po punomoćniku Milan Klemenčić</item>
    </izvorni_sadrzaj>
    <derivirana_varijabla naziv="DomainObject.Predmet.ProtuStrankaListFormatedOIB_1">
      <item>FEROPAPIR d.o.o. u likvidaciji, OIB 78460395195 zastupanog po punomoćniku Milan Klemenčić</item>
    </derivirana_varijabla>
  </DomainObject.Predmet.ProtuStrankaListFormatedOIB>
  <DomainObject.Predmet.ProtuStrankaListFormatedWithAdress>
    <izvorni_sadrzaj>
      <item>FEROPAPIR d.o.o. u likvidaciji, Bogovićeva/bb, 47000 Karlovac zastupanog po punomoćniku Milan Klemenčić</item>
    </izvorni_sadrzaj>
    <derivirana_varijabla naziv="DomainObject.Predmet.ProtuStrankaListFormatedWithAdress_1">
      <item>FEROPAPIR d.o.o. u likvidaciji, Bogovićeva/bb, 47000 Karlovac zastupanog po punomoćniku Milan Klemenčić</item>
    </derivirana_varijabla>
  </DomainObject.Predmet.ProtuStrankaListFormatedWithAdress>
  <DomainObject.Predmet.ProtuStrankaListFormatedWithAdressOIB>
    <izvorni_sadrzaj>
      <item>FEROPAPIR d.o.o. u likvidaciji, OIB 78460395195, Bogovićeva/bb, 47000 Karlovac zastupanog po punomoćniku Milan Klemenčić</item>
    </izvorni_sadrzaj>
    <derivirana_varijabla naziv="DomainObject.Predmet.ProtuStrankaListFormatedWithAdressOIB_1">
      <item>FEROPAPIR d.o.o. u likvidaciji, OIB 78460395195, Bogovićeva/bb, 47000 Karlovac zastupanog po punomoćniku Milan Klemenčić</item>
    </derivirana_varijabla>
  </DomainObject.Predmet.ProtuStrankaListFormatedWithAdressOIB>
  <DomainObject.Predmet.ProtuStrankaListNazivFormated>
    <izvorni_sadrzaj>
      <item>FEROPAPIR d.o.o. u likvidaciji</item>
    </izvorni_sadrzaj>
    <derivirana_varijabla naziv="DomainObject.Predmet.ProtuStrankaListNazivFormated_1">
      <item>FEROPAPIR d.o.o. u likvidaciji</item>
    </derivirana_varijabla>
  </DomainObject.Predmet.ProtuStrankaListNazivFormated>
  <DomainObject.Predmet.ProtuStrankaListNazivFormatedOIB>
    <izvorni_sadrzaj>
      <item>FEROPAPIR d.o.o. u likvidaciji, OIB 78460395195</item>
    </izvorni_sadrzaj>
    <derivirana_varijabla naziv="DomainObject.Predmet.ProtuStrankaListNazivFormatedOIB_1">
      <item>FEROPAPIR d.o.o. u likvidaciji, OIB 78460395195</item>
    </derivirana_varijabla>
  </DomainObject.Predmet.ProtuStrankaListNazivFormatedOIB>
  <DomainObject.Predmet.OstaliListFormated>
    <izvorni_sadrzaj>
      <item>Milan Klemenčić punomoćnik sudionika u postupku FEROPAPIR d.o.o. u likvidaciji</item>
    </izvorni_sadrzaj>
    <derivirana_varijabla naziv="DomainObject.Predmet.OstaliListFormated_1">
      <item>Milan Klemenčić punomoćnik sudionika u postupku FEROPAPIR d.o.o. u likvidaciji</item>
    </derivirana_varijabla>
  </DomainObject.Predmet.OstaliListFormated>
  <DomainObject.Predmet.OstaliListFormatedOIB>
    <izvorni_sadrzaj>
      <item>Milan Klemenčić, OIB 31592459773 punomoćnik sudionika u postupku FEROPAPIR d.o.o. u likvidaciji</item>
    </izvorni_sadrzaj>
    <derivirana_varijabla naziv="DomainObject.Predmet.OstaliListFormatedOIB_1">
      <item>Milan Klemenčić, OIB 31592459773 punomoćnik sudionika u postupku FEROPAPIR d.o.o. u likvidaciji</item>
    </derivirana_varijabla>
  </DomainObject.Predmet.OstaliListFormatedOIB>
  <DomainObject.Predmet.OstaliListFormatedWithAdress>
    <izvorni_sadrzaj>
      <item>Milan Klemenčić, Ulica Vladimira Nazora 1, 10000 Zagreb punomoćnik sudionika u postupku FEROPAPIR d.o.o. u likvidaciji</item>
    </izvorni_sadrzaj>
    <derivirana_varijabla naziv="DomainObject.Predmet.OstaliListFormatedWithAdress_1">
      <item>Milan Klemenčić, Ulica Vladimira Nazora 1, 10000 Zagreb punomoćnik sudionika u postupku FEROPAPIR d.o.o. u likvidaciji</item>
    </derivirana_varijabla>
  </DomainObject.Predmet.OstaliListFormatedWithAdress>
  <DomainObject.Predmet.OstaliListFormatedWithAdressOIB>
    <izvorni_sadrzaj>
      <item>Milan Klemenčić, OIB 31592459773, Ulica Vladimira Nazora 1, 10000 Zagreb punomoćnik sudionika u postupku FEROPAPIR d.o.o. u likvidaciji</item>
    </izvorni_sadrzaj>
    <derivirana_varijabla naziv="DomainObject.Predmet.OstaliListFormatedWithAdressOIB_1">
      <item>Milan Klemenčić, OIB 31592459773, Ulica Vladimira Nazora 1, 10000 Zagreb punomoćnik sudionika u postupku FEROPAPIR d.o.o. u likvidaciji</item>
    </derivirana_varijabla>
  </DomainObject.Predmet.OstaliListFormatedWithAdressOIB>
  <DomainObject.Predmet.OstaliListNazivFormated>
    <izvorni_sadrzaj>
      <item>Milan Klemenčić</item>
    </izvorni_sadrzaj>
    <derivirana_varijabla naziv="DomainObject.Predmet.OstaliListNazivFormated_1">
      <item>Milan Klemenčić</item>
    </derivirana_varijabla>
  </DomainObject.Predmet.OstaliListNazivFormated>
  <DomainObject.Predmet.OstaliListNazivFormatedOIB>
    <izvorni_sadrzaj>
      <item>Milan Klemenčić, OIB 31592459773</item>
    </izvorni_sadrzaj>
    <derivirana_varijabla naziv="DomainObject.Predmet.OstaliListNazivFormatedOIB_1">
      <item>Milan Klemenčić, OIB 31592459773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FEROPAPIR d.o.o. u likvidaciji</izvorni_sadrzaj>
    <derivirana_varijabla naziv="DomainObject.Predmet.ProtustrankaIDrugi_1">FEROPAPIR d.o.o. u likvidaciji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FEROPAPIR d.o.o. u likvidaciji, OIB 78460395195, Bogovićeva/bb, 47000 Karlovac</izvorni_sadrzaj>
    <derivirana_varijabla naziv="DomainObject.Predmet.ProtustrankaIDrugiAdressOIB_1">FEROPAPIR d.o.o. u likvidaciji, OIB 78460395195, Bogovićeva/bb,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FEROPAPIR d.o.o. u likvidaciji</item>
      <item>Milan Klemenčić</item>
    </izvorni_sadrzaj>
    <derivirana_varijabla naziv="DomainObject.Predmet.SudioniciListNaziv_1">
      <item>Fina, regionalni centar Zagreb, podružnica Karlovac</item>
      <item>FEROPAPIR d.o.o. u likvidaciji</item>
      <item>Milan Klemenčić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FEROPAPIR d.o.o. u likvidaciji, OIB 78460395195, Bogovićeva/bb,47000 Karlovac</item>
      <item>Milan Klemenčić, OIB 31592459773, Ulica Vladimira Nazora 1,10000 Zagreb</item>
    </izvorni_sadrzaj>
    <derivirana_varijabla naziv="DomainObject.Predmet.SudioniciListAdressOIB_1">
      <item>Fina, regionalni centar Zagreb, podružnica Karlovac, OIB 85821130368, Vitezovićeva 1,47000 Karlovac</item>
      <item>FEROPAPIR d.o.o. u likvidaciji, OIB 78460395195, Bogovićeva/bb,47000 Karlovac</item>
      <item>Milan Klemenčić, OIB 31592459773, Ulica Vladimira Nazora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78460395195</item>
      <item>, OIB 31592459773</item>
    </izvorni_sadrzaj>
    <derivirana_varijabla naziv="DomainObject.Predmet.SudioniciListNazivOIB_1">
      <item>, OIB 85821130368</item>
      <item>, OIB 78460395195</item>
      <item>, OIB 31592459773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1551</properties:Characters>
  <properties:Lines>45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2016-02-22T13:57:00Z</dcterms:created>
  <dc:creator>Maja Jurovicki</dc:creator>
  <cp:lastModifiedBy>Ksenija Nol</cp:lastModifiedBy>
  <cp:lastPrinted>2016-02-23T13:36:00Z</cp:lastPrinted>
  <dcterms:modified xmlns:xsi="http://www.w3.org/2001/XMLSchema-instance" xsi:type="dcterms:W3CDTF">2016-02-23T13:36:00Z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