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667b" w14:paraId="45e667b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A17B8A">
        <w:rPr>
          <w:rFonts w:cs="Times New Roman" w:eastAsia="Times New Roman" w:hAnsi="Times New Roman" w:ascii="Times New Roman"/>
          <w:sz w:val="24"/>
          <w:szCs w:val="20"/>
          <w:lang w:eastAsia="hr-HR"/>
        </w:rPr>
        <w:t>1532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721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17B8A" w:rsidRPr="00A17B8A">
        <w:rPr>
          <w:rFonts w:cs="Times New Roman" w:eastAsia="Times New Roman" w:hAnsi="Times New Roman" w:ascii="Times New Roman"/>
          <w:sz w:val="24"/>
          <w:szCs w:val="24"/>
          <w:lang w:eastAsia="hr-HR"/>
        </w:rPr>
        <w:t>SENERGO j.d.o.o. Zaprešić, Maršala Tita 29, MBS:080847636, OIB: 75713616744,</w:t>
      </w:r>
      <w:r w:rsidR="00A17B8A">
        <w:rPr>
          <w:rFonts w:cs="Times New Roman" w:eastAsia="Times New Roman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A438B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7721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17B8A" w:rsidRPr="00A17B8A">
        <w:rPr>
          <w:rFonts w:cs="Times New Roman" w:eastAsia="Times New Roman" w:hAnsi="Times New Roman" w:ascii="Times New Roman"/>
          <w:sz w:val="24"/>
          <w:szCs w:val="24"/>
          <w:lang w:eastAsia="hr-HR"/>
        </w:rPr>
        <w:t>SENERGO j.d.o.o. Zaprešić, Maršala Tita 29, MBS:080847636, OIB: 75713616744,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17B8A">
        <w:rPr>
          <w:rFonts w:cs="Times New Roman" w:eastAsia="Times New Roman" w:hAnsi="Times New Roman" w:ascii="Times New Roman"/>
          <w:sz w:val="24"/>
          <w:szCs w:val="20"/>
          <w:lang w:eastAsia="hr-HR"/>
        </w:rPr>
        <w:t>2.556,36</w:t>
      </w:r>
      <w:r w:rsidR="00C0576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A17B8A">
        <w:rPr>
          <w:rFonts w:cs="Times New Roman" w:eastAsia="Times New Roman" w:hAnsi="Times New Roman" w:ascii="Times New Roman"/>
          <w:sz w:val="24"/>
          <w:szCs w:val="20"/>
          <w:lang w:eastAsia="hr-HR"/>
        </w:rPr>
        <w:t>St-1532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60BD4">
        <w:rPr>
          <w:rFonts w:cs="Times New Roman" w:eastAsia="Times New Roman" w:hAnsi="Times New Roman" w:ascii="Times New Roman"/>
          <w:sz w:val="24"/>
          <w:szCs w:val="20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FA7967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A7967" w:rsidP="00FA7967" w:rsidR="00FA796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A7967" w:rsidP="00FA7967" w:rsidR="00FA796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FA7967" w:rsidP="00FA7967" w:rsidR="00FA7967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16D79"/>
    <w:rsid w:val="00032871"/>
    <w:rsid w:val="000823C1"/>
    <w:rsid w:val="001D7C76"/>
    <w:rsid w:val="00460BD4"/>
    <w:rsid w:val="00492E13"/>
    <w:rsid w:val="004A438B"/>
    <w:rsid w:val="004A66FD"/>
    <w:rsid w:val="004F76C4"/>
    <w:rsid w:val="0074619F"/>
    <w:rsid w:val="00772158"/>
    <w:rsid w:val="008111D4"/>
    <w:rsid w:val="008E4A32"/>
    <w:rsid w:val="009037B9"/>
    <w:rsid w:val="00954738"/>
    <w:rsid w:val="009C042D"/>
    <w:rsid w:val="009D2C98"/>
    <w:rsid w:val="00A17B8A"/>
    <w:rsid w:val="00AA2B6C"/>
    <w:rsid w:val="00B63397"/>
    <w:rsid w:val="00B95880"/>
    <w:rsid w:val="00B95DBA"/>
    <w:rsid w:val="00C0576C"/>
    <w:rsid w:val="00C402B1"/>
    <w:rsid w:val="00C8103D"/>
    <w:rsid w:val="00C93197"/>
    <w:rsid w:val="00CC03F5"/>
    <w:rsid w:val="00CC6C4A"/>
    <w:rsid w:val="00D158A5"/>
    <w:rsid w:val="00D31463"/>
    <w:rsid w:val="00D904C8"/>
    <w:rsid w:val="00F3018B"/>
    <w:rsid w:val="00F520A4"/>
    <w:rsid w:val="00F84008"/>
    <w:rsid w:val="00FA7967"/>
    <w:rsid w:val="00FE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FA7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FA7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82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St-1532/2016</izvorni_sadrzaj>
    <derivirana_varijabla naziv="DomainObject.Predmet.OznakaBroj_1">St-1532/2016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SENERGO j.d.o.o. za proizvodnju i usluge</izvorni_sadrzaj>
    <derivirana_varijabla naziv="DomainObject.Predmet.ProtustrankaFormated_1">  SENERGO j.d.o.o. za proizvodnju i usluge</derivirana_varijabla>
  </DomainObject.Predmet.ProtustrankaFormated>
  <DomainObject.Predmet.ProtustrankaFormatedOIB>
    <izvorni_sadrzaj>  SENERGO j.d.o.o. za proizvodnju i usluge, OIB 75713616744</izvorni_sadrzaj>
    <derivirana_varijabla naziv="DomainObject.Predmet.ProtustrankaFormatedOIB_1">  SENERGO j.d.o.o. za proizvodnju i usluge, OIB 75713616744</derivirana_varijabla>
  </DomainObject.Predmet.ProtustrankaFormatedOIB>
  <DomainObject.Predmet.ProtustrankaFormatedWithAdress>
    <izvorni_sadrzaj> SENERGO j.d.o.o. za proizvodnju i usluge, Maršala Tita 29, 10290 Zaprešić</izvorni_sadrzaj>
    <derivirana_varijabla naziv="DomainObject.Predmet.ProtustrankaFormatedWithAdress_1"> SENERGO j.d.o.o. za proizvodnju i usluge, Maršala Tita 29, 10290 Zaprešić</derivirana_varijabla>
  </DomainObject.Predmet.ProtustrankaFormatedWithAdress>
  <DomainObject.Predmet.ProtustrankaFormatedWithAdressOIB>
    <izvorni_sadrzaj> SENERGO j.d.o.o. za proizvodnju i usluge, OIB 75713616744, Maršala Tita 29, 10290 Zaprešić</izvorni_sadrzaj>
    <derivirana_varijabla naziv="DomainObject.Predmet.ProtustrankaFormatedWithAdressOIB_1"> SENERGO j.d.o.o. za proizvodnju i usluge, OIB 75713616744, Maršala Tita 29, 10290 Zaprešić</derivirana_varijabla>
  </DomainObject.Predmet.ProtustrankaFormatedWithAdressOIB>
  <DomainObject.Predmet.ProtustrankaWithAdress>
    <izvorni_sadrzaj>SENERGO j.d.o.o. za proizvodnju i usluge Maršala Tita 29, 10290 Zaprešić</izvorni_sadrzaj>
    <derivirana_varijabla naziv="DomainObject.Predmet.ProtustrankaWithAdress_1">SENERGO j.d.o.o. za proizvodnju i usluge Maršala Tita 29, 10290 Zaprešić</derivirana_varijabla>
  </DomainObject.Predmet.ProtustrankaWithAdress>
  <DomainObject.Predmet.ProtustrankaWithAdressOIB>
    <izvorni_sadrzaj>SENERGO j.d.o.o. za proizvodnju i usluge, OIB 75713616744, Maršala Tita 29, 10290 Zaprešić</izvorni_sadrzaj>
    <derivirana_varijabla naziv="DomainObject.Predmet.ProtustrankaWithAdressOIB_1">SENERGO j.d.o.o. za proizvodnju i usluge, OIB 75713616744, Maršala Tita 29, 10290 Zaprešić</derivirana_varijabla>
  </DomainObject.Predmet.ProtustrankaWithAdressOIB>
  <DomainObject.Predmet.ProtustrankaNazivFormated>
    <izvorni_sadrzaj>SENERGO j.d.o.o. za proizvodnju i usluge</izvorni_sadrzaj>
    <derivirana_varijabla naziv="DomainObject.Predmet.ProtustrankaNazivFormated_1">SENERGO j.d.o.o. za proizvodnju i usluge</derivirana_varijabla>
  </DomainObject.Predmet.ProtustrankaNazivFormated>
  <DomainObject.Predmet.ProtustrankaNazivFormatedOIB>
    <izvorni_sadrzaj>SENERGO j.d.o.o. za proizvodnju i usluge, OIB 75713616744</izvorni_sadrzaj>
    <derivirana_varijabla naziv="DomainObject.Predmet.ProtustrankaNazivFormatedOIB_1">SENERGO j.d.o.o. za proizvodnju i usluge, OIB 75713616744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SENERGO j.d.o.o. za proizvodnju i usluge</item>
    </izvorni_sadrzaj>
    <derivirana_varijabla naziv="DomainObject.Predmet.ProtuStrankaListFormated_1">
      <item>SENERGO j.d.o.o. za proizvodnju i usluge</item>
    </derivirana_varijabla>
  </DomainObject.Predmet.ProtuStrankaListFormated>
  <DomainObject.Predmet.ProtuStrankaListFormatedOIB>
    <izvorni_sadrzaj>
      <item>SENERGO j.d.o.o. za proizvodnju i usluge, OIB 75713616744</item>
    </izvorni_sadrzaj>
    <derivirana_varijabla naziv="DomainObject.Predmet.ProtuStrankaListFormatedOIB_1">
      <item>SENERGO j.d.o.o. za proizvodnju i usluge, OIB 75713616744</item>
    </derivirana_varijabla>
  </DomainObject.Predmet.ProtuStrankaListFormatedOIB>
  <DomainObject.Predmet.ProtuStrankaListFormatedWithAdress>
    <izvorni_sadrzaj>
      <item>SENERGO j.d.o.o. za proizvodnju i usluge, Maršala Tita 29, 10290 Zaprešić</item>
    </izvorni_sadrzaj>
    <derivirana_varijabla naziv="DomainObject.Predmet.ProtuStrankaListFormatedWithAdress_1">
      <item>SENERGO j.d.o.o. za proizvodnju i usluge, Maršala Tita 29, 10290 Zaprešić</item>
    </derivirana_varijabla>
  </DomainObject.Predmet.ProtuStrankaListFormatedWithAdress>
  <DomainObject.Predmet.ProtuStrankaListFormatedWithAdressOIB>
    <izvorni_sadrzaj>
      <item>SENERGO j.d.o.o. za proizvodnju i usluge, OIB 75713616744, Maršala Tita 29, 10290 Zaprešić</item>
    </izvorni_sadrzaj>
    <derivirana_varijabla naziv="DomainObject.Predmet.ProtuStrankaListFormatedWithAdressOIB_1">
      <item>SENERGO j.d.o.o. za proizvodnju i usluge, OIB 75713616744, Maršala Tita 29, 10290 Zaprešić</item>
    </derivirana_varijabla>
  </DomainObject.Predmet.ProtuStrankaListFormatedWithAdressOIB>
  <DomainObject.Predmet.ProtuStrankaListNazivFormated>
    <izvorni_sadrzaj>
      <item>SENERGO j.d.o.o. za proizvodnju i usluge</item>
    </izvorni_sadrzaj>
    <derivirana_varijabla naziv="DomainObject.Predmet.ProtuStrankaListNazivFormated_1">
      <item>SENERGO j.d.o.o. za proizvodnju i usluge</item>
    </derivirana_varijabla>
  </DomainObject.Predmet.ProtuStrankaListNazivFormated>
  <DomainObject.Predmet.ProtuStrankaListNazivFormatedOIB>
    <izvorni_sadrzaj>
      <item>SENERGO j.d.o.o. za proizvodnju i usluge, OIB 75713616744</item>
    </izvorni_sadrzaj>
    <derivirana_varijabla naziv="DomainObject.Predmet.ProtuStrankaListNazivFormatedOIB_1">
      <item>SENERGO j.d.o.o. za proizvodnju i usluge, OIB 75713616744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SENERGO j.d.o.o. za proizvodnju i usluge</izvorni_sadrzaj>
    <derivirana_varijabla naziv="DomainObject.Predmet.ProtustrankaIDrugi_1">SENERGO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SENERGO j.d.o.o. za proizvodnju i usluge, OIB 75713616744, Maršala Tita 29, 10290 Zaprešić</izvorni_sadrzaj>
    <derivirana_varijabla naziv="DomainObject.Predmet.ProtustrankaIDrugiAdressOIB_1">SENERGO j.d.o.o. za proizvodnju i usluge, OIB 75713616744, Maršala Tita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SENERGO j.d.o.o. za proizvodnju i usluge</item>
    </izvorni_sadrzaj>
    <derivirana_varijabla naziv="DomainObject.Predmet.SudioniciListNaziv_1">
      <item>FINA Regionalni centar Zagreb</item>
      <item>SENERGO j.d.o.o. za proizvodnju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SENERGO j.d.o.o. za proizvodnju i usluge, OIB 75713616744, Maršala Tita 29,10290 Zaprešić</item>
    </izvorni_sadrzaj>
    <derivirana_varijabla naziv="DomainObject.Predmet.SudioniciListAdressOIB_1">
      <item>FINA Regionalni centar Zagreb, OIB 85821130368, Trg svibanjskih žrtava 1995. br. 1,10000 Zagreb</item>
      <item>SENERGO j.d.o.o. za proizvodnju i usluge, OIB 75713616744, Maršala Tita 29,10290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75713616744</item>
    </izvorni_sadrzaj>
    <derivirana_varijabla naziv="DomainObject.Predmet.SudioniciListNazivOIB_1">
      <item>, OIB 85821130368</item>
      <item>, OIB 75713616744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E3C236-EC57-4F12-B084-303CE4EDD4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1946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2016-05-31T12:08:00Z</dcterms:created>
  <dc:creator>Mario Žišković</dc:creator>
  <cp:lastModifiedBy>Višnja Svečak</cp:lastModifiedBy>
  <cp:lastPrinted>2016-05-31T12:09:00Z</cp:lastPrinted>
  <dcterms:modified xmlns:xsi="http://www.w3.org/2001/XMLSchema-instance" xsi:type="dcterms:W3CDTF">2016-05-31T12:09:00Z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