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47702" w:rsidR="00E47702">
        <w:tc>
          <w:tcPr>
            <w:tcW w:type="dxa" w:w="2985"/>
            <w:hideMark/>
          </w:tcPr>
          <w:p w:rsidRDefault="00E47702" w:rsidP="00E47702" w:rsidR="00E47702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47702" w:rsidP="00E47702" w:rsidR="00E47702">
            <w:pPr>
              <w:spacing w:after="0"/>
              <w:jc w:val="center"/>
            </w:pPr>
            <w:r>
              <w:t>Republika Hrvatska</w:t>
            </w:r>
          </w:p>
          <w:p w:rsidRDefault="00E47702" w:rsidP="00E47702" w:rsidR="00E47702">
            <w:pPr>
              <w:spacing w:after="0"/>
              <w:jc w:val="center"/>
            </w:pPr>
            <w:r>
              <w:t>Trgovački sud u Varaždinu</w:t>
            </w:r>
          </w:p>
          <w:p w:rsidRDefault="00E47702" w:rsidP="00E47702" w:rsidR="00E47702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8cb6653" w14:paraId="8cb6653" w:rsidRDefault="00E47702" w:rsidP="00E47702" w:rsidR="00E47702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E47702" w:rsidP="00E47702" w:rsidR="00E47702">
      <w:pPr>
        <w:spacing w:after="0"/>
        <w:ind w:left="5664"/>
      </w:pPr>
      <w:r>
        <w:t>Poslovni broj: 3 St-236/2018-26</w:t>
      </w:r>
    </w:p>
    <w:p w:rsidRDefault="00E47702" w:rsidP="00E47702" w:rsidR="00E47702">
      <w:pPr>
        <w:spacing w:after="0"/>
        <w:ind w:left="5664"/>
      </w:pPr>
    </w:p>
    <w:p w:rsidRDefault="00E47702" w:rsidP="00E47702" w:rsidR="00E47702">
      <w:pPr>
        <w:spacing w:after="0"/>
      </w:pPr>
    </w:p>
    <w:p w:rsidRDefault="00E47702" w:rsidP="00E47702" w:rsidR="00E47702">
      <w:pPr>
        <w:spacing w:after="0"/>
        <w:ind w:left="5664"/>
      </w:pPr>
    </w:p>
    <w:p w:rsidRDefault="00E47702" w:rsidP="00E47702" w:rsidR="00E47702">
      <w:pPr>
        <w:spacing w:after="0"/>
        <w:jc w:val="center"/>
      </w:pPr>
      <w:r>
        <w:t>R E P U B L I K A   H R V A T S K A</w:t>
      </w:r>
    </w:p>
    <w:p w:rsidRDefault="00E47702" w:rsidP="00E47702" w:rsidR="00E47702">
      <w:pPr>
        <w:spacing w:after="0"/>
        <w:rPr>
          <w:b/>
        </w:rPr>
      </w:pPr>
    </w:p>
    <w:p w:rsidRDefault="00E47702" w:rsidP="00E47702" w:rsidR="00E47702">
      <w:pPr>
        <w:spacing w:after="0"/>
        <w:jc w:val="center"/>
      </w:pPr>
      <w:r>
        <w:t>R J E Š E N J E</w:t>
      </w:r>
    </w:p>
    <w:p w:rsidRDefault="00E47702" w:rsidP="00E47702" w:rsidR="00E47702">
      <w:pPr>
        <w:spacing w:after="0"/>
        <w:jc w:val="center"/>
      </w:pPr>
    </w:p>
    <w:p w:rsidRDefault="00E47702" w:rsidP="00E47702" w:rsidR="00E47702">
      <w:pPr>
        <w:spacing w:after="0"/>
      </w:pPr>
    </w:p>
    <w:p w:rsidRDefault="00E47702" w:rsidP="00E47702" w:rsidR="00E47702">
      <w:pPr>
        <w:spacing w:after="0"/>
        <w:ind w:firstLine="708"/>
        <w:jc w:val="both"/>
      </w:pPr>
      <w:r>
        <w:t xml:space="preserve">Trgovački sud u Varaždinu, po sucu toga suda Jasni Lekić, u stečajnom predmetu u povodu prijedloga predlagatelja FINANCIJSKA AGENCIJA Regionalni centar Zagreb, Podružnica Varaždin, A. Cesarca 2, protiv dužnika ADRIA WEB jednostavno društvo s ograničenom odgovornošću za zastupanje i posredovanje u trgovini, skraćena tvrtka ADRIA WEB j.d.o.o. Varaždin, Vinička 31, MBS: 070126425, OIB: 53979674692, radi otvaranja stečajnog postupka nad dužnikom, dana 17. travnja 2019. godine, </w:t>
      </w:r>
    </w:p>
    <w:p w:rsidRDefault="00E47702" w:rsidP="00E47702" w:rsidR="00E47702">
      <w:pPr>
        <w:spacing w:after="0"/>
        <w:ind w:firstLine="708"/>
        <w:jc w:val="both"/>
      </w:pPr>
    </w:p>
    <w:p w:rsidRDefault="00E47702" w:rsidP="00E47702" w:rsidR="00E47702">
      <w:pPr>
        <w:spacing w:after="0"/>
        <w:jc w:val="both"/>
      </w:pPr>
    </w:p>
    <w:p w:rsidRDefault="00E47702" w:rsidP="00E47702" w:rsidR="00E47702">
      <w:pPr>
        <w:spacing w:after="0"/>
        <w:jc w:val="center"/>
      </w:pPr>
      <w:r>
        <w:t xml:space="preserve">r i j e š i o   j e </w:t>
      </w:r>
    </w:p>
    <w:p w:rsidRDefault="00E47702" w:rsidP="00E47702" w:rsidR="00E47702">
      <w:pPr>
        <w:spacing w:after="0"/>
      </w:pPr>
    </w:p>
    <w:p w:rsidRDefault="00E47702" w:rsidP="00E47702" w:rsidR="00E47702">
      <w:pPr>
        <w:numPr>
          <w:ilvl w:val="0"/>
          <w:numId w:val="47"/>
        </w:numPr>
        <w:spacing w:after="0"/>
        <w:jc w:val="both"/>
      </w:pPr>
      <w:r>
        <w:t xml:space="preserve">Pozivaju se vjerovnici i osobe koje imaju pravni interes da se provede stečajni postupak nad dužnikom ADRIA WEB j.d.o.o. Varaždin, Vinička 31, OIB: 53979674692, da uplate predujam za namirenje troškova prethodnog i otvorenog stečajnog postupka u iznosu od 5.000,00 kn, na žiro-račun ovog suda otvoren kod Hrvatske poštanske banke broj: HR4023900011300002754, poziv na broj odobrenja: 22023618, u roku od 15 dana od dana isteka osmog dana od dana objave ovog oglasa na mrežnoj stranici e-Oglasna ploča sudova.   </w:t>
      </w:r>
    </w:p>
    <w:p w:rsidRDefault="00E47702" w:rsidP="00E47702" w:rsidR="00E47702">
      <w:pPr>
        <w:spacing w:after="0"/>
        <w:ind w:left="1065"/>
        <w:jc w:val="both"/>
      </w:pPr>
    </w:p>
    <w:p w:rsidRDefault="00E47702" w:rsidP="00E47702" w:rsidR="00E47702">
      <w:pPr>
        <w:numPr>
          <w:ilvl w:val="0"/>
          <w:numId w:val="47"/>
        </w:numPr>
        <w:spacing w:after="0"/>
        <w:jc w:val="both"/>
      </w:pPr>
      <w:r>
        <w:t>Ako osobe iz stavka 1. izreke ovog rješenja ne predujme traženi iznos u naznačenom roku, sud će donijeti rješenje o otvaranju i zaključenju stečajnog postupka.</w:t>
      </w:r>
    </w:p>
    <w:p w:rsidRDefault="00E47702" w:rsidP="00E47702" w:rsidR="00E47702">
      <w:pPr>
        <w:spacing w:after="0"/>
        <w:jc w:val="both"/>
      </w:pPr>
    </w:p>
    <w:p w:rsidRDefault="00E47702" w:rsidP="00E47702" w:rsidR="00E47702">
      <w:pPr>
        <w:spacing w:after="0"/>
        <w:jc w:val="center"/>
      </w:pPr>
      <w:r>
        <w:t>Obrazloženje</w:t>
      </w:r>
    </w:p>
    <w:p w:rsidRDefault="00E47702" w:rsidP="00E47702" w:rsidR="00E47702">
      <w:pPr>
        <w:spacing w:after="0"/>
      </w:pPr>
    </w:p>
    <w:p w:rsidRDefault="00E47702" w:rsidP="00E47702" w:rsidR="00E47702">
      <w:pPr>
        <w:spacing w:after="0"/>
        <w:jc w:val="both"/>
      </w:pPr>
      <w:r>
        <w:tab/>
        <w:t xml:space="preserve">Tijekom prethodnog postupka radi otvaranja stečajnog postupka nad društvom dužnika, sud je utvrdio da imovina dužnika koja bi ušla u stečajnu masu nije dovoljna ni za namirenje troškova toga postupka, odnosno neznatne je vrijednosti. </w:t>
      </w:r>
    </w:p>
    <w:p w:rsidRDefault="00E47702" w:rsidP="00E47702" w:rsidR="00E47702">
      <w:pPr>
        <w:spacing w:after="0"/>
        <w:jc w:val="both"/>
      </w:pPr>
    </w:p>
    <w:p w:rsidRDefault="00E47702" w:rsidP="00E47702" w:rsidR="00E47702">
      <w:pPr>
        <w:spacing w:after="0"/>
        <w:jc w:val="both"/>
      </w:pPr>
      <w:r>
        <w:tab/>
        <w:t xml:space="preserve">Stoga je sud ovim rješenjem pozvao osobe koje imaju pravni interes za provedbom stečajnog postupka, da u roku od 15 dana uplate predujam za namirenje troškova prethodnog i otvorenog stečajnog postupka, sukladno članku 132. st. 1. Stečajnog zakona (Narodne novine 71/15 i 104/17, dalje skraćeno: SZ-a). Visina troškova se odnosi na najnužnije troškove koji </w:t>
      </w:r>
      <w:r>
        <w:lastRenderedPageBreak/>
        <w:t xml:space="preserve">se odnose na postavljanje stečajnog upravitelja, te troškove otvaranja stečajnog postupka koji se odnose na troškove otvaranja žiro-računa, izrade štambilja, poštanske troškove i troškove ispitivanja tražbina stečajnog dužnika. </w:t>
      </w:r>
    </w:p>
    <w:p w:rsidRDefault="00E47702" w:rsidP="00E47702" w:rsidR="00E47702">
      <w:pPr>
        <w:spacing w:after="0"/>
        <w:jc w:val="both"/>
      </w:pPr>
    </w:p>
    <w:p w:rsidRDefault="00E47702" w:rsidP="00E47702" w:rsidR="00E47702">
      <w:pPr>
        <w:spacing w:after="0"/>
        <w:jc w:val="both"/>
      </w:pPr>
      <w:r>
        <w:tab/>
        <w:t>Ako osobe iz stavka 1. izreke ovog rješenja ne predujme traženi iznos u zadanom roku, sud će donijeti rješenje o otvaranju i zaključenju stečajnog postupka, sukladno članku 132. st. 2. SZ-a.</w:t>
      </w:r>
    </w:p>
    <w:p w:rsidRDefault="00E47702" w:rsidP="00E47702" w:rsidR="00E47702">
      <w:pPr>
        <w:spacing w:after="0"/>
        <w:jc w:val="both"/>
      </w:pPr>
    </w:p>
    <w:p w:rsidRDefault="00E47702" w:rsidP="00E47702" w:rsidR="00E47702">
      <w:pPr>
        <w:spacing w:after="0"/>
        <w:jc w:val="both"/>
      </w:pPr>
    </w:p>
    <w:p w:rsidRDefault="00E47702" w:rsidP="00E47702" w:rsidR="00E47702">
      <w:pPr>
        <w:spacing w:after="0"/>
        <w:jc w:val="center"/>
      </w:pPr>
      <w:r>
        <w:t>Varaždin, 17. travnja 2019.</w:t>
      </w:r>
    </w:p>
    <w:p w:rsidRDefault="00E47702" w:rsidP="00E47702" w:rsidR="00E47702">
      <w:pPr>
        <w:spacing w:after="0"/>
        <w:jc w:val="center"/>
      </w:pPr>
    </w:p>
    <w:p w:rsidRDefault="00E47702" w:rsidP="00E47702" w:rsidR="00E47702">
      <w:pPr>
        <w:spacing w:after="0"/>
      </w:pPr>
    </w:p>
    <w:p w:rsidRDefault="00E47702" w:rsidP="00E47702" w:rsidR="00E47702">
      <w:pPr>
        <w:spacing w:after="0"/>
        <w:jc w:val="both"/>
      </w:pPr>
      <w:r>
        <w:t xml:space="preserve">                                                                                                                 Sudac:</w:t>
      </w:r>
    </w:p>
    <w:p w:rsidRDefault="00E47702" w:rsidP="00E47702" w:rsidR="00E47702">
      <w:pPr>
        <w:spacing w:after="0"/>
        <w:jc w:val="both"/>
      </w:pPr>
    </w:p>
    <w:p w:rsidRDefault="00E47702" w:rsidP="00E47702" w:rsidR="00E47702">
      <w:pPr>
        <w:spacing w:after="0"/>
        <w:jc w:val="both"/>
      </w:pPr>
      <w:r>
        <w:t xml:space="preserve">                                                                                                         Jasna Lekić, v. r.</w:t>
      </w:r>
    </w:p>
    <w:p w:rsidRDefault="00E47702" w:rsidP="00E47702" w:rsidR="00E47702">
      <w:pPr>
        <w:spacing w:after="0"/>
        <w:jc w:val="both"/>
      </w:pPr>
    </w:p>
    <w:p w:rsidRDefault="00E47702" w:rsidP="00E47702" w:rsidR="00E47702">
      <w:pPr>
        <w:spacing w:after="0"/>
        <w:jc w:val="both"/>
      </w:pPr>
    </w:p>
    <w:p w:rsidRDefault="00E47702" w:rsidP="00E47702" w:rsidR="00E47702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E47702" w:rsidP="00E47702" w:rsidR="00E47702">
      <w:pPr>
        <w:spacing w:after="0"/>
        <w:jc w:val="both"/>
      </w:pPr>
    </w:p>
    <w:p w:rsidRDefault="00E47702" w:rsidP="00E47702" w:rsidR="00E47702">
      <w:pPr>
        <w:spacing w:after="0"/>
        <w:jc w:val="both"/>
      </w:pPr>
    </w:p>
    <w:p w:rsidRDefault="00E47702" w:rsidP="00E47702" w:rsidR="00E47702">
      <w:pPr>
        <w:spacing w:after="0"/>
        <w:jc w:val="both"/>
      </w:pPr>
    </w:p>
    <w:p w:rsidRDefault="00E47702" w:rsidP="00E47702" w:rsidR="00E47702">
      <w:pPr>
        <w:spacing w:after="0"/>
        <w:jc w:val="both"/>
      </w:pPr>
    </w:p>
    <w:p w:rsidRDefault="00E47702" w:rsidP="00E47702" w:rsidR="00E47702">
      <w:pPr>
        <w:spacing w:after="0"/>
        <w:jc w:val="both"/>
      </w:pPr>
      <w:r>
        <w:t>UPUTA O PRAVNOM LIJEKU:</w:t>
      </w:r>
    </w:p>
    <w:p w:rsidRDefault="00E47702" w:rsidP="00E47702" w:rsidR="00E47702">
      <w:pPr>
        <w:spacing w:after="0"/>
        <w:jc w:val="both"/>
      </w:pPr>
    </w:p>
    <w:p w:rsidRDefault="00E47702" w:rsidP="00E47702" w:rsidR="00E47702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E47702" w:rsidP="00E47702" w:rsidR="00E47702">
      <w:pPr>
        <w:spacing w:after="0"/>
      </w:pPr>
    </w:p>
    <w:p w:rsidRDefault="00E47702" w:rsidP="00E47702" w:rsidR="00E47702">
      <w:pPr>
        <w:spacing w:after="0"/>
        <w:ind w:firstLine="708"/>
        <w:jc w:val="both"/>
      </w:pPr>
    </w:p>
    <w:p w:rsidRDefault="00E47702" w:rsidP="00E47702" w:rsidR="00E47702">
      <w:pPr>
        <w:spacing w:after="0"/>
        <w:jc w:val="both"/>
      </w:pPr>
    </w:p>
    <w:p w:rsidRDefault="00E47702" w:rsidP="00E47702" w:rsidR="00E47702">
      <w:pPr>
        <w:spacing w:after="0"/>
        <w:jc w:val="both"/>
      </w:pPr>
    </w:p>
    <w:p w:rsidRDefault="00E47702" w:rsidP="00E47702" w:rsidR="00E47702">
      <w:pPr>
        <w:spacing w:after="0"/>
        <w:jc w:val="both"/>
      </w:pPr>
      <w:r>
        <w:t xml:space="preserve">DNA: 1. E-oglasna ploča ovog suda </w:t>
      </w:r>
    </w:p>
    <w:p w:rsidRDefault="00AE649C" w:rsidP="00E47702" w:rsidR="00AE649C" w:rsidRPr="00B76F3C">
      <w:pPr>
        <w:pStyle w:val="NormaleSPIS"/>
        <w:spacing w:after="0"/>
      </w:pPr>
    </w:p>
    <w:p w:rsidRDefault="00AB4602" w:rsidP="00E4770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47702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C6D" w:rsidP="00537B78" w:rsidR="00DB0C6D">
      <w:r>
        <w:separator/>
      </w:r>
    </w:p>
  </w:endnote>
  <w:endnote w:id="0" w:type="continuationSeparator">
    <w:p w:rsidRDefault="00DB0C6D" w:rsidP="00537B78" w:rsidR="00DB0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C6D" w:rsidP="00537B78" w:rsidR="00DB0C6D">
      <w:r>
        <w:separator/>
      </w:r>
    </w:p>
  </w:footnote>
  <w:footnote w:id="0" w:type="continuationSeparator">
    <w:p w:rsidRDefault="00DB0C6D" w:rsidP="00537B78" w:rsidR="00DB0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3A0A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C6D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47702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5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St-236/2018-26</izvorni_sadrzaj>
    <derivirana_varijabla naziv="DomainObject.Oznaka_1">St-236/2018-26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St-236/2018</izvorni_sadrzaj>
    <derivirana_varijabla naziv="DomainObject.Predmet.OznakaBroj_1">St-236/2018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WEB jednostavno društvo s ograničenom odgovornošću za zastupanje i posredovanje u trgovini zastupanog po punomoćniku Željko Pauković</izvorni_sadrzaj>
    <derivirana_varijabla naziv="DomainObject.Predmet.ProtustrankaFormated_1">  ADRIA WEB jednostavno društvo s ograničenom odgovornošću za zastupanje i posredovanje u trgovini zastupanog po punomoćniku Željko Pauković</derivirana_varijabla>
  </DomainObject.Predmet.ProtustrankaFormated>
  <DomainObject.Predmet.ProtustrankaFormatedOIB>
    <izvorni_sadrzaj>  ADRIA WEB jednostavno društvo s ograničenom odgovornošću za zastupanje i posredovanje u trgovini, OIB 53979674692 zastupanog po punomoćniku Željko Pauković</izvorni_sadrzaj>
    <derivirana_varijabla naziv="DomainObject.Predmet.ProtustrankaFormatedOIB_1">  ADRIA WEB jednostavno društvo s ograničenom odgovornošću za zastupanje i posredovanje u trgovini, OIB 53979674692 zastupanog po punomoćniku Željko Pauković</derivirana_varijabla>
  </DomainObject.Predmet.ProtustrankaFormatedOIB>
  <DomainObject.Predmet.ProtustrankaFormatedWithAdress>
    <izvorni_sadrzaj> ADRIA WEB jednostavno društvo s ograničenom odgovornošću za zastupanje i posredovanje u trgovini, Vinička 31, 42000 Varaždin zastupanog po punomoćniku Željko Pauković</izvorni_sadrzaj>
    <derivirana_varijabla naziv="DomainObject.Predmet.ProtustrankaFormatedWithAdress_1"> ADRIA WEB jednostavno društvo s ograničenom odgovornošću za zastupanje i posredovanje u trgovini, Vinička 31, 42000 Varaždin zastupanog po punomoćniku Željko Pauković</derivirana_varijabla>
  </DomainObject.Predmet.ProtustrankaFormatedWithAdress>
  <DomainObject.Predmet.ProtustrankaFormatedWithAdressOIB>
    <izvorni_sadrzaj> ADRIA WEB jednostavno društvo s ograničenom odgovornošću za zastupanje i posredovanje u trgovini, OIB 53979674692, Vinička 31, 42000 Varaždin zastupanog po punomoćniku Željko Pauković</izvorni_sadrzaj>
    <derivirana_varijabla naziv="DomainObject.Predmet.ProtustrankaFormatedWithAdressOIB_1"> ADRIA WEB jednostavno društvo s ograničenom odgovornošću za zastupanje i posredovanje u trgovini, OIB 53979674692, Vinička 31, 42000 Varaždin zastupanog po punomoćniku Željko Pauković</derivirana_varijabla>
  </DomainObject.Predmet.ProtustrankaFormatedWithAdressOIB>
  <DomainObject.Predmet.ProtustrankaWithAdress>
    <izvorni_sadrzaj>ADRIA WEB jednostavno društvo s ograničenom odgovornošću za zastupanje i posredovanje u trgovini Vinička 31, 42000 Varaždin</izvorni_sadrzaj>
    <derivirana_varijabla naziv="DomainObject.Predmet.ProtustrankaWithAdress_1">ADRIA WEB jednostavno društvo s ograničenom odgovornošću za zastupanje i posredovanje u trgovini Vinička 31, 42000 Varaždin</derivirana_varijabla>
  </DomainObject.Predmet.ProtustrankaWithAdress>
  <DomainObject.Predmet.ProtustrankaWithAdressOIB>
    <izvorni_sadrzaj>ADRIA WEB jednostavno društvo s ograničenom odgovornošću za zastupanje i posredovanje u trgovini, OIB 53979674692, Vinička 31, 42000 Varaždin</izvorni_sadrzaj>
    <derivirana_varijabla naziv="DomainObject.Predmet.ProtustrankaWithAdressOIB_1">ADRIA WEB jednostavno društvo s ograničenom odgovornošću za zastupanje i posredovanje u trgovini, OIB 53979674692, Vinička 31, 42000 Varaždin</derivirana_varijabla>
  </DomainObject.Predmet.ProtustrankaWithAdressOIB>
  <DomainObject.Predmet.ProtustrankaNazivFormated>
    <izvorni_sadrzaj>ADRIA WEB jednostavno društvo s ograničenom odgovornošću za zastupanje i posredovanje u trgovini</izvorni_sadrzaj>
    <derivirana_varijabla naziv="DomainObject.Predmet.ProtustrankaNazivFormated_1">ADRIA WEB jednostavno društvo s ograničenom odgovornošću za zastupanje i posredovanje u trgovini</derivirana_varijabla>
  </DomainObject.Predmet.ProtustrankaNazivFormated>
  <DomainObject.Predmet.ProtustrankaNazivFormatedOIB>
    <izvorni_sadrzaj>ADRIA WEB jednostavno društvo s ograničenom odgovornošću za zastupanje i posredovanje u trgovini, OIB 53979674692</izvorni_sadrzaj>
    <derivirana_varijabla naziv="DomainObject.Predmet.ProtustrankaNazivFormatedOIB_1">ADRIA WEB jednostavno društvo s ograničenom odgovornošću za zastupanje i posredovanje u trgovini, OIB 53979674692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28453.84</izvorni_sadrzaj>
    <derivirana_varijabla naziv="DomainObject.Predmet.TrenutnaVrijednost_1">28453.84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 WEB jednostavno društvo s ograničenom odgovornošću za zastupanje i posredovanje u trgovini zastupanog po punomoćniku Željko Pauković</item>
    </izvorni_sadrzaj>
    <derivirana_varijabla naziv="DomainObject.Predmet.ProtuStrankaListFormated_1">
      <item>ADRIA WEB jednostavno društvo s ograničenom odgovornošću za zastupanje i posredovanje u trgovini zastupanog po punomoćniku Željko Pauković</item>
    </derivirana_varijabla>
  </DomainObject.Predmet.ProtuStrankaListFormated>
  <DomainObject.Predmet.ProtuStrankaListFormatedOIB>
    <izvorni_sadrzaj>
      <item>ADRIA WEB jednostavno društvo s ograničenom odgovornošću za zastupanje i posredovanje u trgovini, OIB 53979674692 zastupanog po punomoćniku Željko Pauković</item>
    </izvorni_sadrzaj>
    <derivirana_varijabla naziv="DomainObject.Predmet.ProtuStrankaListFormatedOIB_1">
      <item>ADRIA WEB jednostavno društvo s ograničenom odgovornošću za zastupanje i posredovanje u trgovini, OIB 53979674692 zastupanog po punomoćniku Željko Pauković</item>
    </derivirana_varijabla>
  </DomainObject.Predmet.ProtuStrankaListFormatedOIB>
  <DomainObject.Predmet.ProtuStrankaListFormatedWithAdress>
    <izvorni_sadrzaj>
      <item>ADRIA WEB jednostavno društvo s ograničenom odgovornošću za zastupanje i posredovanje u trgovini, Vinička 31, 42000 Varaždin zastupanog po punomoćniku Željko Pauković</item>
    </izvorni_sadrzaj>
    <derivirana_varijabla naziv="DomainObject.Predmet.ProtuStrankaListFormatedWithAdress_1">
      <item>ADRIA WEB jednostavno društvo s ograničenom odgovornošću za zastupanje i posredovanje u trgovini, Vinička 31, 42000 Varaždin zastupanog po punomoćniku Željko Pauković</item>
    </derivirana_varijabla>
  </DomainObject.Predmet.ProtuStrankaListFormatedWithAdress>
  <DomainObject.Predmet.ProtuStrankaListFormatedWithAdressOIB>
    <izvorni_sadrzaj>
      <item>ADRIA WEB jednostavno društvo s ograničenom odgovornošću za zastupanje i posredovanje u trgovini, OIB 53979674692, Vinička 31, 42000 Varaždin zastupanog po punomoćniku Željko Pauković</item>
    </izvorni_sadrzaj>
    <derivirana_varijabla naziv="DomainObject.Predmet.ProtuStrankaListFormatedWithAdressOIB_1">
      <item>ADRIA WEB jednostavno društvo s ograničenom odgovornošću za zastupanje i posredovanje u trgovini, OIB 53979674692, Vinička 31, 42000 Varaždin zastupanog po punomoćniku Željko Pauković</item>
    </derivirana_varijabla>
  </DomainObject.Predmet.ProtuStrankaListFormatedWithAdressOIB>
  <DomainObject.Predmet.ProtuStrankaListNazivFormated>
    <izvorni_sadrzaj>
      <item>ADRIA WEB jednostavno društvo s ograničenom odgovornošću za zastupanje i posredovanje u trgovini</item>
    </izvorni_sadrzaj>
    <derivirana_varijabla naziv="DomainObject.Predmet.ProtuStrankaListNazivFormated_1">
      <item>ADRIA WEB jednostavno društvo s ograničenom odgovornošću za zastupanje i posredovanje u trgovini</item>
    </derivirana_varijabla>
  </DomainObject.Predmet.ProtuStrankaListNazivFormated>
  <DomainObject.Predmet.ProtuStrankaListNazivFormatedOIB>
    <izvorni_sadrzaj>
      <item>ADRIA WEB jednostavno društvo s ograničenom odgovornošću za zastupanje i posredovanje u trgovini, OIB 53979674692</item>
    </izvorni_sadrzaj>
    <derivirana_varijabla naziv="DomainObject.Predmet.ProtuStrankaListNazivFormatedOIB_1">
      <item>ADRIA WEB jednostavno društvo s ograničenom odgovornošću za zastupanje i posredovanje u trgovini, OIB 53979674692</item>
    </derivirana_varijabla>
  </DomainObject.Predmet.ProtuStrankaListNazivFormatedOIB>
  <DomainObject.Predmet.OstaliListFormated>
    <izvorni_sadrzaj>
      <item>Sudski registar</item>
      <item>Željko Pauković punomoćnik sudionika u postupku ADRIA WEB jednostavno društvo s ograničenom odgovornošću za zastupanje i posredovanje u trgovini</item>
      <item>Županijsko državno odvjetništvo u Varaždinu</item>
    </izvorni_sadrzaj>
    <derivirana_varijabla naziv="DomainObject.Predmet.OstaliListFormated_1">
      <item>Sudski registar</item>
      <item>Željko Pauković punomoćnik sudionika u postupku ADRIA WEB jednostavno društvo s ograničenom odgovornošću za zastupanje i posredovanje u trgovini</item>
      <item>Županijsko državno odvjetništvo u Varaždinu</item>
    </derivirana_varijabla>
  </DomainObject.Predmet.OstaliListFormated>
  <DomainObject.Predmet.OstaliListFormatedOIB>
    <izvorni_sadrzaj>
      <item>Sudski registar</item>
      <item>Željko Pauković, OIB 69385584256 punomoćnik sudionika u postupku ADRIA WEB jednostavno društvo s ograničenom odgovornošću za zastupanje i posredovanje u trgovini</item>
      <item>Županijsko državno odvjetništvo u Varaždinu</item>
    </izvorni_sadrzaj>
    <derivirana_varijabla naziv="DomainObject.Predmet.OstaliListFormatedOIB_1">
      <item>Sudski registar</item>
      <item>Željko Pauković, OIB 69385584256 punomoćnik sudionika u postupku ADRIA WEB jednostavno društvo s ograničenom odgovornošću za zastupanje i posredovanje u trgovini</item>
      <item>Županijsko državno odvjetništvo u Varaždinu</item>
    </derivirana_varijabla>
  </DomainObject.Predmet.OstaliListFormatedOIB>
  <DomainObject.Predmet.OstaliListFormatedWithAdress>
    <izvorni_sadrzaj>
      <item>Sudski registar</item>
      <item>Željko Pauković, Vinička 31, 42000 Varaždin punomoćnik sudionika u postupku ADRIA WEB jednostavno društvo s ograničenom odgovornošću za zastupanje i posredovanje u trgovini</item>
      <item>Županijsko državno odvjetništvo u Varaždinu</item>
    </izvorni_sadrzaj>
    <derivirana_varijabla naziv="DomainObject.Predmet.OstaliListFormatedWithAdress_1">
      <item>Sudski registar</item>
      <item>Željko Pauković, Vinička 31, 42000 Varaždin punomoćnik sudionika u postupku ADRIA WEB jednostavno društvo s ograničenom odgovornošću za zastupanje i posredovanje u trgovini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Željko Pauković, OIB 69385584256, Vinička 31, 42000 Varaždin punomoćnik sudionika u postupku ADRIA WEB jednostavno društvo s ograničenom odgovornošću za zastupanje i posredovanje u trgovini</item>
      <item>Županijsko državno odvjetništvo u Varaždinu</item>
    </izvorni_sadrzaj>
    <derivirana_varijabla naziv="DomainObject.Predmet.OstaliListFormatedWithAdressOIB_1">
      <item>Sudski registar</item>
      <item>Željko Pauković, OIB 69385584256, Vinička 31, 42000 Varaždin punomoćnik sudionika u postupku ADRIA WEB jednostavno društvo s ograničenom odgovornošću za zastupanje i posredovanje u trgovini</item>
      <item>Županijsko državno odvjetništvo u Varaždinu</item>
    </derivirana_varijabla>
  </DomainObject.Predmet.OstaliListFormatedWithAdressOIB>
  <DomainObject.Predmet.OstaliListNazivFormated>
    <izvorni_sadrzaj>
      <item>Sudski registar</item>
      <item>Željko Pauković</item>
      <item>Županijsko državno odvjetništvo u Varaždinu</item>
    </izvorni_sadrzaj>
    <derivirana_varijabla naziv="DomainObject.Predmet.OstaliListNazivFormated_1">
      <item>Sudski registar</item>
      <item>Željko Pauković</item>
      <item>Županijsko državno odvjetništvo u Varaždinu</item>
    </derivirana_varijabla>
  </DomainObject.Predmet.OstaliListNazivFormated>
  <DomainObject.Predmet.OstaliListNazivFormatedOIB>
    <izvorni_sadrzaj>
      <item>Sudski registar</item>
      <item>Željko Pauković, OIB 69385584256</item>
      <item>Županijsko državno odvjetništvo u Varaždinu</item>
    </izvorni_sadrzaj>
    <derivirana_varijabla naziv="DomainObject.Predmet.OstaliListNazivFormatedOIB_1">
      <item>Sudski registar</item>
      <item>Željko Pauković, OIB 69385584256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St-236/2018-26</izvorni_sadrzaj>
    <derivirana_varijabla naziv="DomainObject.PoslovniBrojDokumenta_1">St-236/2018-26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 WEB jednostavno društvo s ograničenom odgovornošću za zastupanje i posredovanje u trgovini</izvorni_sadrzaj>
    <derivirana_varijabla naziv="DomainObject.Predmet.ProtustrankaIDrugi_1">ADRIA WEB jednostavno društvo s ograničenom odgovornošću za zastupanje i posredovanje u trgovini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ADRIA WEB jednostavno društvo s ograničenom odgovornošću za zastupanje i posredovanje u trgovini, OIB 53979674692, Vinička 31, 42000 Varaždin</izvorni_sadrzaj>
    <derivirana_varijabla naziv="DomainObject.Predmet.ProtustrankaIDrugiAdressOIB_1">ADRIA WEB jednostavno društvo s ograničenom odgovornošću za zastupanje i posredovanje u trgovini, OIB 53979674692, Vinička 31,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 WEB jednostavno društvo s ograničenom odgovornošću za zastupanje i posredovanje u trgovini</item>
      <item>Sudski registar</item>
      <item>Željko Pauković</item>
      <item>Županijsko državno odvjetništvo u Varaždinu</item>
    </izvorni_sadrzaj>
    <derivirana_varijabla naziv="DomainObject.Predmet.SudioniciListNaziv_1">
      <item>Financijska agencija</item>
      <item>ADRIA WEB jednostavno društvo s ograničenom odgovornošću za zastupanje i posredovanje u trgovini</item>
      <item>Sudski registar</item>
      <item>Željko Pauković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ADRIA WEB jednostavno društvo s ograničenom odgovornošću za zastupanje i posredovanje u trgovini, OIB 53979674692, Vinička 31,42000 Varaždin</item>
      <item>Sudski registar</item>
      <item>Željko Pauković, OIB 69385584256, Vinička 31,42000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ADRIA WEB jednostavno društvo s ograničenom odgovornošću za zastupanje i posredovanje u trgovini, OIB 53979674692, Vinička 31,42000 Varaždin</item>
      <item>Sudski registar</item>
      <item>Željko Pauković, OIB 69385584256, Vinička 31,42000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3ED2E7-1791-4DBB-9E69-D1CE2FFAAD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434</properties:Words>
  <properties:Characters>2329</properties:Characters>
  <properties:Lines>80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2019-04-17T07:28:00Z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St-236/2018-26 / Odluka - Rješenje (odluka_St-236_2018-26.docx)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