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9c22" w14:paraId="03b9c22" w:rsidRDefault="008229C0" w:rsidP="008229C0" w:rsidR="008229C0" w:rsidRPr="00C66C21">
      <w:pPr>
        <w:jc w:val="both"/>
        <w15:collapsed w:val="false"/>
      </w:pPr>
      <w:bookmarkStart w:name="_GoBack" w:id="0"/>
      <w:bookmarkEnd w:id="0"/>
      <w:r w:rsidRPr="00C66C21">
        <w:t xml:space="preserve">                 </w:t>
      </w:r>
      <w:r w:rsidRPr="00C66C21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C21">
        <w:t xml:space="preserve">                    </w:t>
      </w:r>
      <w:r w:rsidRPr="00C66C21">
        <w:tab/>
      </w:r>
    </w:p>
    <w:p w:rsidRDefault="008229C0" w:rsidP="008229C0" w:rsidR="008229C0" w:rsidRPr="00C66C21">
      <w:pPr>
        <w:jc w:val="both"/>
      </w:pPr>
      <w:r w:rsidRPr="00C66C21">
        <w:t xml:space="preserve">   REPUBLIKA HRVATSKA</w:t>
      </w:r>
    </w:p>
    <w:p w:rsidRDefault="008229C0" w:rsidP="008229C0" w:rsidR="008229C0" w:rsidRPr="00C66C21">
      <w:pPr>
        <w:jc w:val="both"/>
      </w:pPr>
      <w:r w:rsidRPr="00C66C21">
        <w:t>TRGOVAČKI SUD U PAZINU</w:t>
      </w:r>
    </w:p>
    <w:p w:rsidRDefault="008229C0" w:rsidP="008229C0" w:rsidR="008229C0" w:rsidRPr="00C66C21">
      <w:pPr>
        <w:jc w:val="both"/>
      </w:pPr>
      <w:r w:rsidRPr="00C66C21">
        <w:t xml:space="preserve">     52000 Pazin, Drševka 1</w:t>
      </w:r>
      <w:r w:rsidRPr="00C66C21">
        <w:tab/>
      </w:r>
      <w:r w:rsidRPr="00C66C21">
        <w:tab/>
      </w:r>
      <w:r w:rsidRPr="00C66C21">
        <w:tab/>
      </w:r>
      <w:r w:rsidRPr="00C66C21">
        <w:tab/>
      </w:r>
      <w:r w:rsidRPr="00C66C21">
        <w:tab/>
      </w:r>
      <w:r w:rsidRPr="00C66C21">
        <w:tab/>
        <w:t xml:space="preserve">      Posl.br.:  St-</w:t>
      </w:r>
      <w:r w:rsidR="00090290" w:rsidRPr="00C66C21">
        <w:t>841</w:t>
      </w:r>
      <w:r w:rsidRPr="00C66C21">
        <w:t>/16-</w:t>
      </w:r>
      <w:r w:rsidR="007C2266">
        <w:t>30</w:t>
      </w:r>
    </w:p>
    <w:p w:rsidRDefault="008229C0" w:rsidP="008229C0" w:rsidR="008229C0" w:rsidRPr="00C66C21">
      <w:pPr>
        <w:jc w:val="both"/>
      </w:pPr>
    </w:p>
    <w:p w:rsidRDefault="008229C0" w:rsidP="008229C0" w:rsidR="008229C0" w:rsidRPr="00C66C21">
      <w:pPr>
        <w:jc w:val="center"/>
      </w:pPr>
      <w:r w:rsidRPr="00C66C21">
        <w:t>R E P U B L I K A  H R V A T S K A</w:t>
      </w:r>
    </w:p>
    <w:p w:rsidRDefault="008229C0" w:rsidP="008229C0" w:rsidR="008229C0" w:rsidRPr="00C66C21">
      <w:pPr>
        <w:jc w:val="center"/>
      </w:pPr>
    </w:p>
    <w:p w:rsidRDefault="008229C0" w:rsidP="008229C0" w:rsidR="008229C0" w:rsidRPr="00C66C21">
      <w:pPr>
        <w:jc w:val="center"/>
      </w:pPr>
      <w:r w:rsidRPr="00C66C21">
        <w:t>R J E Š E N J E</w:t>
      </w:r>
    </w:p>
    <w:p w:rsidRDefault="008229C0" w:rsidP="008229C0" w:rsidR="008229C0" w:rsidRPr="00C66C21">
      <w:pPr>
        <w:jc w:val="center"/>
      </w:pPr>
    </w:p>
    <w:p w:rsidRDefault="008229C0" w:rsidP="008229C0" w:rsidR="008229C0" w:rsidRPr="00C66C21">
      <w:pPr>
        <w:jc w:val="both"/>
      </w:pPr>
      <w:r w:rsidRPr="00C66C21">
        <w:tab/>
        <w:t xml:space="preserve">Trgovački sud u Pazinu, po stečajnom sucu </w:t>
      </w:r>
      <w:r w:rsidR="004D08BE" w:rsidRPr="00C66C21">
        <w:t>Damiru Rabaru</w:t>
      </w:r>
      <w:r w:rsidRPr="00C66C21">
        <w:t xml:space="preserve">, u stečajnom postupku nad stečajnim dužnikom </w:t>
      </w:r>
      <w:r w:rsidR="007C7A5B" w:rsidRPr="00C66C21">
        <w:t>INFINET - TRADE d.o.o. Labin, Dubrova 102, OIB: 74041841809</w:t>
      </w:r>
      <w:r w:rsidR="00004D0D" w:rsidRPr="00C66C21">
        <w:t xml:space="preserve">, </w:t>
      </w:r>
    </w:p>
    <w:p w:rsidRDefault="008229C0" w:rsidP="008229C0" w:rsidR="008229C0" w:rsidRPr="00C66C21">
      <w:pPr>
        <w:jc w:val="center"/>
      </w:pPr>
    </w:p>
    <w:p w:rsidRDefault="008229C0" w:rsidP="008229C0" w:rsidR="008229C0" w:rsidRPr="00C66C21">
      <w:pPr>
        <w:jc w:val="center"/>
      </w:pPr>
      <w:r w:rsidRPr="00C66C21">
        <w:t>r i j e š i o  j e</w:t>
      </w:r>
    </w:p>
    <w:p w:rsidRDefault="008229C0" w:rsidP="008229C0" w:rsidR="008229C0" w:rsidRPr="00C66C21">
      <w:pPr>
        <w:ind w:firstLine="708"/>
        <w:jc w:val="both"/>
      </w:pPr>
    </w:p>
    <w:p w:rsidRDefault="008229C0" w:rsidP="008229C0" w:rsidR="008229C0" w:rsidRPr="00C66C21">
      <w:pPr>
        <w:jc w:val="both"/>
      </w:pPr>
      <w:r w:rsidRPr="00C66C21">
        <w:tab/>
      </w:r>
      <w:r w:rsidR="00004D0D" w:rsidRPr="00C66C21">
        <w:t xml:space="preserve">I. </w:t>
      </w:r>
      <w:r w:rsidRPr="00C66C21">
        <w:t xml:space="preserve">Odbacuje se kao </w:t>
      </w:r>
      <w:r w:rsidR="00BE6B71" w:rsidRPr="00C66C21">
        <w:t>nedopuštena</w:t>
      </w:r>
      <w:r w:rsidRPr="00C66C21">
        <w:t xml:space="preserve"> prijava tražbine </w:t>
      </w:r>
      <w:r w:rsidR="00AC3845" w:rsidRPr="00C66C21">
        <w:t>REPUBLIKE HRVATSKE, Ministarstva</w:t>
      </w:r>
      <w:r w:rsidRPr="00C66C21">
        <w:t xml:space="preserve"> financija, </w:t>
      </w:r>
      <w:r w:rsidR="00AC3845" w:rsidRPr="00C66C21">
        <w:t>Porezne uprave</w:t>
      </w:r>
      <w:r w:rsidRPr="00C66C21">
        <w:t xml:space="preserve">, Zagreb, Katančićeva 5, OIB: </w:t>
      </w:r>
      <w:r w:rsidR="007C2266">
        <w:t>52634238587</w:t>
      </w:r>
      <w:r w:rsidRPr="00C66C21">
        <w:t xml:space="preserve">, u iznosu od  </w:t>
      </w:r>
      <w:r w:rsidR="00FD3D9A" w:rsidRPr="00C66C21">
        <w:t>6.200,00</w:t>
      </w:r>
      <w:r w:rsidR="004D08BE" w:rsidRPr="00C66C21">
        <w:t xml:space="preserve"> </w:t>
      </w:r>
      <w:r w:rsidRPr="00C66C21">
        <w:t>kn.</w:t>
      </w:r>
    </w:p>
    <w:p w:rsidRDefault="00004D0D" w:rsidP="008229C0" w:rsidR="00004D0D" w:rsidRPr="00C66C21">
      <w:pPr>
        <w:jc w:val="both"/>
      </w:pPr>
      <w:r w:rsidRPr="00C66C21">
        <w:tab/>
      </w:r>
    </w:p>
    <w:p w:rsidRDefault="00004D0D" w:rsidP="00004D0D" w:rsidR="00004D0D" w:rsidRPr="00C66C21">
      <w:pPr>
        <w:jc w:val="both"/>
      </w:pPr>
    </w:p>
    <w:p w:rsidRDefault="008229C0" w:rsidP="008229C0" w:rsidR="008229C0" w:rsidRPr="00C66C21">
      <w:pPr>
        <w:ind w:left="360"/>
        <w:jc w:val="center"/>
      </w:pPr>
      <w:r w:rsidRPr="00C66C21">
        <w:t>Obrazloženje</w:t>
      </w:r>
    </w:p>
    <w:p w:rsidRDefault="008229C0" w:rsidP="008229C0" w:rsidR="008229C0" w:rsidRPr="00C66C21">
      <w:pPr>
        <w:ind w:firstLine="708"/>
        <w:jc w:val="both"/>
      </w:pPr>
    </w:p>
    <w:p w:rsidRDefault="008229C0" w:rsidP="00B87AAB" w:rsidR="00CF0436" w:rsidRPr="007C2266">
      <w:pPr>
        <w:ind w:firstLine="708"/>
        <w:jc w:val="both"/>
      </w:pPr>
      <w:r w:rsidRPr="00C66C21">
        <w:t xml:space="preserve">Stečajni upravitelj nije ispitao tražbinu vjerovnika REPUBLIKE HRVATSKE, Ministarstva financija, Porezne uprave, Zagreb, Katančićeva 5, OIB: </w:t>
      </w:r>
      <w:r w:rsidR="007C2266">
        <w:t>52634238587</w:t>
      </w:r>
      <w:r w:rsidRPr="00C66C21">
        <w:t xml:space="preserve">, u iznosu od </w:t>
      </w:r>
      <w:r w:rsidR="00461B84" w:rsidRPr="00C66C21">
        <w:t xml:space="preserve">6.200,00 </w:t>
      </w:r>
      <w:r w:rsidRPr="00C66C21">
        <w:t xml:space="preserve">kn jer </w:t>
      </w:r>
      <w:r w:rsidR="00364AED" w:rsidRPr="00C66C21">
        <w:t xml:space="preserve">ista predstavlja tražbinu nižeg isplatnog reda budući se radi </w:t>
      </w:r>
      <w:r w:rsidR="00364AED" w:rsidRPr="007C2266">
        <w:t xml:space="preserve">o </w:t>
      </w:r>
      <w:r w:rsidR="00461B84" w:rsidRPr="007C2266">
        <w:t xml:space="preserve">izrečenoj </w:t>
      </w:r>
      <w:r w:rsidR="00B87AAB" w:rsidRPr="007C2266">
        <w:t>novčanoj kazni</w:t>
      </w:r>
      <w:r w:rsidR="00461B84" w:rsidRPr="007C2266">
        <w:t>.</w:t>
      </w:r>
    </w:p>
    <w:p w:rsidRDefault="0033446D" w:rsidP="0033446D" w:rsidR="0033446D" w:rsidRPr="007C2266">
      <w:pPr>
        <w:ind w:firstLine="708"/>
        <w:jc w:val="both"/>
      </w:pPr>
    </w:p>
    <w:p w:rsidRDefault="0033446D" w:rsidP="0033446D" w:rsidR="0033446D" w:rsidRPr="007C2266">
      <w:pPr>
        <w:ind w:firstLine="708"/>
        <w:jc w:val="both"/>
      </w:pPr>
      <w:r w:rsidRPr="007C2266"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33446D" w:rsidP="0033446D" w:rsidR="0033446D" w:rsidRPr="007C2266">
      <w:pPr>
        <w:jc w:val="both"/>
      </w:pPr>
    </w:p>
    <w:p w:rsidRDefault="00E278CA" w:rsidP="00E278CA" w:rsidR="00E278CA" w:rsidRPr="007C2266">
      <w:pPr>
        <w:spacing w:lineRule="atLeast" w:line="300" w:after="75"/>
        <w:jc w:val="both"/>
      </w:pPr>
      <w:r w:rsidRPr="007C2266">
        <w:tab/>
      </w:r>
      <w:r w:rsidR="0033446D" w:rsidRPr="007C2266">
        <w:t xml:space="preserve">Sukladno čl. 139. st. 1. toč. </w:t>
      </w:r>
      <w:r w:rsidRPr="007C2266">
        <w:t>3</w:t>
      </w:r>
      <w:r w:rsidR="0033446D" w:rsidRPr="007C2266">
        <w:t xml:space="preserve">. SZ-a tražbinu nižih isplatnih redova, između ostalog čine </w:t>
      </w:r>
      <w:r w:rsidRPr="007C2266">
        <w:t>novčane kazne izrečene za kazneno ili prekršajno djelo i troškovi kaznenoga ili prekršajnoga postupka.</w:t>
      </w:r>
    </w:p>
    <w:p w:rsidRDefault="0033446D" w:rsidP="0033446D" w:rsidR="0033446D" w:rsidRPr="007C2266">
      <w:pPr>
        <w:ind w:firstLine="708"/>
        <w:jc w:val="both"/>
      </w:pPr>
    </w:p>
    <w:p w:rsidRDefault="0033446D" w:rsidP="0033446D" w:rsidR="0033446D" w:rsidRPr="007C2266">
      <w:pPr>
        <w:jc w:val="both"/>
      </w:pPr>
      <w:r w:rsidRPr="007C2266">
        <w:tab/>
        <w:t xml:space="preserve">Prema tome tražbina vjerovnika </w:t>
      </w:r>
      <w:r w:rsidR="00E278CA" w:rsidRPr="007C2266">
        <w:t>vjerovnika REPUBLIKE HRVATSKE, Ministarstva financija, Porezne uprave</w:t>
      </w:r>
      <w:r w:rsidRPr="007C2266">
        <w:t>, u iznosu od 6.</w:t>
      </w:r>
      <w:r w:rsidR="00E278CA" w:rsidRPr="007C2266">
        <w:t>2</w:t>
      </w:r>
      <w:r w:rsidRPr="007C2266">
        <w:t xml:space="preserve">00,00 kn je tražbina nižeg isplatnog reda, a budući da stečajni sudac u ovom stečajnom postupku nije pozvao vjerovnike nižih isplatnih redova da prijave svoje tražbine, valjalo je riješiti kao u izreci ovog rješenja. </w:t>
      </w:r>
    </w:p>
    <w:p w:rsidRDefault="00364AED" w:rsidP="008229C0" w:rsidR="00364AED" w:rsidRPr="007C2266">
      <w:pPr>
        <w:jc w:val="both"/>
      </w:pPr>
    </w:p>
    <w:p w:rsidRDefault="008229C0" w:rsidP="008229C0" w:rsidR="008229C0" w:rsidRPr="007C2266">
      <w:pPr>
        <w:jc w:val="both"/>
      </w:pPr>
      <w:r w:rsidRPr="007C2266">
        <w:tab/>
      </w:r>
    </w:p>
    <w:p w:rsidRDefault="008229C0" w:rsidP="008229C0" w:rsidR="008229C0" w:rsidRPr="00C66C21">
      <w:pPr>
        <w:ind w:firstLine="708"/>
        <w:jc w:val="center"/>
      </w:pPr>
      <w:r w:rsidRPr="00C66C21">
        <w:t xml:space="preserve">U Pazinu </w:t>
      </w:r>
      <w:r w:rsidR="00461B84" w:rsidRPr="00C66C21">
        <w:t>20</w:t>
      </w:r>
      <w:r w:rsidRPr="00C66C21">
        <w:t xml:space="preserve">. </w:t>
      </w:r>
      <w:r w:rsidR="00461B84" w:rsidRPr="00C66C21">
        <w:t xml:space="preserve">lipnja </w:t>
      </w:r>
      <w:r w:rsidRPr="00C66C21">
        <w:t>201</w:t>
      </w:r>
      <w:r w:rsidR="004D08BE" w:rsidRPr="00C66C21">
        <w:t>7</w:t>
      </w:r>
      <w:r w:rsidRPr="00C66C21">
        <w:t>.</w:t>
      </w:r>
    </w:p>
    <w:p w:rsidRDefault="008229C0" w:rsidP="008229C0" w:rsidR="008229C0" w:rsidRPr="00C66C21">
      <w:pPr>
        <w:ind w:firstLine="708"/>
        <w:jc w:val="center"/>
      </w:pPr>
    </w:p>
    <w:p w:rsidRDefault="008229C0" w:rsidP="008229C0" w:rsidR="008229C0" w:rsidRPr="00C66C21">
      <w:pPr>
        <w:ind w:firstLine="708" w:left="5664"/>
        <w:jc w:val="center"/>
      </w:pPr>
      <w:r w:rsidRPr="00C66C21">
        <w:t>Stečajni sudac</w:t>
      </w:r>
    </w:p>
    <w:p w:rsidRDefault="008229C0" w:rsidP="008229C0" w:rsidR="008229C0" w:rsidRPr="00C66C21">
      <w:pPr>
        <w:ind w:firstLine="708" w:left="4956"/>
        <w:jc w:val="center"/>
      </w:pPr>
      <w:r w:rsidRPr="00C66C21">
        <w:t xml:space="preserve">           </w:t>
      </w:r>
      <w:r w:rsidR="004D08BE" w:rsidRPr="00C66C21">
        <w:t>Damir Rabar</w:t>
      </w:r>
      <w:r w:rsidR="007C2266">
        <w:t>, v.r.</w:t>
      </w:r>
    </w:p>
    <w:p w:rsidRDefault="008229C0" w:rsidP="008229C0" w:rsidR="008229C0" w:rsidRPr="00C66C21">
      <w:pPr>
        <w:jc w:val="both"/>
      </w:pPr>
    </w:p>
    <w:p w:rsidRDefault="008229C0" w:rsidP="008229C0" w:rsidR="008229C0" w:rsidRPr="00C66C21">
      <w:pPr>
        <w:jc w:val="both"/>
      </w:pPr>
    </w:p>
    <w:p w:rsidRDefault="008229C0" w:rsidP="008229C0" w:rsidR="008229C0" w:rsidRPr="00C66C21">
      <w:r w:rsidRPr="00C66C21">
        <w:t>UPUTA O PRAVNOM LIJEKU:</w:t>
      </w:r>
    </w:p>
    <w:p w:rsidRDefault="008229C0" w:rsidP="008229C0" w:rsidR="008229C0" w:rsidRPr="00C66C21">
      <w:pPr>
        <w:ind w:firstLine="720"/>
        <w:jc w:val="both"/>
      </w:pPr>
      <w:r w:rsidRPr="00C66C21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C66C21">
      <w:pPr>
        <w:ind w:left="7080"/>
        <w:jc w:val="both"/>
      </w:pPr>
    </w:p>
    <w:p w:rsidRDefault="008229C0" w:rsidP="008229C0" w:rsidR="008229C0" w:rsidRPr="00C66C21">
      <w:r w:rsidRPr="00C66C21">
        <w:t xml:space="preserve">DNA:  </w:t>
      </w:r>
    </w:p>
    <w:p w:rsidRDefault="008229C0" w:rsidP="002F7F21" w:rsidR="002F7F21">
      <w:r w:rsidRPr="00C66C21">
        <w:t xml:space="preserve">- stečajni upravitelj </w:t>
      </w:r>
      <w:r w:rsidR="002F7F21">
        <w:t xml:space="preserve">Ana Glavan Dukić, Rijeka, </w:t>
      </w:r>
      <w:r w:rsidR="004D08BE" w:rsidRPr="00C66C21">
        <w:t xml:space="preserve"> </w:t>
      </w:r>
      <w:r w:rsidR="002F7F21">
        <w:t>Brca 18,</w:t>
      </w:r>
    </w:p>
    <w:p w:rsidRDefault="008229C0" w:rsidP="002F7F21" w:rsidR="008229C0" w:rsidRPr="00C66C21">
      <w:r w:rsidRPr="00C66C21">
        <w:t xml:space="preserve">- </w:t>
      </w:r>
      <w:r w:rsidR="00364AED" w:rsidRPr="00C66C21">
        <w:t>Republika Hrvatska po ŽDO Pula, Pula, Rovinjska ul. 2</w:t>
      </w:r>
    </w:p>
    <w:p w:rsidRDefault="008229C0" w:rsidP="00364AED" w:rsidR="00500701" w:rsidRPr="00C66C21">
      <w:pPr>
        <w:jc w:val="both"/>
      </w:pPr>
      <w:r w:rsidRPr="00C66C21">
        <w:t xml:space="preserve">- e-oglasna ploča suda 8 dana </w:t>
      </w:r>
    </w:p>
    <w:sectPr w:rsidSect="00A70E98" w:rsidR="00500701" w:rsidRPr="00C66C2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AB8" w:rsidR="00FC0AB8">
      <w:r>
        <w:separator/>
      </w:r>
    </w:p>
  </w:endnote>
  <w:endnote w:id="0" w:type="continuationSeparator">
    <w:p w:rsidRDefault="00FC0AB8" w:rsidR="00FC0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AB8" w:rsidR="00FC0AB8">
      <w:r>
        <w:separator/>
      </w:r>
    </w:p>
  </w:footnote>
  <w:footnote w:id="0" w:type="continuationSeparator">
    <w:p w:rsidRDefault="00FC0AB8" w:rsidR="00FC0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579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934032">
      <w:t>1</w:t>
    </w:r>
    <w:r>
      <w:t xml:space="preserve"> St-</w:t>
    </w:r>
    <w:r w:rsidR="00934032">
      <w:t>841</w:t>
    </w:r>
    <w:r>
      <w:t>/16</w:t>
    </w:r>
    <w:r w:rsidRPr="006038BC">
      <w:t>-</w:t>
    </w:r>
    <w:r w:rsidR="007C2266">
      <w:t>30</w:t>
    </w:r>
  </w:p>
  <w:p w:rsidRDefault="00475799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90290"/>
    <w:rsid w:val="001D7F35"/>
    <w:rsid w:val="0020013F"/>
    <w:rsid w:val="002F6CFB"/>
    <w:rsid w:val="002F7F21"/>
    <w:rsid w:val="0033446D"/>
    <w:rsid w:val="00364AED"/>
    <w:rsid w:val="00394CD9"/>
    <w:rsid w:val="00427F96"/>
    <w:rsid w:val="00461B84"/>
    <w:rsid w:val="00475799"/>
    <w:rsid w:val="004D08BE"/>
    <w:rsid w:val="00554328"/>
    <w:rsid w:val="005E5C6B"/>
    <w:rsid w:val="0064738E"/>
    <w:rsid w:val="007C2266"/>
    <w:rsid w:val="007C7A5B"/>
    <w:rsid w:val="008229C0"/>
    <w:rsid w:val="008371E8"/>
    <w:rsid w:val="00870C5F"/>
    <w:rsid w:val="00934032"/>
    <w:rsid w:val="0096721E"/>
    <w:rsid w:val="00985388"/>
    <w:rsid w:val="009E3FF9"/>
    <w:rsid w:val="00A00C01"/>
    <w:rsid w:val="00AC3845"/>
    <w:rsid w:val="00AE4C84"/>
    <w:rsid w:val="00B87AAB"/>
    <w:rsid w:val="00B93ED8"/>
    <w:rsid w:val="00BE6B71"/>
    <w:rsid w:val="00C66C21"/>
    <w:rsid w:val="00CF0436"/>
    <w:rsid w:val="00D45387"/>
    <w:rsid w:val="00E20FA0"/>
    <w:rsid w:val="00E278CA"/>
    <w:rsid w:val="00EB6805"/>
    <w:rsid w:val="00FC0AB8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1847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2017-06-20T08:33:00Z</dcterms:created>
  <dc:creator>Jasmina Matika</dc:creator>
  <cp:lastModifiedBy>Lorena Paris Aničić</cp:lastModifiedBy>
  <cp:lastPrinted>2017-06-20T08:39:00Z</cp:lastPrinted>
  <dcterms:modified xmlns:xsi="http://www.w3.org/2001/XMLSchema-instance" xsi:type="dcterms:W3CDTF">2017-06-20T08:40:00Z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