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a530354" w14:paraId="a530354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C5174F">
        <w:rPr>
          <w:sz w:val="22"/>
          <w:szCs w:val="22"/>
        </w:rPr>
        <w:t xml:space="preserve"> 1</w:t>
      </w:r>
      <w:r w:rsidR="00B33063">
        <w:rPr>
          <w:sz w:val="22"/>
          <w:szCs w:val="22"/>
        </w:rPr>
        <w:t>9</w:t>
      </w:r>
      <w:r w:rsidR="00C5174F">
        <w:rPr>
          <w:sz w:val="22"/>
          <w:szCs w:val="22"/>
        </w:rPr>
        <w:t xml:space="preserve"> St-362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C5174F">
        <w:t>DRENSKI-.ŽUGEC j.</w:t>
      </w:r>
      <w:r>
        <w:t xml:space="preserve">d.o.o. za </w:t>
      </w:r>
      <w:r w:rsidR="00C5174F">
        <w:t>ugostiteljstvo</w:t>
      </w:r>
      <w:r w:rsidRPr="00D7388E">
        <w:t xml:space="preserve">, OIB: </w:t>
      </w:r>
      <w:r w:rsidR="00C5174F">
        <w:t>07933021785</w:t>
      </w:r>
      <w:r w:rsidRPr="00D7388E">
        <w:t xml:space="preserve">, MBS: </w:t>
      </w:r>
      <w:r w:rsidR="00C5174F">
        <w:t>081006435</w:t>
      </w:r>
      <w:r w:rsidRPr="00D7388E">
        <w:t xml:space="preserve">, </w:t>
      </w:r>
      <w:r>
        <w:t xml:space="preserve">Zagreb, </w:t>
      </w:r>
      <w:r w:rsidR="00C5174F">
        <w:t>Sunekov odvojak 14</w:t>
      </w:r>
      <w:r w:rsidRPr="00D7388E">
        <w:t xml:space="preserve">,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C5174F">
        <w:t>DRENSKI-.ŽUGEC j.d.o.o. za ugostiteljstvo</w:t>
      </w:r>
      <w:r w:rsidR="00C5174F" w:rsidRPr="00D7388E">
        <w:t xml:space="preserve">, OIB: </w:t>
      </w:r>
      <w:r w:rsidR="00C5174F">
        <w:t>07933021785</w:t>
      </w:r>
      <w:r w:rsidR="00C5174F" w:rsidRPr="00D7388E">
        <w:t xml:space="preserve">, MBS: </w:t>
      </w:r>
      <w:r w:rsidR="00C5174F">
        <w:t>081006435</w:t>
      </w:r>
      <w:r w:rsidR="00C5174F" w:rsidRPr="00D7388E">
        <w:t xml:space="preserve">, </w:t>
      </w:r>
      <w:r w:rsidR="00C5174F">
        <w:t>Zagreb, Sunekov odvojak 14</w:t>
      </w:r>
      <w:r w:rsidRPr="00D7388E">
        <w:t xml:space="preserve">, na temelju neizvršenih osnova za plaćanje iznosi </w:t>
      </w:r>
      <w:r w:rsidR="00C5174F">
        <w:t>6.102,65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C5174F">
        <w:t>MARKO ŽUGEC</w:t>
      </w:r>
      <w:r w:rsidRPr="00D7388E">
        <w:t xml:space="preserve">, OIB: </w:t>
      </w:r>
      <w:r w:rsidR="00C5174F">
        <w:t>18759675779,</w:t>
      </w:r>
      <w:r>
        <w:t xml:space="preserve"> Zagreb, </w:t>
      </w:r>
      <w:r w:rsidR="00C5174F">
        <w:t>Sunekov odvojak 1</w:t>
      </w:r>
      <w:r w:rsidR="00013E7C">
        <w:t>4</w:t>
      </w:r>
      <w:r w:rsidR="003858E9">
        <w:t>,</w:t>
      </w:r>
      <w:r w:rsidRPr="00D7388E">
        <w:t xml:space="preserve">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>
        <w:t>3</w:t>
      </w:r>
      <w:r w:rsidR="00FF5954">
        <w:t>62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C5C4D"/>
    <w:rsid w:val="001D7DC0"/>
    <w:rsid w:val="001E315F"/>
    <w:rsid w:val="001F248F"/>
    <w:rsid w:val="001F3355"/>
    <w:rsid w:val="002555BE"/>
    <w:rsid w:val="00274EC6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63C3F"/>
    <w:rsid w:val="004A5B00"/>
    <w:rsid w:val="004C18BC"/>
    <w:rsid w:val="005225A9"/>
    <w:rsid w:val="005260B0"/>
    <w:rsid w:val="00532380"/>
    <w:rsid w:val="005334A7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33063"/>
    <w:rsid w:val="00B6125C"/>
    <w:rsid w:val="00B81691"/>
    <w:rsid w:val="00B81BF6"/>
    <w:rsid w:val="00C05BEE"/>
    <w:rsid w:val="00C13E72"/>
    <w:rsid w:val="00C24C2D"/>
    <w:rsid w:val="00C3258D"/>
    <w:rsid w:val="00C5174F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7388E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0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0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0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0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0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0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0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0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St-362/2018</izvorni_sadrzaj>
    <derivirana_varijabla naziv="DomainObject.Predmet.OznakaBroj_1">St-362/2018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DRENSKI-ŽUGEC jednostavno društvo s ograničenom odgovornošću za ugostiteljstvo</izvorni_sadrzaj>
    <derivirana_varijabla naziv="DomainObject.Predmet.ProtustrankaFormated_1">  DRENSKI-ŽUGEC jednostavno društvo s ograničenom odgovornošću za ugostiteljstvo</derivirana_varijabla>
  </DomainObject.Predmet.ProtustrankaFormated>
  <DomainObject.Predmet.ProtustrankaFormatedOIB>
    <izvorni_sadrzaj>  DRENSKI-ŽUGEC jednostavno društvo s ograničenom odgovornošću za ugostiteljstvo, OIB 07933021785</izvorni_sadrzaj>
    <derivirana_varijabla naziv="DomainObject.Predmet.ProtustrankaFormatedOIB_1">  DRENSKI-ŽUGEC jednostavno društvo s ograničenom odgovornošću za ugostiteljstvo, OIB 07933021785</derivirana_varijabla>
  </DomainObject.Predmet.ProtustrankaFormatedOIB>
  <DomainObject.Predmet.ProtustrankaFormatedWithAdress>
    <izvorni_sadrzaj> DRENSKI-ŽUGEC jednostavno društvo s ograničenom odgovornošću za ugostiteljstvo, Sunekov odvojak 14, 10000 Zagreb</izvorni_sadrzaj>
    <derivirana_varijabla naziv="DomainObject.Predmet.ProtustrankaFormatedWithAdress_1"> DRENSKI-ŽUGEC jednostavno društvo s ograničenom odgovornošću za ugostiteljstvo, Sunekov odvojak 14, 10000 Zagreb</derivirana_varijabla>
  </DomainObject.Predmet.ProtustrankaFormatedWithAdress>
  <DomainObject.Predmet.ProtustrankaFormatedWithAdressOIB>
    <izvorni_sadrzaj> DRENSKI-ŽUGEC jednostavno društvo s ograničenom odgovornošću za ugostiteljstvo, OIB 07933021785, Sunekov odvojak 14, 10000 Zagreb</izvorni_sadrzaj>
    <derivirana_varijabla naziv="DomainObject.Predmet.ProtustrankaFormatedWithAdressOIB_1"> DRENSKI-ŽUGEC jednostavno društvo s ograničenom odgovornošću za ugostiteljstvo, OIB 07933021785, Sunekov odvojak 14, 10000 Zagreb</derivirana_varijabla>
  </DomainObject.Predmet.ProtustrankaFormatedWithAdressOIB>
  <DomainObject.Predmet.ProtustrankaWithAdress>
    <izvorni_sadrzaj>DRENSKI-ŽUGEC jednostavno društvo s ograničenom odgovornošću za ugostiteljstvo Sunekov odvojak 14, 10000 Zagreb</izvorni_sadrzaj>
    <derivirana_varijabla naziv="DomainObject.Predmet.ProtustrankaWithAdress_1">DRENSKI-ŽUGEC jednostavno društvo s ograničenom odgovornošću za ugostiteljstvo Sunekov odvojak 14, 10000 Zagreb</derivirana_varijabla>
  </DomainObject.Predmet.ProtustrankaWithAdress>
  <DomainObject.Predmet.ProtustrankaWithAdressOIB>
    <izvorni_sadrzaj>DRENSKI-ŽUGEC jednostavno društvo s ograničenom odgovornošću za ugostiteljstvo, OIB 07933021785, Sunekov odvojak 14, 10000 Zagreb</izvorni_sadrzaj>
    <derivirana_varijabla naziv="DomainObject.Predmet.ProtustrankaWithAdressOIB_1">DRENSKI-ŽUGEC jednostavno društvo s ograničenom odgovornošću za ugostiteljstvo, OIB 07933021785, Sunekov odvojak 14, 10000 Zagreb</derivirana_varijabla>
  </DomainObject.Predmet.ProtustrankaWithAdressOIB>
  <DomainObject.Predmet.ProtustrankaNazivFormated>
    <izvorni_sadrzaj>DRENSKI-ŽUGEC jednostavno društvo s ograničenom odgovornošću za ugostiteljstvo</izvorni_sadrzaj>
    <derivirana_varijabla naziv="DomainObject.Predmet.ProtustrankaNazivFormated_1">DRENSKI-ŽUGEC jednostavno društvo s ograničenom odgovornošću za ugostiteljstvo</derivirana_varijabla>
  </DomainObject.Predmet.ProtustrankaNazivFormated>
  <DomainObject.Predmet.ProtustrankaNazivFormatedOIB>
    <izvorni_sadrzaj>DRENSKI-ŽUGEC jednostavno društvo s ograničenom odgovornošću za ugostiteljstvo, OIB 07933021785</izvorni_sadrzaj>
    <derivirana_varijabla naziv="DomainObject.Predmet.ProtustrankaNazivFormatedOIB_1">DRENSKI-ŽUGEC jednostavno društvo s ograničenom odgovornošću za ugostiteljstvo, OIB 07933021785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DRENSKI-ŽUGEC jednostavno društvo s ograničenom odgovornošću za ugostiteljstvo</item>
    </izvorni_sadrzaj>
    <derivirana_varijabla naziv="DomainObject.Predmet.ProtuStrankaListFormated_1">
      <item>DRENSKI-ŽUGEC jednostavno društvo s ograničenom odgovornošću za ugostiteljstvo</item>
    </derivirana_varijabla>
  </DomainObject.Predmet.ProtuStrankaListFormated>
  <DomainObject.Predmet.ProtuStrankaListFormatedOIB>
    <izvorni_sadrzaj>
      <item>DRENSKI-ŽUGEC jednostavno društvo s ograničenom odgovornošću za ugostiteljstvo, OIB 07933021785</item>
    </izvorni_sadrzaj>
    <derivirana_varijabla naziv="DomainObject.Predmet.ProtuStrankaListFormatedOIB_1">
      <item>DRENSKI-ŽUGEC jednostavno društvo s ograničenom odgovornošću za ugostiteljstvo, OIB 07933021785</item>
    </derivirana_varijabla>
  </DomainObject.Predmet.ProtuStrankaListFormatedOIB>
  <DomainObject.Predmet.ProtuStrankaListFormatedWithAdress>
    <izvorni_sadrzaj>
      <item>DRENSKI-ŽUGEC jednostavno društvo s ograničenom odgovornošću za ugostiteljstvo, Sunekov odvojak 14, 10000 Zagreb</item>
    </izvorni_sadrzaj>
    <derivirana_varijabla naziv="DomainObject.Predmet.ProtuStrankaListFormatedWithAdress_1">
      <item>DRENSKI-ŽUGEC jednostavno društvo s ograničenom odgovornošću za ugostiteljstvo, Sunekov odvojak 14, 10000 Zagreb</item>
    </derivirana_varijabla>
  </DomainObject.Predmet.ProtuStrankaListFormatedWithAdress>
  <DomainObject.Predmet.ProtuStrankaListFormatedWithAdressOIB>
    <izvorni_sadrzaj>
      <item>DRENSKI-ŽUGEC jednostavno društvo s ograničenom odgovornošću za ugostiteljstvo, OIB 07933021785, Sunekov odvojak 14, 10000 Zagreb</item>
    </izvorni_sadrzaj>
    <derivirana_varijabla naziv="DomainObject.Predmet.ProtuStrankaListFormatedWithAdressOIB_1">
      <item>DRENSKI-ŽUGEC jednostavno društvo s ograničenom odgovornošću za ugostiteljstvo, OIB 07933021785, Sunekov odvojak 14, 10000 Zagreb</item>
    </derivirana_varijabla>
  </DomainObject.Predmet.ProtuStrankaListFormatedWithAdressOIB>
  <DomainObject.Predmet.ProtuStrankaListNazivFormated>
    <izvorni_sadrzaj>
      <item>DRENSKI-ŽUGEC jednostavno društvo s ograničenom odgovornošću za ugostiteljstvo</item>
    </izvorni_sadrzaj>
    <derivirana_varijabla naziv="DomainObject.Predmet.ProtuStrankaListNazivFormated_1">
      <item>DRENSKI-ŽUGEC jednostavno društvo s ograničenom odgovornošću za ugostiteljstvo</item>
    </derivirana_varijabla>
  </DomainObject.Predmet.ProtuStrankaListNazivFormated>
  <DomainObject.Predmet.ProtuStrankaListNazivFormatedOIB>
    <izvorni_sadrzaj>
      <item>DRENSKI-ŽUGEC jednostavno društvo s ograničenom odgovornošću za ugostiteljstvo, OIB 07933021785</item>
    </izvorni_sadrzaj>
    <derivirana_varijabla naziv="DomainObject.Predmet.ProtuStrankaListNazivFormatedOIB_1">
      <item>DRENSKI-ŽUGEC jednostavno društvo s ograničenom odgovornošću za ugostiteljstvo, OIB 07933021785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DRENSKI-ŽUGEC jednostavno društvo s ograničenom odgovornošću za ugostiteljstvo</izvorni_sadrzaj>
    <derivirana_varijabla naziv="DomainObject.Predmet.ProtustrankaIDrugi_1">DRENSKI-ŽUGEC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DRENSKI-ŽUGEC jednostavno društvo s ograničenom odgovornošću za ugostiteljstvo, OIB 07933021785, Sunekov odvojak 14, 10000 Zagreb</izvorni_sadrzaj>
    <derivirana_varijabla naziv="DomainObject.Predmet.ProtustrankaIDrugiAdressOIB_1">DRENSKI-ŽUGEC jednostavno društvo s ograničenom odgovornošću za ugostiteljstvo, OIB 07933021785, Sunekov odvojak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DRENSKI-ŽUGEC jednostavno društvo s ograničenom odgovornošću za ugostiteljstvo</item>
    </izvorni_sadrzaj>
    <derivirana_varijabla naziv="DomainObject.Predmet.SudioniciListNaziv_1">
      <item>FINA Regionalni centar Zagreb</item>
      <item>DRENSKI-ŽUGEC jednostavno društvo s ograničenom odgovornošću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DRENSKI-ŽUGEC jednostavno društvo s ograničenom odgovornošću za ugostiteljstvo, OIB 07933021785, Sunekov odvojak 14,10000 Zagreb</item>
    </izvorni_sadrzaj>
    <derivirana_varijabla naziv="DomainObject.Predmet.SudioniciListAdressOIB_1">
      <item>FINA Regionalni centar Zagreb, OIB 85821130368, Trg svibanjskih žrtava 1995. br. 1,10000 Zagreb</item>
      <item>DRENSKI-ŽUGEC jednostavno društvo s ograničenom odgovornošću za ugostiteljstvo, OIB 07933021785, Sunekov odvojak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07933021785</item>
    </izvorni_sadrzaj>
    <derivirana_varijabla naziv="DomainObject.Predmet.SudioniciListNazivOIB_1">
      <item>, OIB 85821130368</item>
      <item>, OIB 07933021785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424DF2-7FE9-4D78-AA9A-9C8C8E2BE6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2178</properties:Characters>
  <properties:Lines>56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2018-04-16T06:48:00Z</dcterms:created>
  <dc:creator>Snježana Andrijanić</dc:creator>
  <cp:lastModifiedBy>Snježana Andrijanić</cp:lastModifiedBy>
  <cp:lastPrinted>2018-04-16T08:39:00Z</cp:lastPrinted>
  <dcterms:modified xmlns:xsi="http://www.w3.org/2001/XMLSchema-instance" xsi:type="dcterms:W3CDTF">2018-04-18T10:48:00Z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(St-362-18.docx)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