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0bde" w14:paraId="52e0bd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D4E4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D4E42">
        <w:t>6193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D4E4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D4E42">
        <w:t>POLIKLINIKA ZA GINEKOLOGIJU, NEUROLOGIJU I FIZIKALNU MEDICINU I REHABILITACIJU DR. CINGULIN, Zaprešić, Maršala Tita 95, MBS: 080382854, OIB: 21280656014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D4E4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D4E42">
        <w:t>4.182,92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74CD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6193</izvorni_sadrzaj>
    <derivirana_varijabla naziv="DomainObject.Predmet.Broj_1">6193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St-6193/2015</izvorni_sadrzaj>
    <derivirana_varijabla naziv="DomainObject.Predmet.OznakaBroj_1">St-6193/2015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NEUROLOGIJU I FIZIKALNU MEDICINU I REHABILITACIJU DR. CINGULIN zastupanog po punomoćniku dr. med. Velimir Cingulin</izvorni_sadrzaj>
    <derivirana_varijabla naziv="DomainObject.Predmet.ProtustrankaFormated_1">  POLIKLINIKA ZA INTERNU MEDICINU, GINEKOLOGIJU, NEUROLOGIJU I FIZIKALNU MEDICINU I REHABILITACIJU DR. CINGULIN zastupanog po punomoćniku dr. med. Velimir Cingulin</derivirana_varijabla>
  </DomainObject.Predmet.ProtustrankaFormated>
  <DomainObject.Predmet.ProtustrankaFormatedOIB>
    <izvorni_sadrzaj>  POLIKLINIKA ZA INTERNU MEDICINU, GINEKOLOGIJU, NEUROLOGIJU I FIZIKALNU MEDICINU I REHABILITACIJU DR. CINGULIN, OIB 21280656014 zastupanog po punomoćniku dr. med. Velimir Cingulin</izvorni_sadrzaj>
    <derivirana_varijabla naziv="DomainObject.Predmet.ProtustrankaFormatedOIB_1">  POLIKLINIKA ZA INTERNU MEDICINU, GINEKOLOGIJU, NEUROLOGIJU I FIZIKALNU MEDICINU I REHABILITACIJU DR. CINGULIN, OIB 21280656014 zastupanog po punomoćniku dr. med. Velimir Cingulin</derivirana_varijabla>
  </DomainObject.Predmet.ProtustrankaFormatedOIB>
  <DomainObject.Predmet.ProtustrankaFormatedWithAdress>
    <izvorni_sadrzaj> POLIKLINIKA ZA INTERNU MEDICINU, GINEKOLOGIJU, NEUROLOGIJU I FIZIKALNU MEDICINU I REHABILITACIJU DR. CINGULIN, Maršala Tita 95, 10290 Zaprešić zastupanog po punomoćniku dr. med. Velimir Cingulin</izvorni_sadrzaj>
    <derivirana_varijabla naziv="DomainObject.Predmet.ProtustrankaFormatedWithAdress_1"> POLIKLINIKA ZA INTERNU MEDICINU, GINEKOLOGIJU, NEUROLOGIJU I FIZIKALNU MEDICINU I REHABILITACIJU DR. CINGULIN, Maršala Tita 95, 10290 Zaprešić zastupanog po punomoćniku dr. med. Velimir Cingulin</derivirana_varijabla>
  </DomainObject.Predmet.ProtustrankaFormatedWithAdress>
  <DomainObject.Predmet.ProtustrankaFormatedWithAdressOIB>
    <izvorni_sadrzaj> POLIKLINIKA ZA INTERNU MEDICINU, GINEKOLOGIJU, NEUROLOGIJU I FIZIKALNU MEDICINU I REHABILITACIJU DR. CINGULIN, OIB 21280656014, Maršala Tita 95, 10290 Zaprešić zastupanog po punomoćniku dr. med. Velimir Cingulin</izvorni_sadrzaj>
    <derivirana_varijabla naziv="DomainObject.Predmet.ProtustrankaFormatedWithAdressOIB_1"> POLIKLINIKA ZA INTERNU MEDICINU, GINEKOLOGIJU, NEUROLOGIJU I FIZIKALNU MEDICINU I REHABILITACIJU DR. CINGULIN, OIB 21280656014, Maršala Tita 95, 10290 Zaprešić zastupanog po punomoćniku dr. med. Velimir Cingulin</derivirana_varijabla>
  </DomainObject.Predmet.ProtustrankaFormatedWithAdressOIB>
  <DomainObject.Predmet.ProtustrankaWithAdress>
    <izvorni_sadrzaj>POLIKLINIKA ZA INTERNU MEDICINU, GINEKOLOGIJU, NEUROLOGIJU I FIZIKALNU MEDICINU I REHABILITACIJU DR. CINGULIN Maršala Tita 95, 10290 Zaprešić</izvorni_sadrzaj>
    <derivirana_varijabla naziv="DomainObject.Predmet.ProtustrankaWithAdress_1">POLIKLINIKA ZA INTERNU MEDICINU, GINEKOLOGIJU, NEUROLOGIJU I FIZIKALNU MEDICINU I REHABILITACIJU DR. CINGULIN Maršala Tita 95, 10290 Zaprešić</derivirana_varijabla>
  </DomainObject.Predmet.ProtustrankaWithAdress>
  <DomainObject.Predmet.ProtustrankaWithAdressOIB>
    <izvorni_sadrzaj>POLIKLINIKA ZA INTERNU MEDICINU, GINEKOLOGIJU, NEUROLOGIJU I FIZIKALNU MEDICINU I REHABILITACIJU DR. CINGULIN, OIB 21280656014, Maršala Tita 95, 10290 Zaprešić</izvorni_sadrzaj>
    <derivirana_varijabla naziv="DomainObject.Predmet.ProtustrankaWithAdressOIB_1">POLIKLINIKA ZA INTERNU MEDICINU, GINEKOLOGIJU, NEUROLOGIJU I FIZIKALNU MEDICINU I REHABILITACIJU DR. CINGULIN, OIB 21280656014, Maršala Tita 95, 10290 Zaprešić</derivirana_varijabla>
  </DomainObject.Predmet.ProtustrankaWithAdressOIB>
  <DomainObject.Predmet.ProtustrankaNazivFormated>
    <izvorni_sadrzaj>POLIKLINIKA ZA INTERNU MEDICINU, GINEKOLOGIJU, NEUROLOGIJU I FIZIKALNU MEDICINU I REHABILITACIJU DR. CINGULIN</izvorni_sadrzaj>
    <derivirana_varijabla naziv="DomainObject.Predmet.ProtustrankaNazivFormated_1">POLIKLINIKA ZA INTERNU MEDICINU, GINEKOLOGIJU, NEUROLOGIJU I FIZIKALNU MEDICINU I REHABILITACIJU DR. CINGULIN</derivirana_varijabla>
  </DomainObject.Predmet.ProtustrankaNazivFormated>
  <DomainObject.Predmet.ProtustrankaNazivFormatedOIB>
    <izvorni_sadrzaj>POLIKLINIKA ZA INTERNU MEDICINU, GINEKOLOGIJU, NEUROLOGIJU I FIZIKALNU MEDICINU I REHABILITACIJU DR. CINGULIN, OIB 21280656014</izvorni_sadrzaj>
    <derivirana_varijabla naziv="DomainObject.Predmet.ProtustrankaNazivFormatedOIB_1">POLIKLINIKA ZA INTERNU MEDICINU, GINEKOLOGIJU, NEUROLOGIJU I FIZIKALNU MEDICINU I REHABILITACIJU DR. CINGULIN, OIB 21280656014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NEUROLOGIJU I FIZIKALNU MEDICINU I REHABILITACIJU DR. CINGULIN zastupanog po punomoćniku dr. med. Velimir Cingulin</item>
    </izvorni_sadrzaj>
    <derivirana_varijabla naziv="DomainObject.Predmet.ProtuStrankaListFormated_1">
      <item>POLIKLINIKA ZA INTERNU MEDICINU, GINEKOLOGIJU, NEUROLOGIJU I FIZIKALNU MEDICINU I REHABILITACIJU DR. CINGULIN zastupanog po punomoćniku dr. med. Velimir Cingulin</item>
    </derivirana_varijabla>
  </DomainObject.Predmet.ProtuStrankaListFormated>
  <DomainObject.Predmet.ProtuStrankaListFormatedOIB>
    <izvorni_sadrzaj>
      <item>POLIKLINIKA ZA INTERNU MEDICINU, GINEKOLOGIJU, NEUROLOGIJU I FIZIKALNU MEDICINU I REHABILITACIJU DR. CINGULIN, OIB 21280656014 zastupanog po punomoćniku dr. med. Velimir Cingulin</item>
    </izvorni_sadrzaj>
    <derivirana_varijabla naziv="DomainObject.Predmet.ProtuStrankaListFormatedOIB_1">
      <item>POLIKLINIKA ZA INTERNU MEDICINU, GINEKOLOGIJU, NEUROLOGIJU I FIZIKALNU MEDICINU I REHABILITACIJU DR. CINGULIN, OIB 21280656014 zastupanog po punomoćniku dr. med. Velimir Cingulin</item>
    </derivirana_varijabla>
  </DomainObject.Predmet.ProtuStrankaListFormatedOIB>
  <DomainObject.Predmet.ProtuStrankaListFormatedWithAdress>
    <izvorni_sadrzaj>
      <item>POLIKLINIKA ZA INTERNU MEDICINU, GINEKOLOGIJU, NEUROLOGIJU I FIZIKALNU MEDICINU I REHABILITACIJU DR. CINGULIN, Maršala Tita 95, 10290 Zaprešić zastupanog po punomoćniku dr. med. Velimir Cingulin</item>
    </izvorni_sadrzaj>
    <derivirana_varijabla naziv="DomainObject.Predmet.ProtuStrankaListFormatedWithAdress_1">
      <item>POLIKLINIKA ZA INTERNU MEDICINU, GINEKOLOGIJU, NEUROLOGIJU I FIZIKALNU MEDICINU I REHABILITACIJU DR. CINGULIN, Maršala Tita 95, 10290 Zaprešić zastupanog po punomoćniku dr. med. Velimir Cingulin</item>
    </derivirana_varijabla>
  </DomainObject.Predmet.ProtuStrankaListFormatedWithAdress>
  <DomainObject.Predmet.ProtuStrankaListFormatedWithAdressOIB>
    <izvorni_sadrzaj>
      <item>POLIKLINIKA ZA INTERNU MEDICINU, GINEKOLOGIJU, NEUROLOGIJU I FIZIKALNU MEDICINU I REHABILITACIJU DR. CINGULIN, OIB 21280656014, Maršala Tita 95, 10290 Zaprešić zastupanog po punomoćniku dr. med. Velimir Cingulin</item>
    </izvorni_sadrzaj>
    <derivirana_varijabla naziv="DomainObject.Predmet.ProtuStrankaListFormatedWithAdressOIB_1">
      <item>POLIKLINIKA ZA INTERNU MEDICINU, GINEKOLOGIJU, NEUROLOGIJU I FIZIKALNU MEDICINU I REHABILITACIJU DR. CINGULIN, OIB 21280656014, Maršala Tita 95, 10290 Zaprešić zastupanog po punomoćniku dr. med. Velimir Cingulin</item>
    </derivirana_varijabla>
  </DomainObject.Predmet.ProtuStrankaListFormatedWithAdressOIB>
  <DomainObject.Predmet.ProtuStrankaListNazivFormated>
    <izvorni_sadrzaj>
      <item>POLIKLINIKA ZA INTERNU MEDICINU, GINEKOLOGIJU, NEUROLOGIJU I FIZIKALNU MEDICINU I REHABILITACIJU DR. CINGULIN</item>
    </izvorni_sadrzaj>
    <derivirana_varijabla naziv="DomainObject.Predmet.ProtuStrankaListNazivFormated_1">
      <item>POLIKLINIKA ZA INTERNU MEDICINU, GINEKOLOGIJU, NEUROLOGIJU I FIZIKALNU MEDICINU I REHABILITACIJU DR. CINGULIN</item>
    </derivirana_varijabla>
  </DomainObject.Predmet.ProtuStrankaListNazivFormated>
  <DomainObject.Predmet.ProtuStrankaListNazivFormatedOIB>
    <izvorni_sadrzaj>
      <item>POLIKLINIKA ZA INTERNU MEDICINU, GINEKOLOGIJU, NEUROLOGIJU I FIZIKALNU MEDICINU I REHABILITACIJU DR. CINGULIN, OIB 21280656014</item>
    </izvorni_sadrzaj>
    <derivirana_varijabla naziv="DomainObject.Predmet.ProtuStrankaListNazivFormatedOIB_1">
      <item>POLIKLINIKA ZA INTERNU MEDICINU, GINEKOLOGIJU, NEUROLOGIJU I FIZIKALNU MEDICINU I REHABILITACIJU DR. CINGULIN, OIB 21280656014</item>
    </derivirana_varijabla>
  </DomainObject.Predmet.ProtuStrankaListNazivFormatedOIB>
  <DomainObject.Predmet.OstaliListFormated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_1">
      <item>dr. med. Velimir Cingulin punomoćnik sudionika u postupku POLIKLINIKA ZA INTERNU MEDICINU, GINEKOLOGIJU, NEUROLOGIJU I FIZIKALNU MEDICINU I REHABILITACIJU DR. CINGULIN</item>
    </derivirana_varijabla>
  </DomainObject.Predmet.OstaliListFormated>
  <DomainObject.Predmet.OstaliListFormatedOIB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OIB_1">
      <item>dr. med. Velimir Cingulin punomoćnik sudionika u postupku POLIKLINIKA ZA INTERNU MEDICINU, GINEKOLOGIJU, NEUROLOGIJU I FIZIKALNU MEDICINU I REHABILITACIJU DR. CINGULIN</item>
    </derivirana_varijabla>
  </DomainObject.Predmet.OstaliListFormatedOIB>
  <DomainObject.Predmet.OstaliListFormatedWithAdress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WithAdress_1">
      <item>dr. med. Velimir Cingulin punomoćnik sudionika u postupku POLIKLINIKA ZA INTERNU MEDICINU, GINEKOLOGIJU, NEUROLOGIJU I FIZIKALNU MEDICINU I REHABILITACIJU DR. CINGULIN</item>
    </derivirana_varijabla>
  </DomainObject.Predmet.OstaliListFormatedWithAdress>
  <DomainObject.Predmet.OstaliListFormatedWithAdressOIB>
    <izvorni_sadrzaj>
      <item>dr. med. Velimir Cingulin punomoćnik sudionika u postupku POLIKLINIKA ZA INTERNU MEDICINU, GINEKOLOGIJU, NEUROLOGIJU I FIZIKALNU MEDICINU I REHABILITACIJU DR. CINGULIN</item>
    </izvorni_sadrzaj>
    <derivirana_varijabla naziv="DomainObject.Predmet.OstaliListFormatedWithAdressOIB_1">
      <item>dr. med. Velimir Cingulin punomoćnik sudionika u postupku POLIKLINIKA ZA INTERNU MEDICINU, GINEKOLOGIJU, NEUROLOGIJU I FIZIKALNU MEDICINU I REHABILITACIJU DR. CINGULIN</item>
    </derivirana_varijabla>
  </DomainObject.Predmet.OstaliListFormatedWithAdressOIB>
  <DomainObject.Predmet.OstaliListNazivFormated>
    <izvorni_sadrzaj>
      <item>dr. med. Velimir Cingulin</item>
    </izvorni_sadrzaj>
    <derivirana_varijabla naziv="DomainObject.Predmet.OstaliListNazivFormated_1">
      <item>dr. med. Velimir Cingulin</item>
    </derivirana_varijabla>
  </DomainObject.Predmet.OstaliListNazivFormated>
  <DomainObject.Predmet.OstaliListNazivFormatedOIB>
    <izvorni_sadrzaj>
      <item>dr. med. Velimir Cingulin</item>
    </izvorni_sadrzaj>
    <derivirana_varijabla naziv="DomainObject.Predmet.OstaliListNazivFormatedOIB_1">
      <item>dr. med. Velimir Cingulin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NEUROLOGIJU I FIZIKALNU MEDICINU I REHABILITACIJU DR. CINGULIN</izvorni_sadrzaj>
    <derivirana_varijabla naziv="DomainObject.Predmet.ProtustrankaIDrugi_1">POLIKLINIKA ZA INTERNU MEDICINU, GINEKOLOGIJU, NEUROLOGIJU I FIZIKALNU MEDICINU I REHABILITACIJU DR. CINGULIN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GINEKOLOGIJU, NEUROLOGIJU I FIZIKALNU MEDICINU I REHABILITACIJU DR. CINGULIN, OIB 21280656014, Maršala Tita 95, 10290 Zaprešić</izvorni_sadrzaj>
    <derivirana_varijabla naziv="DomainObject.Predmet.ProtustrankaIDrugiAdressOIB_1">POLIKLINIKA ZA INTERNU MEDICINU, GINEKOLOGIJU, NEUROLOGIJU I FIZIKALNU MEDICINU I REHABILITACIJU DR. CINGULIN, OIB 21280656014,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GINEKOLOGIJU, NEUROLOGIJU I FIZIKALNU MEDICINU I REHABILITACIJU DR. CINGULIN</item>
      <item>FINA Regionalni centar Zagreb</item>
      <item>dr. med. Velimir Cingulin</item>
    </izvorni_sadrzaj>
    <derivirana_varijabla naziv="DomainObject.Predmet.SudioniciListNaziv_1">
      <item>POLIKLINIKA ZA INTERNU MEDICINU, GINEKOLOGIJU, NEUROLOGIJU I FIZIKALNU MEDICINU I REHABILITACIJU DR. CINGULIN</item>
      <item>FINA Regionalni centar Zagreb</item>
      <item>dr. med. Velimir Cingulin</item>
    </derivirana_varijabla>
  </DomainObject.Predmet.SudioniciListNaziv>
  <DomainObject.Predmet.SudioniciListAdressOIB>
    <izvorni_sadrzaj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dr. med. Velimir Cingulin</item>
    </izvorni_sadrzaj>
    <derivirana_varijabla naziv="DomainObject.Predmet.SudioniciListAdressOIB_1"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dr. med. Velimir Cingulin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21280656014</item>
      <item>, OIB 85821130368</item>
      <item>, OIB null</item>
    </izvorni_sadrzaj>
    <derivirana_varijabla naziv="DomainObject.Predmet.SudioniciListNazivOIB_1">
      <item>, OIB 21280656014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1352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2015-12-28T10:27:00Z</dcterms:created>
  <dc:creator>ilukac</dc:creator>
  <cp:lastModifiedBy>Maja Hilje</cp:lastModifiedBy>
  <cp:lastPrinted>2015-12-28T10:27:00Z</cp:lastPrinted>
  <dcterms:modified xmlns:xsi="http://www.w3.org/2001/XMLSchema-instance" xsi:type="dcterms:W3CDTF">2016-01-07T08:57:00Z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