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4cf5" w14:paraId="5054cf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051B2">
        <w:t>2081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051B2">
        <w:t xml:space="preserve"> UDRUGA HRVATSKIH BRANITELJA LIJ</w:t>
      </w:r>
      <w:r w:rsidR="00FD1C37">
        <w:t>EČENIH PTSP-A OSIJEK, Osijek, M. Divalta 132, OIB: 98314923989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FD1C37">
        <w:t>9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FD1C37">
        <w:rPr>
          <w:bCs/>
        </w:rPr>
        <w:t xml:space="preserve"> </w:t>
      </w:r>
      <w:r w:rsidR="00FD1C37">
        <w:t>UDRUGA HRVATSKIH BRANITELJA LIJEČENIH PTSP-A OSIJEK, Osijek, M. Divalta 132, OIB: 98314923989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FD1C37">
        <w:t>6.981,47</w:t>
      </w:r>
      <w:r w:rsidR="009F5B5F">
        <w:t xml:space="preserve"> </w:t>
      </w:r>
      <w:r>
        <w:t>kn</w:t>
      </w:r>
      <w:r w:rsidR="00E53A37">
        <w:t xml:space="preserve">, na dan </w:t>
      </w:r>
      <w:r w:rsidR="00FD1C37">
        <w:t>4</w:t>
      </w:r>
      <w:r w:rsidR="0098599D">
        <w:t>.</w:t>
      </w:r>
      <w:r w:rsidR="00F66487">
        <w:t xml:space="preserve"> </w:t>
      </w:r>
      <w:r w:rsidR="0009544F">
        <w:t>kolovoza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D1C37">
        <w:t xml:space="preserve">predsjednik </w:t>
      </w:r>
      <w:r w:rsidR="00237553">
        <w:t>dužnik</w:t>
      </w:r>
      <w:r w:rsidR="00ED5BEB">
        <w:t>a</w:t>
      </w:r>
      <w:r w:rsidR="00FD1C37">
        <w:t xml:space="preserve"> Željko Mikulić, </w:t>
      </w:r>
      <w:r w:rsidR="00C7251E">
        <w:t>OIB: 85394080311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C7251E">
        <w:t>2081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599" w:rsidR="006A5599">
      <w:r>
        <w:separator/>
      </w:r>
    </w:p>
  </w:endnote>
  <w:endnote w:id="0" w:type="continuationSeparator">
    <w:p w:rsidRDefault="006A5599" w:rsidR="006A5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599" w:rsidR="006A5599">
      <w:r>
        <w:separator/>
      </w:r>
    </w:p>
  </w:footnote>
  <w:footnote w:id="0" w:type="continuationSeparator">
    <w:p w:rsidRDefault="006A5599" w:rsidR="006A5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3953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544F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4D6B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96BE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4E87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65986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B744C"/>
    <w:rsid w:val="004C3969"/>
    <w:rsid w:val="004C50C3"/>
    <w:rsid w:val="004D068C"/>
    <w:rsid w:val="004D5A26"/>
    <w:rsid w:val="004E1973"/>
    <w:rsid w:val="004E466C"/>
    <w:rsid w:val="004F5FE8"/>
    <w:rsid w:val="005051B2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773F6"/>
    <w:rsid w:val="0069656A"/>
    <w:rsid w:val="006A0892"/>
    <w:rsid w:val="006A09ED"/>
    <w:rsid w:val="006A11E9"/>
    <w:rsid w:val="006A559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1D4D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D440A"/>
    <w:rsid w:val="008E1DBD"/>
    <w:rsid w:val="008F578B"/>
    <w:rsid w:val="009000D7"/>
    <w:rsid w:val="00901EF5"/>
    <w:rsid w:val="00912CF5"/>
    <w:rsid w:val="009137B1"/>
    <w:rsid w:val="00916BED"/>
    <w:rsid w:val="0093022F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29B1"/>
    <w:rsid w:val="0098599D"/>
    <w:rsid w:val="00997F5A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9F5B5F"/>
    <w:rsid w:val="00A061DF"/>
    <w:rsid w:val="00A07CA2"/>
    <w:rsid w:val="00A214C9"/>
    <w:rsid w:val="00A214CF"/>
    <w:rsid w:val="00A3770F"/>
    <w:rsid w:val="00A405B5"/>
    <w:rsid w:val="00A46436"/>
    <w:rsid w:val="00A473A9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21F9"/>
    <w:rsid w:val="00B95B20"/>
    <w:rsid w:val="00BB6EC4"/>
    <w:rsid w:val="00BC29DC"/>
    <w:rsid w:val="00BE33FF"/>
    <w:rsid w:val="00BE538E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251E"/>
    <w:rsid w:val="00C749BC"/>
    <w:rsid w:val="00C74C86"/>
    <w:rsid w:val="00C8590C"/>
    <w:rsid w:val="00C92ADF"/>
    <w:rsid w:val="00C93123"/>
    <w:rsid w:val="00CA01EF"/>
    <w:rsid w:val="00CE0EE4"/>
    <w:rsid w:val="00CE34AD"/>
    <w:rsid w:val="00CE75DC"/>
    <w:rsid w:val="00CF63EE"/>
    <w:rsid w:val="00D11FEB"/>
    <w:rsid w:val="00D15367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234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3B98"/>
    <w:rsid w:val="00F66487"/>
    <w:rsid w:val="00F734CA"/>
    <w:rsid w:val="00F73514"/>
    <w:rsid w:val="00F82537"/>
    <w:rsid w:val="00F83779"/>
    <w:rsid w:val="00F83BB5"/>
    <w:rsid w:val="00F86545"/>
    <w:rsid w:val="00FB1C1E"/>
    <w:rsid w:val="00FB308C"/>
    <w:rsid w:val="00FB578E"/>
    <w:rsid w:val="00FD1C37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3B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3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3B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3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St-2081/2016</izvorni_sadrzaj>
    <derivirana_varijabla naziv="DomainObject.Predmet.OznakaBroj_1">St-2081/2016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LIJEČENIH PTSP-A OSIJEK</izvorni_sadrzaj>
    <derivirana_varijabla naziv="DomainObject.Predmet.ProtustrankaFormated_1">  UDRUGA HRVATSKIH BRANITELJA LIJEČENIH PTSP-A OSIJEK</derivirana_varijabla>
  </DomainObject.Predmet.ProtustrankaFormated>
  <DomainObject.Predmet.ProtustrankaFormatedOIB>
    <izvorni_sadrzaj>  UDRUGA HRVATSKIH BRANITELJA LIJEČENIH PTSP-A OSIJEK, OIB 98314923989</izvorni_sadrzaj>
    <derivirana_varijabla naziv="DomainObject.Predmet.ProtustrankaFormatedOIB_1">  UDRUGA HRVATSKIH BRANITELJA LIJEČENIH PTSP-A OSIJEK, OIB 98314923989</derivirana_varijabla>
  </DomainObject.Predmet.ProtustrankaFormatedOIB>
  <DomainObject.Predmet.ProtustrankaFormatedWithAdress>
    <izvorni_sadrzaj> UDRUGA HRVATSKIH BRANITELJA LIJEČENIH PTSP-A OSIJEK, M. Divalta 132, 31000 Osijek</izvorni_sadrzaj>
    <derivirana_varijabla naziv="DomainObject.Predmet.ProtustrankaFormatedWithAdress_1"> UDRUGA HRVATSKIH BRANITELJA LIJEČENIH PTSP-A OSIJEK, M. Divalta 132, 31000 Osijek</derivirana_varijabla>
  </DomainObject.Predmet.ProtustrankaFormatedWithAdress>
  <DomainObject.Predmet.ProtustrankaFormatedWithAdressOIB>
    <izvorni_sadrzaj> UDRUGA HRVATSKIH BRANITELJA LIJEČENIH PTSP-A OSIJEK, OIB 98314923989, M. Divalta 132, 31000 Osijek</izvorni_sadrzaj>
    <derivirana_varijabla naziv="DomainObject.Predmet.ProtustrankaFormatedWithAdressOIB_1"> UDRUGA HRVATSKIH BRANITELJA LIJEČENIH PTSP-A OSIJEK, OIB 98314923989, M. Divalta 132, 31000 Osijek</derivirana_varijabla>
  </DomainObject.Predmet.ProtustrankaFormatedWithAdressOIB>
  <DomainObject.Predmet.ProtustrankaWithAdress>
    <izvorni_sadrzaj>UDRUGA HRVATSKIH BRANITELJA LIJEČENIH PTSP-A OSIJEK M. Divalta 132, 31000 Osijek</izvorni_sadrzaj>
    <derivirana_varijabla naziv="DomainObject.Predmet.ProtustrankaWithAdress_1">UDRUGA HRVATSKIH BRANITELJA LIJEČENIH PTSP-A OSIJEK M. Divalta 132, 31000 Osijek</derivirana_varijabla>
  </DomainObject.Predmet.ProtustrankaWithAdress>
  <DomainObject.Predmet.ProtustrankaWithAdressOIB>
    <izvorni_sadrzaj>UDRUGA HRVATSKIH BRANITELJA LIJEČENIH PTSP-A OSIJEK, OIB 98314923989, M. Divalta 132, 31000 Osijek</izvorni_sadrzaj>
    <derivirana_varijabla naziv="DomainObject.Predmet.ProtustrankaWithAdressOIB_1">UDRUGA HRVATSKIH BRANITELJA LIJEČENIH PTSP-A OSIJEK, OIB 98314923989, M. Divalta 132, 31000 Osijek</derivirana_varijabla>
  </DomainObject.Predmet.ProtustrankaWithAdressOIB>
  <DomainObject.Predmet.ProtustrankaNazivFormated>
    <izvorni_sadrzaj>UDRUGA HRVATSKIH BRANITELJA LIJEČENIH PTSP-A OSIJEK</izvorni_sadrzaj>
    <derivirana_varijabla naziv="DomainObject.Predmet.ProtustrankaNazivFormated_1">UDRUGA HRVATSKIH BRANITELJA LIJEČENIH PTSP-A OSIJEK</derivirana_varijabla>
  </DomainObject.Predmet.ProtustrankaNazivFormated>
  <DomainObject.Predmet.ProtustrankaNazivFormatedOIB>
    <izvorni_sadrzaj>UDRUGA HRVATSKIH BRANITELJA LIJEČENIH PTSP-A OSIJEK, OIB 98314923989</izvorni_sadrzaj>
    <derivirana_varijabla naziv="DomainObject.Predmet.ProtustrankaNazivFormatedOIB_1">UDRUGA HRVATSKIH BRANITELJA LIJEČENIH PTSP-A OSIJEK, OIB 98314923989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HRVATSKIH BRANITELJA LIJEČENIH PTSP-A OSIJEK</item>
    </izvorni_sadrzaj>
    <derivirana_varijabla naziv="DomainObject.Predmet.ProtuStrankaListFormated_1">
      <item>UDRUGA HRVATSKIH BRANITELJA LIJEČENIH PTSP-A OSIJEK</item>
    </derivirana_varijabla>
  </DomainObject.Predmet.ProtuStrankaListFormated>
  <DomainObject.Predmet.ProtuStrankaListFormatedOIB>
    <izvorni_sadrzaj>
      <item>UDRUGA HRVATSKIH BRANITELJA LIJEČENIH PTSP-A OSIJEK, OIB 98314923989</item>
    </izvorni_sadrzaj>
    <derivirana_varijabla naziv="DomainObject.Predmet.ProtuStrankaListFormatedOIB_1">
      <item>UDRUGA HRVATSKIH BRANITELJA LIJEČENIH PTSP-A OSIJEK, OIB 98314923989</item>
    </derivirana_varijabla>
  </DomainObject.Predmet.ProtuStrankaListFormatedOIB>
  <DomainObject.Predmet.ProtuStrankaListFormatedWithAdress>
    <izvorni_sadrzaj>
      <item>UDRUGA HRVATSKIH BRANITELJA LIJEČENIH PTSP-A OSIJEK, M. Divalta 132, 31000 Osijek</item>
    </izvorni_sadrzaj>
    <derivirana_varijabla naziv="DomainObject.Predmet.ProtuStrankaListFormatedWithAdress_1">
      <item>UDRUGA HRVATSKIH BRANITELJA LIJEČENIH PTSP-A OSIJEK, M. Divalta 132, 31000 Osijek</item>
    </derivirana_varijabla>
  </DomainObject.Predmet.ProtuStrankaListFormatedWithAdress>
  <DomainObject.Predmet.ProtuStrankaListFormatedWithAdressOIB>
    <izvorni_sadrzaj>
      <item>UDRUGA HRVATSKIH BRANITELJA LIJEČENIH PTSP-A OSIJEK, OIB 98314923989, M. Divalta 132, 31000 Osijek</item>
    </izvorni_sadrzaj>
    <derivirana_varijabla naziv="DomainObject.Predmet.ProtuStrankaListFormatedWithAdressOIB_1">
      <item>UDRUGA HRVATSKIH BRANITELJA LIJEČENIH PTSP-A OSIJEK, OIB 98314923989, M. Divalta 132, 31000 Osijek</item>
    </derivirana_varijabla>
  </DomainObject.Predmet.ProtuStrankaListFormatedWithAdressOIB>
  <DomainObject.Predmet.ProtuStrankaListNazivFormated>
    <izvorni_sadrzaj>
      <item>UDRUGA HRVATSKIH BRANITELJA LIJEČENIH PTSP-A OSIJEK</item>
    </izvorni_sadrzaj>
    <derivirana_varijabla naziv="DomainObject.Predmet.ProtuStrankaListNazivFormated_1">
      <item>UDRUGA HRVATSKIH BRANITELJA LIJEČENIH PTSP-A OSIJEK</item>
    </derivirana_varijabla>
  </DomainObject.Predmet.ProtuStrankaListNazivFormated>
  <DomainObject.Predmet.ProtuStrankaListNazivFormatedOIB>
    <izvorni_sadrzaj>
      <item>UDRUGA HRVATSKIH BRANITELJA LIJEČENIH PTSP-A OSIJEK, OIB 98314923989</item>
    </izvorni_sadrzaj>
    <derivirana_varijabla naziv="DomainObject.Predmet.ProtuStrankaListNazivFormatedOIB_1">
      <item>UDRUGA HRVATSKIH BRANITELJA LIJEČENIH PTSP-A OSIJEK, OIB 98314923989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HRVATSKIH BRANITELJA LIJEČENIH PTSP-A OSIJEK</izvorni_sadrzaj>
    <derivirana_varijabla naziv="DomainObject.Predmet.ProtustrankaIDrugi_1">UDRUGA HRVATSKIH BRANITELJA LIJEČENIH PTSP-A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HRVATSKIH BRANITELJA LIJEČENIH PTSP-A OSIJEK, OIB 98314923989, M. Divalta 132, 31000 Osijek</izvorni_sadrzaj>
    <derivirana_varijabla naziv="DomainObject.Predmet.ProtustrankaIDrugiAdressOIB_1">UDRUGA HRVATSKIH BRANITELJA LIJEČENIH PTSP-A OSIJEK, OIB 98314923989, M. Divalta 132,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HRVATSKIH BRANITELJA LIJEČENIH PTSP-A OSIJEK</item>
    </izvorni_sadrzaj>
    <derivirana_varijabla naziv="DomainObject.Predmet.SudioniciListNaziv_1">
      <item>FINA RC OSIJEK</item>
      <item>UDRUGA HRVATSKIH BRANITELJA LIJEČENIH PTSP-A OSIJEK</item>
    </derivirana_varijabla>
  </DomainObject.Predmet.SudioniciListNaziv>
  <DomainObject.Predmet.SudioniciListAdressOIB>
    <izvorni_sadrzaj>
      <item>FINA RC OSIJEK, OIB 85821130368</item>
      <item>UDRUGA HRVATSKIH BRANITELJA LIJEČENIH PTSP-A OSIJEK, OIB 98314923989, M. Divalta 132,31000 Osijek</item>
    </izvorni_sadrzaj>
    <derivirana_varijabla naziv="DomainObject.Predmet.SudioniciListAdressOIB_1">
      <item>FINA RC OSIJEK, OIB 85821130368</item>
      <item>UDRUGA HRVATSKIH BRANITELJA LIJEČENIH PTSP-A OSIJEK, OIB 98314923989, M. Divalta 132,31000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98314923989</item>
    </izvorni_sadrzaj>
    <derivirana_varijabla naziv="DomainObject.Predmet.SudioniciListNazivOIB_1">
      <item>, OIB 85821130368</item>
      <item>, OIB 98314923989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1904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2016-08-31T09:06:00Z</dcterms:created>
  <dc:creator>Korisnik</dc:creator>
  <cp:lastModifiedBy>Sanda Gučić</cp:lastModifiedBy>
  <cp:lastPrinted>2016-08-31T09:03:00Z</cp:lastPrinted>
  <dcterms:modified xmlns:xsi="http://www.w3.org/2001/XMLSchema-instance" xsi:type="dcterms:W3CDTF">2016-08-31T10:09:00Z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