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36ab" w14:paraId="ae736ab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</w:t>
      </w:r>
      <w:r w:rsidR="00DB5774">
        <w:t>9</w:t>
      </w:r>
      <w:r w:rsidR="001A7BAA">
        <w:t>4</w:t>
      </w:r>
      <w:r w:rsidR="006914D6">
        <w:t>9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4A4281">
        <w:t xml:space="preserve"> </w:t>
      </w:r>
      <w:r w:rsidR="006914D6">
        <w:t>VUČNA SLUŽBA AUTO DAVOR j.d.o.o. za prijevoz i usluge Piljenice, Piljenice 151, OIB 86217648039, MBS 080854137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 w:rsidR="002664C3">
        <w:t>21</w:t>
      </w:r>
      <w:r w:rsidR="008E52AB">
        <w:t xml:space="preserve">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6914D6">
        <w:t>VUČNA SLUŽBA AUTO DAVOR j.d.o.o. za prijevoz i usluge Piljenice, Piljenice 151, OIB 86217648039, MBS 080854137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314A54">
        <w:t>Ivan Gjurašić iz Zagreba, Petrinjska 28, OIB 660252609196.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6914D6">
        <w:t>VUČNA SLUŽBA AUTO DAVOR j.d.o.o. za prijevoz i usluge Piljenice, Piljenice 151, OIB 86217648039, MBS 080854137</w:t>
      </w:r>
      <w:r w:rsidR="00F44561">
        <w:t>.</w:t>
      </w:r>
    </w:p>
    <w:p w:rsidRDefault="001A7BAA" w:rsidP="001A7BAA" w:rsidR="00A25CC0" w:rsidRPr="00A25CC0">
      <w:pPr>
        <w:pStyle w:val="Odlomakpopisa"/>
        <w:tabs>
          <w:tab w:pos="6984" w:val="left"/>
        </w:tabs>
        <w:rPr>
          <w:bCs/>
        </w:rPr>
      </w:pPr>
      <w:r>
        <w:rPr>
          <w:bCs/>
        </w:rPr>
        <w:tab/>
      </w: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68528B" w:rsidR="006F107F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6914D6">
        <w:t xml:space="preserve">19. travnja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6914D6">
        <w:t>VUČNA SLUŽBA AUTO DAVOR j.d.o.o. za prijevoz i usluge Piljenice, Piljenice 151, OIB 86217648039</w:t>
      </w:r>
      <w:r w:rsidR="0068528B">
        <w:t>.</w:t>
      </w:r>
    </w:p>
    <w:p w:rsidRDefault="0068528B" w:rsidP="0068528B" w:rsidR="0068528B">
      <w:pPr>
        <w:pStyle w:val="Odlomakpopisa"/>
        <w:ind w:left="142"/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</w:t>
      </w:r>
      <w:r w:rsidR="00257465">
        <w:t>4</w:t>
      </w:r>
      <w:r w:rsidR="001A1D15">
        <w:t>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</w:t>
      </w:r>
      <w:r w:rsidR="00F44561">
        <w:t>9</w:t>
      </w:r>
      <w:r w:rsidR="001F4DD3">
        <w:t>4</w:t>
      </w:r>
      <w:r w:rsidR="00C7421A">
        <w:t>9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257465">
        <w:t>21</w:t>
      </w:r>
      <w:r w:rsidR="001A1D15">
        <w:t xml:space="preserve">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E6B" w:rsidP="00F961D8" w:rsidR="00DD4E6B">
      <w:r>
        <w:separator/>
      </w:r>
    </w:p>
  </w:endnote>
  <w:endnote w:id="0" w:type="continuationSeparator">
    <w:p w:rsidRDefault="00DD4E6B" w:rsidP="00F961D8" w:rsidR="00DD4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E6B" w:rsidP="00F961D8" w:rsidR="00DD4E6B">
      <w:r>
        <w:separator/>
      </w:r>
    </w:p>
  </w:footnote>
  <w:footnote w:id="0" w:type="continuationSeparator">
    <w:p w:rsidRDefault="00DD4E6B" w:rsidP="00F961D8" w:rsidR="00DD4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888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</w:t>
    </w:r>
    <w:r w:rsidR="00F44561">
      <w:t>9</w:t>
    </w:r>
    <w:r w:rsidR="001F4DD3">
      <w:t>4</w:t>
    </w:r>
    <w:r w:rsidR="00C7421A">
      <w:t>9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A7BAA"/>
    <w:rsid w:val="001C0834"/>
    <w:rsid w:val="001D657B"/>
    <w:rsid w:val="001F4DD3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2F66F8"/>
    <w:rsid w:val="00301E43"/>
    <w:rsid w:val="00314A54"/>
    <w:rsid w:val="00342EF9"/>
    <w:rsid w:val="00364C13"/>
    <w:rsid w:val="003712FC"/>
    <w:rsid w:val="0038712F"/>
    <w:rsid w:val="003A057F"/>
    <w:rsid w:val="003B545F"/>
    <w:rsid w:val="003D5995"/>
    <w:rsid w:val="003F02BC"/>
    <w:rsid w:val="004115C3"/>
    <w:rsid w:val="00447275"/>
    <w:rsid w:val="004705DE"/>
    <w:rsid w:val="00472EB0"/>
    <w:rsid w:val="00474310"/>
    <w:rsid w:val="00481888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914D6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25CC0"/>
    <w:rsid w:val="00A42316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7421A"/>
    <w:rsid w:val="00C8124C"/>
    <w:rsid w:val="00C873E1"/>
    <w:rsid w:val="00C97427"/>
    <w:rsid w:val="00CA3CB5"/>
    <w:rsid w:val="00CA521D"/>
    <w:rsid w:val="00CB353A"/>
    <w:rsid w:val="00CC377E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D469F"/>
    <w:rsid w:val="00DD4E6B"/>
    <w:rsid w:val="00E06523"/>
    <w:rsid w:val="00E10C23"/>
    <w:rsid w:val="00E424F1"/>
    <w:rsid w:val="00E462E6"/>
    <w:rsid w:val="00E52536"/>
    <w:rsid w:val="00E565E2"/>
    <w:rsid w:val="00E8229D"/>
    <w:rsid w:val="00E85CBE"/>
    <w:rsid w:val="00E85FB2"/>
    <w:rsid w:val="00E9713F"/>
    <w:rsid w:val="00EC69FF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8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8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8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8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1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8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8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8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8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1949</izvorni_sadrzaj>
    <derivirana_varijabla naziv="DomainObject.Predmet.Broj_1">1949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St-1949/2016</izvorni_sadrzaj>
    <derivirana_varijabla naziv="DomainObject.Predmet.OznakaBroj_1">St-1949/2016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VUČNA SLUŽBA AUTO DAVOR j.d.o.o. za prijevoz i usluge</izvorni_sadrzaj>
    <derivirana_varijabla naziv="DomainObject.Predmet.ProtustrankaFormated_1">  VUČNA SLUŽBA AUTO DAVOR j.d.o.o. za prijevoz i usluge</derivirana_varijabla>
  </DomainObject.Predmet.ProtustrankaFormated>
  <DomainObject.Predmet.ProtustrankaFormatedOIB>
    <izvorni_sadrzaj>  VUČNA SLUŽBA AUTO DAVOR j.d.o.o. za prijevoz i usluge, OIB 86217648039</izvorni_sadrzaj>
    <derivirana_varijabla naziv="DomainObject.Predmet.ProtustrankaFormatedOIB_1">  VUČNA SLUŽBA AUTO DAVOR j.d.o.o. za prijevoz i usluge, OIB 86217648039</derivirana_varijabla>
  </DomainObject.Predmet.ProtustrankaFormatedOIB>
  <DomainObject.Predmet.ProtustrankaFormatedWithAdress>
    <izvorni_sadrzaj> VUČNA SLUŽBA AUTO DAVOR j.d.o.o. za prijevoz i usluge, Piljenice 151, 44322 Piljenice</izvorni_sadrzaj>
    <derivirana_varijabla naziv="DomainObject.Predmet.ProtustrankaFormatedWithAdress_1"> VUČNA SLUŽBA AUTO DAVOR j.d.o.o. za prijevoz i usluge, Piljenice 151, 44322 Piljenice</derivirana_varijabla>
  </DomainObject.Predmet.ProtustrankaFormatedWithAdress>
  <DomainObject.Predmet.ProtustrankaFormatedWithAdressOIB>
    <izvorni_sadrzaj> VUČNA SLUŽBA AUTO DAVOR j.d.o.o. za prijevoz i usluge, OIB 86217648039, Piljenice 151, 44322 Piljenice</izvorni_sadrzaj>
    <derivirana_varijabla naziv="DomainObject.Predmet.ProtustrankaFormatedWithAdressOIB_1"> VUČNA SLUŽBA AUTO DAVOR j.d.o.o. za prijevoz i usluge, OIB 86217648039, Piljenice 151, 44322 Piljenice</derivirana_varijabla>
  </DomainObject.Predmet.ProtustrankaFormatedWithAdressOIB>
  <DomainObject.Predmet.ProtustrankaWithAdress>
    <izvorni_sadrzaj>VUČNA SLUŽBA AUTO DAVOR j.d.o.o. za prijevoz i usluge Piljenice 151, 44322 Piljenice</izvorni_sadrzaj>
    <derivirana_varijabla naziv="DomainObject.Predmet.ProtustrankaWithAdress_1">VUČNA SLUŽBA AUTO DAVOR j.d.o.o. za prijevoz i usluge Piljenice 151, 44322 Piljenice</derivirana_varijabla>
  </DomainObject.Predmet.ProtustrankaWithAdress>
  <DomainObject.Predmet.ProtustrankaWithAdressOIB>
    <izvorni_sadrzaj>VUČNA SLUŽBA AUTO DAVOR j.d.o.o. za prijevoz i usluge, OIB 86217648039, Piljenice 151, 44322 Piljenice</izvorni_sadrzaj>
    <derivirana_varijabla naziv="DomainObject.Predmet.ProtustrankaWithAdressOIB_1">VUČNA SLUŽBA AUTO DAVOR j.d.o.o. za prijevoz i usluge, OIB 86217648039, Piljenice 151, 44322 Piljenice</derivirana_varijabla>
  </DomainObject.Predmet.ProtustrankaWithAdressOIB>
  <DomainObject.Predmet.ProtustrankaNazivFormated>
    <izvorni_sadrzaj>VUČNA SLUŽBA AUTO DAVOR j.d.o.o. za prijevoz i usluge</izvorni_sadrzaj>
    <derivirana_varijabla naziv="DomainObject.Predmet.ProtustrankaNazivFormated_1">VUČNA SLUŽBA AUTO DAVOR j.d.o.o. za prijevoz i usluge</derivirana_varijabla>
  </DomainObject.Predmet.ProtustrankaNazivFormated>
  <DomainObject.Predmet.ProtustrankaNazivFormatedOIB>
    <izvorni_sadrzaj>VUČNA SLUŽBA AUTO DAVOR j.d.o.o. za prijevoz i usluge, OIB 86217648039</izvorni_sadrzaj>
    <derivirana_varijabla naziv="DomainObject.Predmet.ProtustrankaNazivFormatedOIB_1">VUČNA SLUŽBA AUTO DAVOR j.d.o.o. za prijevoz i usluge, OIB 86217648039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VUČNA SLUŽBA AUTO DAVOR j.d.o.o. za prijevoz i usluge</item>
    </izvorni_sadrzaj>
    <derivirana_varijabla naziv="DomainObject.Predmet.ProtuStrankaListFormated_1">
      <item>VUČNA SLUŽBA AUTO DAVOR j.d.o.o. za prijevoz i usluge</item>
    </derivirana_varijabla>
  </DomainObject.Predmet.ProtuStrankaListFormated>
  <DomainObject.Predmet.ProtuStrankaListFormatedOIB>
    <izvorni_sadrzaj>
      <item>VUČNA SLUŽBA AUTO DAVOR j.d.o.o. za prijevoz i usluge, OIB 86217648039</item>
    </izvorni_sadrzaj>
    <derivirana_varijabla naziv="DomainObject.Predmet.ProtuStrankaListFormatedOIB_1">
      <item>VUČNA SLUŽBA AUTO DAVOR j.d.o.o. za prijevoz i usluge, OIB 86217648039</item>
    </derivirana_varijabla>
  </DomainObject.Predmet.ProtuStrankaListFormatedOIB>
  <DomainObject.Predmet.ProtuStrankaListFormatedWithAdress>
    <izvorni_sadrzaj>
      <item>VUČNA SLUŽBA AUTO DAVOR j.d.o.o. za prijevoz i usluge, Piljenice 151, 44322 Piljenice</item>
    </izvorni_sadrzaj>
    <derivirana_varijabla naziv="DomainObject.Predmet.ProtuStrankaListFormatedWithAdress_1">
      <item>VUČNA SLUŽBA AUTO DAVOR j.d.o.o. za prijevoz i usluge, Piljenice 151, 44322 Piljenice</item>
    </derivirana_varijabla>
  </DomainObject.Predmet.ProtuStrankaListFormatedWithAdress>
  <DomainObject.Predmet.ProtuStrankaListFormatedWithAdressOIB>
    <izvorni_sadrzaj>
      <item>VUČNA SLUŽBA AUTO DAVOR j.d.o.o. za prijevoz i usluge, OIB 86217648039, Piljenice 151, 44322 Piljenice</item>
    </izvorni_sadrzaj>
    <derivirana_varijabla naziv="DomainObject.Predmet.ProtuStrankaListFormatedWithAdressOIB_1">
      <item>VUČNA SLUŽBA AUTO DAVOR j.d.o.o. za prijevoz i usluge, OIB 86217648039, Piljenice 151, 44322 Piljenice</item>
    </derivirana_varijabla>
  </DomainObject.Predmet.ProtuStrankaListFormatedWithAdressOIB>
  <DomainObject.Predmet.ProtuStrankaListNazivFormated>
    <izvorni_sadrzaj>
      <item>VUČNA SLUŽBA AUTO DAVOR j.d.o.o. za prijevoz i usluge</item>
    </izvorni_sadrzaj>
    <derivirana_varijabla naziv="DomainObject.Predmet.ProtuStrankaListNazivFormated_1">
      <item>VUČNA SLUŽBA AUTO DAVOR j.d.o.o. za prijevoz i usluge</item>
    </derivirana_varijabla>
  </DomainObject.Predmet.ProtuStrankaListNazivFormated>
  <DomainObject.Predmet.ProtuStrankaListNazivFormatedOIB>
    <izvorni_sadrzaj>
      <item>VUČNA SLUŽBA AUTO DAVOR j.d.o.o. za prijevoz i usluge, OIB 86217648039</item>
    </izvorni_sadrzaj>
    <derivirana_varijabla naziv="DomainObject.Predmet.ProtuStrankaListNazivFormatedOIB_1">
      <item>VUČNA SLUŽBA AUTO DAVOR j.d.o.o. za prijevoz i usluge, OIB 86217648039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VUČNA SLUŽBA AUTO DAVOR j.d.o.o. za prijevoz i usluge</izvorni_sadrzaj>
    <derivirana_varijabla naziv="DomainObject.Predmet.ProtustrankaIDrugi_1">VUČNA SLUŽBA AUTO DAVOR j.d.o.o. za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VUČNA SLUŽBA AUTO DAVOR j.d.o.o. za prijevoz i usluge, OIB 86217648039, Piljenice 151, 44322 Piljenice</izvorni_sadrzaj>
    <derivirana_varijabla naziv="DomainObject.Predmet.ProtustrankaIDrugiAdressOIB_1">VUČNA SLUŽBA AUTO DAVOR j.d.o.o. za prijevoz i usluge, OIB 86217648039, Piljenice 151, 44322 Piljenice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VUČNA SLUŽBA AUTO DAVOR j.d.o.o. za prijevoz i usluge</item>
      <item>FINA Regionalni centar Zagreb</item>
    </izvorni_sadrzaj>
    <derivirana_varijabla naziv="DomainObject.Predmet.SudioniciListNaziv_1">
      <item>VUČNA SLUŽBA AUTO DAVOR j.d.o.o. za prijevoz i usluge</item>
      <item>FINA Regionalni centar Zagreb</item>
    </derivirana_varijabla>
  </DomainObject.Predmet.SudioniciListNaziv>
  <DomainObject.Predmet.SudioniciListAdressOIB>
    <izvorni_sadrzaj>
      <item>VUČNA SLUŽBA AUTO DAVOR j.d.o.o. za prijevoz i usluge, OIB 86217648039, Piljenice 151,44322 Piljenice</item>
      <item>FINA Regionalni centar Zagreb, OIB 85821130368, Trg svibanjskih žrtava 1995. br. 1,10000 Zagreb</item>
    </izvorni_sadrzaj>
    <derivirana_varijabla naziv="DomainObject.Predmet.SudioniciListAdressOIB_1">
      <item>VUČNA SLUŽBA AUTO DAVOR j.d.o.o. za prijevoz i usluge, OIB 86217648039, Piljenice 151,44322 Piljenice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86217648039</item>
      <item>, OIB 85821130368</item>
    </izvorni_sadrzaj>
    <derivirana_varijabla naziv="DomainObject.Predmet.SudioniciListNazivOIB_1">
      <item>, OIB 86217648039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6695D-ADAA-4A5D-B245-039F33B5C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2365</properties:Characters>
  <properties:Lines>88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2016-10-21T06:21:00Z</dcterms:created>
  <dc:creator>Darija Miličević</dc:creator>
  <cp:lastModifiedBy>Darija Miličević</cp:lastModifiedBy>
  <cp:lastPrinted>2016-10-21T08:01:00Z</cp:lastPrinted>
  <dcterms:modified xmlns:xsi="http://www.w3.org/2001/XMLSchema-instance" xsi:type="dcterms:W3CDTF">2016-10-21T08:03:00Z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