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fde7" w14:paraId="68efde7" w:rsidRDefault="00246161" w:rsidP="00780919" w:rsidR="00EA52D5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E22" w:rsidP="00780919" w:rsidR="005A4E22">
      <w:pPr>
        <w:jc w:val="both"/>
      </w:pPr>
    </w:p>
    <w:p w:rsidRDefault="00780919" w:rsidP="00780919" w:rsidR="00780919" w:rsidRPr="00780919">
      <w:pPr>
        <w:jc w:val="both"/>
      </w:pPr>
      <w:r w:rsidRPr="00780919">
        <w:t>REPUBLIKA HRVATSKA</w:t>
      </w:r>
    </w:p>
    <w:p w:rsidRDefault="00780919" w:rsidP="00780919" w:rsidR="00780919" w:rsidRPr="00780919">
      <w:pPr>
        <w:jc w:val="both"/>
      </w:pPr>
      <w:r w:rsidRPr="00780919">
        <w:t xml:space="preserve">TRGOVAČKI SUD U ZAGREBU                                                               </w:t>
      </w:r>
    </w:p>
    <w:p w:rsidRDefault="00780919" w:rsidP="00780919" w:rsidR="00780919" w:rsidRPr="00780919">
      <w:pPr>
        <w:jc w:val="both"/>
      </w:pPr>
      <w:r w:rsidRPr="00780919">
        <w:t xml:space="preserve">Amruševa 2/II                                                                                            </w:t>
      </w:r>
    </w:p>
    <w:p w:rsidRDefault="00780919" w:rsidP="00780919" w:rsidR="00780919" w:rsidRPr="00780919">
      <w:pPr>
        <w:jc w:val="both"/>
      </w:pP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AD69C1" w:rsidP="00F33737" w:rsidR="003E0E43">
      <w:pPr>
        <w:ind w:firstLine="709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dužnikom </w:t>
      </w:r>
      <w:r w:rsidR="00F33737">
        <w:t xml:space="preserve">SUPER </w:t>
      </w:r>
      <w:proofErr w:type="spellStart"/>
      <w:r w:rsidR="00F33737">
        <w:t>POLIMEDIA</w:t>
      </w:r>
      <w:proofErr w:type="spellEnd"/>
      <w:r w:rsidR="00F33737">
        <w:t xml:space="preserve"> d.o.o., Zagreb, Antuna Šoljana </w:t>
      </w:r>
      <w:proofErr w:type="spellStart"/>
      <w:r w:rsidR="00F33737">
        <w:t>12</w:t>
      </w:r>
      <w:proofErr w:type="spellEnd"/>
      <w:r w:rsidR="00F33737">
        <w:t>,</w:t>
      </w:r>
      <w:r w:rsidR="00F33737" w:rsidRPr="008A2CA9">
        <w:t xml:space="preserve"> </w:t>
      </w:r>
      <w:r w:rsidR="00F33737">
        <w:t xml:space="preserve"> ( </w:t>
      </w:r>
      <w:proofErr w:type="spellStart"/>
      <w:r w:rsidR="00F33737">
        <w:t>OIB</w:t>
      </w:r>
      <w:proofErr w:type="spellEnd"/>
      <w:r w:rsidR="00F33737">
        <w:t xml:space="preserve">: </w:t>
      </w:r>
      <w:proofErr w:type="spellStart"/>
      <w:r w:rsidR="00F33737">
        <w:t>37708377264</w:t>
      </w:r>
      <w:proofErr w:type="spellEnd"/>
      <w:r w:rsidR="00F33737">
        <w:t>)</w:t>
      </w:r>
      <w:r>
        <w:t xml:space="preserve">, dana </w:t>
      </w:r>
      <w:proofErr w:type="spellStart"/>
      <w:r w:rsidR="00F33737">
        <w:t>7.srpnja</w:t>
      </w:r>
      <w:proofErr w:type="spellEnd"/>
      <w:r w:rsidR="00112A55">
        <w:t xml:space="preserve"> </w:t>
      </w:r>
      <w:proofErr w:type="spellStart"/>
      <w:r w:rsidR="00112A55">
        <w:t>2016</w:t>
      </w:r>
      <w:proofErr w:type="spellEnd"/>
      <w:r w:rsidR="00112A55">
        <w:t>.</w:t>
      </w:r>
    </w:p>
    <w:p w:rsidRDefault="003E0E43" w:rsidP="00780919" w:rsidR="003E0E43">
      <w:pPr>
        <w:jc w:val="both"/>
      </w:pPr>
    </w:p>
    <w:p w:rsidRDefault="003E0E43" w:rsidP="00780919" w:rsidR="003E0E43">
      <w:pPr>
        <w:jc w:val="both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r w:rsidR="00F33737">
        <w:t xml:space="preserve">SUPER </w:t>
      </w:r>
      <w:proofErr w:type="spellStart"/>
      <w:r w:rsidR="00F33737">
        <w:t>POLIMEDIA</w:t>
      </w:r>
      <w:proofErr w:type="spellEnd"/>
      <w:r w:rsidR="00F33737">
        <w:t xml:space="preserve"> d.o.o., Zagreb, Antuna Šoljana </w:t>
      </w:r>
      <w:proofErr w:type="spellStart"/>
      <w:r w:rsidR="00F33737">
        <w:t>12</w:t>
      </w:r>
      <w:proofErr w:type="spellEnd"/>
      <w:r w:rsidR="00F33737">
        <w:t>,</w:t>
      </w:r>
      <w:r w:rsidR="00F33737" w:rsidRPr="008A2CA9">
        <w:t xml:space="preserve"> </w:t>
      </w:r>
      <w:r w:rsidR="00F33737">
        <w:t xml:space="preserve">( </w:t>
      </w:r>
      <w:proofErr w:type="spellStart"/>
      <w:r w:rsidR="00F33737">
        <w:t>OIB</w:t>
      </w:r>
      <w:proofErr w:type="spellEnd"/>
      <w:r w:rsidR="00F33737">
        <w:t xml:space="preserve">: </w:t>
      </w:r>
      <w:proofErr w:type="spellStart"/>
      <w:r w:rsidR="00F33737">
        <w:t>37708377264</w:t>
      </w:r>
      <w:proofErr w:type="spellEnd"/>
      <w:r w:rsidR="00F33737">
        <w:t>)</w:t>
      </w:r>
      <w:r w:rsidR="00112A55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F33737">
        <w:t>7.srpnja</w:t>
      </w:r>
      <w:proofErr w:type="spellEnd"/>
      <w:r w:rsidR="00F33737">
        <w:t xml:space="preserve"> u </w:t>
      </w:r>
      <w:proofErr w:type="spellStart"/>
      <w:r w:rsidR="00F33737">
        <w:t>1</w:t>
      </w:r>
      <w:r w:rsidR="00FA5B28">
        <w:t>2</w:t>
      </w:r>
      <w:proofErr w:type="spellEnd"/>
      <w:r w:rsidR="00F33737">
        <w:t>,</w:t>
      </w:r>
      <w:proofErr w:type="spellStart"/>
      <w:r w:rsidR="00F33737">
        <w:t>00</w:t>
      </w:r>
      <w:proofErr w:type="spellEnd"/>
      <w:r w:rsidR="00F33737">
        <w:t xml:space="preserve"> </w:t>
      </w:r>
      <w:r w:rsidR="003E0E43">
        <w:t xml:space="preserve"> sati.</w:t>
      </w:r>
    </w:p>
    <w:p w:rsidRDefault="00C12410" w:rsidP="00914FC9" w:rsidR="00112A55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914FC9" w:rsidRPr="0035756E">
        <w:t xml:space="preserve">Petar Popović iz Zagreba, Maksimirska </w:t>
      </w:r>
      <w:proofErr w:type="spellStart"/>
      <w:r w:rsidR="00914FC9" w:rsidRPr="0035756E">
        <w:t>88</w:t>
      </w:r>
      <w:proofErr w:type="spellEnd"/>
      <w:r w:rsidR="00914FC9" w:rsidRPr="0035756E">
        <w:t xml:space="preserve">, </w:t>
      </w:r>
      <w:proofErr w:type="spellStart"/>
      <w:r w:rsidR="00914FC9" w:rsidRPr="0035756E">
        <w:t>OIB</w:t>
      </w:r>
      <w:proofErr w:type="spellEnd"/>
      <w:r w:rsidR="00914FC9" w:rsidRPr="0035756E">
        <w:t xml:space="preserve"> </w:t>
      </w:r>
      <w:proofErr w:type="spellStart"/>
      <w:r w:rsidR="00914FC9" w:rsidRPr="0035756E">
        <w:t>89375564266</w:t>
      </w:r>
      <w:proofErr w:type="spellEnd"/>
    </w:p>
    <w:p w:rsidRDefault="00C12410" w:rsidP="00914FC9" w:rsidR="00914FC9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914FC9">
        <w:t xml:space="preserve">SUPER </w:t>
      </w:r>
      <w:proofErr w:type="spellStart"/>
      <w:r w:rsidR="00914FC9">
        <w:t>POLIMEDIA</w:t>
      </w:r>
      <w:proofErr w:type="spellEnd"/>
      <w:r w:rsidR="00914FC9">
        <w:t xml:space="preserve"> d.o.o., Zagreb, Antuna Šoljana </w:t>
      </w:r>
      <w:proofErr w:type="spellStart"/>
      <w:r w:rsidR="00914FC9">
        <w:t>12</w:t>
      </w:r>
      <w:proofErr w:type="spellEnd"/>
      <w:r w:rsidR="00914FC9">
        <w:t>,</w:t>
      </w:r>
      <w:r w:rsidR="00914FC9" w:rsidRPr="008A2CA9">
        <w:t xml:space="preserve"> </w:t>
      </w:r>
      <w:r w:rsidR="00914FC9">
        <w:t xml:space="preserve"> ( </w:t>
      </w:r>
      <w:proofErr w:type="spellStart"/>
      <w:r w:rsidR="00914FC9">
        <w:t>OIB</w:t>
      </w:r>
      <w:proofErr w:type="spellEnd"/>
      <w:r w:rsidR="00914FC9">
        <w:t xml:space="preserve">: </w:t>
      </w:r>
      <w:proofErr w:type="spellStart"/>
      <w:r w:rsidR="00914FC9">
        <w:t>37708377264</w:t>
      </w:r>
      <w:proofErr w:type="spellEnd"/>
      <w:r w:rsidR="00914FC9">
        <w:t>).</w:t>
      </w:r>
    </w:p>
    <w:p w:rsidRDefault="00914FC9" w:rsidP="00D85CC6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>
        <w:t>položenog predujma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914FC9" w:rsidP="00653C3B" w:rsidR="00914FC9" w:rsidRPr="008A2CA9">
      <w:pPr>
        <w:ind w:firstLine="708"/>
        <w:jc w:val="both"/>
      </w:pPr>
      <w:r w:rsidRPr="008A2CA9">
        <w:t>Dužnik kao predlagatelj</w:t>
      </w:r>
      <w:r>
        <w:t xml:space="preserve"> SUPER </w:t>
      </w:r>
      <w:proofErr w:type="spellStart"/>
      <w:r>
        <w:t>POLIMEDIA</w:t>
      </w:r>
      <w:proofErr w:type="spellEnd"/>
      <w:r>
        <w:t xml:space="preserve"> d.o.o., Zagreb, Antuna Šoljana </w:t>
      </w:r>
      <w:proofErr w:type="spellStart"/>
      <w:r>
        <w:t>12</w:t>
      </w:r>
      <w:proofErr w:type="spellEnd"/>
      <w:r>
        <w:t xml:space="preserve">, koga zastupa Antonija </w:t>
      </w:r>
      <w:proofErr w:type="spellStart"/>
      <w:r>
        <w:t>Selak</w:t>
      </w:r>
      <w:proofErr w:type="spellEnd"/>
      <w:r>
        <w:t xml:space="preserve">, odvjetnica iz Zagreba, </w:t>
      </w:r>
      <w:proofErr w:type="spellStart"/>
      <w:r>
        <w:t>Drenovečka</w:t>
      </w:r>
      <w:proofErr w:type="spellEnd"/>
      <w:r>
        <w:t xml:space="preserve"> 3/3,</w:t>
      </w:r>
      <w:r w:rsidRPr="008A2CA9">
        <w:t xml:space="preserve"> podnio je dana </w:t>
      </w:r>
      <w:proofErr w:type="spellStart"/>
      <w:r>
        <w:t>31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>.</w:t>
      </w:r>
      <w:r w:rsidRPr="008A2CA9">
        <w:t xml:space="preserve"> prijedlog za</w:t>
      </w:r>
      <w:r>
        <w:t xml:space="preserve"> otvaranje</w:t>
      </w:r>
      <w:r w:rsidRPr="008A2CA9">
        <w:t xml:space="preserve"> stečajnog postupka.   </w:t>
      </w:r>
    </w:p>
    <w:p w:rsidRDefault="00914FC9" w:rsidP="00914FC9" w:rsidR="00914FC9">
      <w:pPr>
        <w:ind w:firstLine="720"/>
        <w:jc w:val="both"/>
      </w:pPr>
      <w:r w:rsidRPr="008A2CA9">
        <w:t>U prijedlogu navodi kako</w:t>
      </w:r>
      <w:r>
        <w:t xml:space="preserve"> su računu dužnika blokirani za razdoblje od </w:t>
      </w:r>
      <w:proofErr w:type="spellStart"/>
      <w:r>
        <w:t>372</w:t>
      </w:r>
      <w:proofErr w:type="spellEnd"/>
      <w:r>
        <w:t xml:space="preserve"> dana, te da dužnik nema nikakve imovine i nesposoban je za plaćanje. </w:t>
      </w:r>
    </w:p>
    <w:p w:rsidRDefault="00914FC9" w:rsidP="00914FC9" w:rsidR="00914FC9">
      <w:pPr>
        <w:ind w:firstLine="720"/>
        <w:jc w:val="both"/>
      </w:pPr>
      <w:r>
        <w:t xml:space="preserve">Dužnik je uz prijedlog dostavio potvrdu FINA-e od </w:t>
      </w:r>
      <w:proofErr w:type="spellStart"/>
      <w:r>
        <w:t>26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 xml:space="preserve">., te </w:t>
      </w:r>
      <w:proofErr w:type="spellStart"/>
      <w:r>
        <w:t>javnoovjerovljeni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popis imovine. </w:t>
      </w:r>
    </w:p>
    <w:p w:rsidRDefault="00914FC9" w:rsidP="00914FC9" w:rsidR="00914FC9">
      <w:pPr>
        <w:ind w:firstLine="720"/>
        <w:jc w:val="both"/>
      </w:pPr>
      <w:r>
        <w:t xml:space="preserve">Prema </w:t>
      </w:r>
      <w:proofErr w:type="spellStart"/>
      <w:r>
        <w:t>javnoovjerovljenom</w:t>
      </w:r>
      <w:proofErr w:type="spellEnd"/>
      <w:r>
        <w:t xml:space="preserve">  </w:t>
      </w:r>
      <w:proofErr w:type="spellStart"/>
      <w:r>
        <w:t>prokaznom</w:t>
      </w:r>
      <w:proofErr w:type="spellEnd"/>
      <w:r>
        <w:t xml:space="preserve"> popisu imovine, dužnik nema nikakve imovine. </w:t>
      </w:r>
    </w:p>
    <w:p w:rsidRDefault="00112A55" w:rsidP="00726879" w:rsidR="00112A55">
      <w:pPr>
        <w:ind w:firstLine="555"/>
        <w:jc w:val="both"/>
      </w:pPr>
    </w:p>
    <w:p w:rsidRDefault="00726879" w:rsidP="00726879" w:rsidR="00726879">
      <w:pPr>
        <w:jc w:val="both"/>
      </w:pPr>
      <w:r w:rsidRPr="00E56243">
        <w:tab/>
        <w:t>Rješenjem o</w:t>
      </w:r>
      <w:r>
        <w:t xml:space="preserve">vog suda od </w:t>
      </w:r>
      <w:proofErr w:type="spellStart"/>
      <w:r w:rsidR="009520E8">
        <w:t>17.prosinca</w:t>
      </w:r>
      <w:proofErr w:type="spellEnd"/>
      <w:r>
        <w:t xml:space="preserve"> </w:t>
      </w:r>
      <w:proofErr w:type="spellStart"/>
      <w:r>
        <w:t>201</w:t>
      </w:r>
      <w:r w:rsidR="00112A55">
        <w:t>5</w:t>
      </w:r>
      <w:proofErr w:type="spellEnd"/>
      <w:r>
        <w:t xml:space="preserve">. pokrenut je postupak radi utvrđenja uvjeta za otvaranje stečajnog postupka, a dana </w:t>
      </w:r>
      <w:proofErr w:type="spellStart"/>
      <w:r w:rsidR="009520E8">
        <w:t>10.veljače</w:t>
      </w:r>
      <w:proofErr w:type="spellEnd"/>
      <w:r w:rsidR="009520E8">
        <w:t xml:space="preserve"> </w:t>
      </w:r>
      <w:proofErr w:type="spellStart"/>
      <w:r w:rsidR="00112A55">
        <w:t>201</w:t>
      </w:r>
      <w:r w:rsidR="009520E8">
        <w:t>6</w:t>
      </w:r>
      <w:proofErr w:type="spellEnd"/>
      <w:r w:rsidR="00112A55">
        <w:t xml:space="preserve">. </w:t>
      </w:r>
      <w:r>
        <w:t xml:space="preserve">održano ročište radi izjašnjenja o prijedlogu za otvaranje stečajnog postupka. </w:t>
      </w:r>
    </w:p>
    <w:p w:rsidRDefault="00726879" w:rsidP="00726879" w:rsidR="00726879">
      <w:pPr>
        <w:pStyle w:val="Tijeloteksta"/>
      </w:pPr>
    </w:p>
    <w:p w:rsidRDefault="00726879" w:rsidP="00726879" w:rsidR="00726879">
      <w:pPr>
        <w:pStyle w:val="Tijeloteksta"/>
        <w:ind w:firstLine="708"/>
      </w:pPr>
      <w:r>
        <w:lastRenderedPageBreak/>
        <w:t xml:space="preserve">Rješenjem ovog suda od </w:t>
      </w:r>
      <w:proofErr w:type="spellStart"/>
      <w:r w:rsidR="009520E8">
        <w:t>10.veljače</w:t>
      </w:r>
      <w:proofErr w:type="spellEnd"/>
      <w:r w:rsidR="009520E8">
        <w:t xml:space="preserve">  </w:t>
      </w:r>
      <w:proofErr w:type="spellStart"/>
      <w:r w:rsidR="009520E8">
        <w:t>2</w:t>
      </w:r>
      <w:r w:rsidR="00112A55">
        <w:t>01</w:t>
      </w:r>
      <w:r w:rsidR="009520E8">
        <w:t>6</w:t>
      </w:r>
      <w:proofErr w:type="spellEnd"/>
      <w:r w:rsidR="00112A55">
        <w:t xml:space="preserve">. </w:t>
      </w:r>
      <w:r>
        <w:t xml:space="preserve">imenovan je privremeni stečajni upravitelj </w:t>
      </w:r>
      <w:r w:rsidR="00DC1B77">
        <w:t>Petar Popović</w:t>
      </w:r>
      <w:r>
        <w:t xml:space="preserve">, čija je zadaća bila utvrditi imovinu dužnika i njezinu vrijednost, stanje obveza dužnika, te je li imovina dužnika dovoljna za namirenje </w:t>
      </w:r>
      <w:r w:rsidR="00DC1B77">
        <w:t>troškova postupka.</w:t>
      </w:r>
    </w:p>
    <w:p w:rsidRDefault="00653C3B" w:rsidP="00726879" w:rsidR="00653C3B">
      <w:pPr>
        <w:pStyle w:val="Tijeloteksta"/>
        <w:ind w:firstLine="708"/>
      </w:pPr>
      <w:r w:rsidRPr="00E56243">
        <w:t xml:space="preserve">Iz izvješća stečajnog upravitelja proizlazi da </w:t>
      </w:r>
      <w:r>
        <w:t>su</w:t>
      </w:r>
      <w:r w:rsidRPr="00E56243">
        <w:t xml:space="preserve"> kod dužnika ostvaren</w:t>
      </w:r>
      <w:r>
        <w:t>i</w:t>
      </w:r>
      <w:r w:rsidRPr="00E56243">
        <w:t xml:space="preserve"> stečajni razlog-</w:t>
      </w:r>
      <w:r>
        <w:t xml:space="preserve">nesposobnost za plaćanje, prezaduženosti, te da </w:t>
      </w:r>
      <w:r w:rsidRPr="00E56243">
        <w:t>imovin</w:t>
      </w:r>
      <w:r>
        <w:t xml:space="preserve">a dužnika nije dostatna za namirenje troškova </w:t>
      </w:r>
      <w:r w:rsidRPr="00E56243">
        <w:t xml:space="preserve">prethodnog i stečajnog postupka. Slijedom navedenog, predložio je </w:t>
      </w:r>
      <w:r>
        <w:t xml:space="preserve">pozvati </w:t>
      </w:r>
      <w:r w:rsidRPr="00E56243">
        <w:t xml:space="preserve">zainteresirani vjerovnici predujmiti troškove stečajnog postupka u iznosu od </w:t>
      </w:r>
      <w:proofErr w:type="spellStart"/>
      <w:r>
        <w:t>27.000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te</w:t>
      </w:r>
      <w:r w:rsidRPr="00E56243">
        <w:t xml:space="preserve"> ako nitko ne predujmi navedene troškove, predložio je stečaj otvoriti i istovremeno zaključiti u skladu s čl. </w:t>
      </w:r>
      <w:proofErr w:type="spellStart"/>
      <w:r w:rsidRPr="00E56243">
        <w:t>63</w:t>
      </w:r>
      <w:proofErr w:type="spellEnd"/>
      <w:r w:rsidRPr="00E56243">
        <w:t>. st. 1. Stečajnog zakona.</w:t>
      </w:r>
    </w:p>
    <w:p w:rsidRDefault="00726879" w:rsidP="00726879" w:rsidR="00726879">
      <w:pPr>
        <w:pStyle w:val="Tijeloteksta"/>
        <w:ind w:firstLine="708"/>
      </w:pPr>
      <w:r>
        <w:t xml:space="preserve">Na ročištu radi rasprave i odlučivanja o otvaranju stečajnog postupka, održanom dana </w:t>
      </w:r>
      <w:proofErr w:type="spellStart"/>
      <w:r w:rsidR="00016E7A">
        <w:t>15.lipnja</w:t>
      </w:r>
      <w:proofErr w:type="spellEnd"/>
      <w:r>
        <w:t xml:space="preserve"> </w:t>
      </w:r>
      <w:proofErr w:type="spellStart"/>
      <w:r>
        <w:t>201</w:t>
      </w:r>
      <w:r w:rsidR="00016E7A">
        <w:t>6</w:t>
      </w:r>
      <w:proofErr w:type="spellEnd"/>
      <w:r>
        <w:t xml:space="preserve">. dužnik se nije protivio otvaranju stečajnog postupka. Nije imao primjedbi na izvješće privremenog stečajnog upravitelja i dopunu istog izvješća. </w:t>
      </w:r>
    </w:p>
    <w:p w:rsidRDefault="00997208" w:rsidP="00016E7A" w:rsidR="00016E7A" w:rsidRPr="00E56243">
      <w:pPr>
        <w:ind w:firstLine="708"/>
        <w:jc w:val="both"/>
      </w:pPr>
      <w:r>
        <w:t xml:space="preserve">Na ročištu je provedene uvid u očevidnik o redoslijedu plaćanja prema kojem je račun dužnika blokiran  od </w:t>
      </w:r>
      <w:proofErr w:type="spellStart"/>
      <w:r w:rsidR="00B104D0">
        <w:t>19.kolovoza</w:t>
      </w:r>
      <w:proofErr w:type="spellEnd"/>
      <w:r w:rsidR="00B104D0">
        <w:t xml:space="preserve"> </w:t>
      </w:r>
      <w:proofErr w:type="spellStart"/>
      <w:r w:rsidR="00B104D0">
        <w:t>2014</w:t>
      </w:r>
      <w:proofErr w:type="spellEnd"/>
      <w:r w:rsidR="00B104D0">
        <w:t>., a iznos blokade je 2.287.030,</w:t>
      </w:r>
      <w:proofErr w:type="spellStart"/>
      <w:r w:rsidR="00B104D0">
        <w:t>93</w:t>
      </w:r>
      <w:proofErr w:type="spellEnd"/>
      <w:r w:rsidR="00B104D0">
        <w:t xml:space="preserve"> kn.</w:t>
      </w:r>
      <w:r>
        <w:t xml:space="preserve"> </w:t>
      </w:r>
    </w:p>
    <w:p w:rsidRDefault="00016E7A" w:rsidP="00726879" w:rsidR="00016E7A">
      <w:pPr>
        <w:pStyle w:val="Tijeloteksta"/>
        <w:ind w:firstLine="708"/>
      </w:pPr>
    </w:p>
    <w:p w:rsidRDefault="00B104D0" w:rsidP="00726879" w:rsidR="00B104D0">
      <w:pPr>
        <w:pStyle w:val="Tijeloteksta"/>
        <w:ind w:firstLine="708"/>
      </w:pPr>
      <w:r>
        <w:t xml:space="preserve">Prema odredbi članka </w:t>
      </w:r>
      <w:r w:rsidR="00FD2195">
        <w:t xml:space="preserve">4. stavak 2. Stečajnog zakon </w:t>
      </w:r>
      <w:r w:rsidR="009B132D">
        <w:t>(N.N.br.44/</w:t>
      </w:r>
      <w:proofErr w:type="spellStart"/>
      <w:r w:rsidR="009B132D">
        <w:t>96</w:t>
      </w:r>
      <w:proofErr w:type="spellEnd"/>
      <w:r w:rsidR="009B132D">
        <w:t xml:space="preserve"> do </w:t>
      </w:r>
      <w:proofErr w:type="spellStart"/>
      <w:r w:rsidR="009B132D">
        <w:t>133</w:t>
      </w:r>
      <w:proofErr w:type="spellEnd"/>
      <w:r w:rsidR="009B132D">
        <w:t>/</w:t>
      </w:r>
      <w:proofErr w:type="spellStart"/>
      <w:r w:rsidR="009B132D">
        <w:t>12</w:t>
      </w:r>
      <w:proofErr w:type="spellEnd"/>
      <w:r w:rsidR="009B132D">
        <w:t xml:space="preserve">, dalje: </w:t>
      </w:r>
      <w:proofErr w:type="spellStart"/>
      <w:r w:rsidR="009B132D">
        <w:t>SZ</w:t>
      </w:r>
      <w:proofErr w:type="spellEnd"/>
      <w:r w:rsidR="009B132D">
        <w:t>)</w:t>
      </w:r>
      <w:r w:rsidR="006C1DB4">
        <w:t xml:space="preserve">, koji se u ovom postupku primjenjuje temeljem odredbe </w:t>
      </w:r>
      <w:proofErr w:type="spellStart"/>
      <w:r w:rsidR="006C1DB4">
        <w:t>441</w:t>
      </w:r>
      <w:proofErr w:type="spellEnd"/>
      <w:r w:rsidR="006C1DB4">
        <w:t>. stavak 1. Stečajnog zakona (N.N.br.71/</w:t>
      </w:r>
      <w:proofErr w:type="spellStart"/>
      <w:r w:rsidR="006C1DB4">
        <w:t>15</w:t>
      </w:r>
      <w:proofErr w:type="spellEnd"/>
      <w:r w:rsidR="006C1DB4">
        <w:t>)</w:t>
      </w:r>
      <w:r w:rsidR="009B132D">
        <w:t xml:space="preserve"> stečajni razlozi su nelikvidnost, nesposobnost za plaćanje i prezaduženost, a </w:t>
      </w:r>
      <w:r w:rsidR="009D454B">
        <w:t>prema odredbi stavka 6. istog članka dužnik je nesposoban za plaćanje ako ne može trajnije ispunjavati svoje dospjele novčane obveze. Smatra se da je dužnik nesposoban za plaćanje ako u očevidniku redosl</w:t>
      </w:r>
      <w:r w:rsidR="006C1DB4">
        <w:t>i</w:t>
      </w:r>
      <w:r w:rsidR="009D454B">
        <w:t xml:space="preserve">jeda osnova za plaćanje koje vodi Financijska agencija ime evidentirane neizvršene osnove za plaćanje u razdoblju duljem od </w:t>
      </w:r>
      <w:proofErr w:type="spellStart"/>
      <w:r w:rsidR="009D454B">
        <w:t>60</w:t>
      </w:r>
      <w:proofErr w:type="spellEnd"/>
      <w:r w:rsidR="009D454B">
        <w:t xml:space="preserve"> dana, a koje je trebalo na temelju valjanih osnova plaćanje, bez daljnjeg pristanka dužnika naplatiti </w:t>
      </w:r>
      <w:r w:rsidR="006C1DB4">
        <w:t>s bilo kojeg od njegovih računa</w:t>
      </w:r>
      <w:r w:rsidR="00251399">
        <w:t xml:space="preserve"> (članak 4. stavak 7. </w:t>
      </w:r>
      <w:proofErr w:type="spellStart"/>
      <w:r w:rsidR="00251399">
        <w:t>SZ</w:t>
      </w:r>
      <w:proofErr w:type="spellEnd"/>
      <w:r w:rsidR="00251399">
        <w:t>-a)</w:t>
      </w:r>
      <w:r w:rsidR="006C1DB4">
        <w:t>.</w:t>
      </w:r>
    </w:p>
    <w:p w:rsidRDefault="00653C3B" w:rsidP="00653C3B" w:rsidR="006C1DB4">
      <w:pPr>
        <w:jc w:val="both"/>
      </w:pPr>
      <w:r>
        <w:tab/>
      </w:r>
      <w:r w:rsidR="006C1DB4">
        <w:t xml:space="preserve">Sud je temeljem uvida u dužnikov očevidnik </w:t>
      </w:r>
      <w:r w:rsidR="00251399">
        <w:t xml:space="preserve">o </w:t>
      </w:r>
      <w:r w:rsidR="006C1DB4">
        <w:t xml:space="preserve">redoslijeda plaćanja prema kojem je račun dužnika blokiran  od </w:t>
      </w:r>
      <w:proofErr w:type="spellStart"/>
      <w:r w:rsidR="006C1DB4">
        <w:t>19.kolovoza</w:t>
      </w:r>
      <w:proofErr w:type="spellEnd"/>
      <w:r w:rsidR="006C1DB4">
        <w:t xml:space="preserve"> </w:t>
      </w:r>
      <w:proofErr w:type="spellStart"/>
      <w:r w:rsidR="006C1DB4">
        <w:t>2014</w:t>
      </w:r>
      <w:proofErr w:type="spellEnd"/>
      <w:r w:rsidR="006C1DB4">
        <w:t>., a iznos blokade je 2.287.030,</w:t>
      </w:r>
      <w:proofErr w:type="spellStart"/>
      <w:r w:rsidR="006C1DB4">
        <w:t>93</w:t>
      </w:r>
      <w:proofErr w:type="spellEnd"/>
      <w:r w:rsidR="006C1DB4">
        <w:t xml:space="preserve"> kn</w:t>
      </w:r>
      <w:r w:rsidR="00251399">
        <w:t xml:space="preserve"> nedvojbenim kod dužnika utvrdio postojanje stečajnog razloga nesposobnosti za plaćanje (članak 4. stavak 7. </w:t>
      </w:r>
      <w:proofErr w:type="spellStart"/>
      <w:r w:rsidR="00251399">
        <w:t>SZ</w:t>
      </w:r>
      <w:proofErr w:type="spellEnd"/>
      <w:r w:rsidR="00251399">
        <w:t>-a)</w:t>
      </w:r>
      <w:r w:rsidR="006C1DB4">
        <w:t>.</w:t>
      </w:r>
    </w:p>
    <w:p w:rsidRDefault="00653C3B" w:rsidP="00653C3B" w:rsidR="00653C3B">
      <w:pPr>
        <w:overflowPunct w:val="false"/>
        <w:ind w:firstLine="708"/>
        <w:jc w:val="both"/>
      </w:pPr>
    </w:p>
    <w:p w:rsidRDefault="00653C3B" w:rsidP="008C3774" w:rsidR="00653C3B">
      <w:pPr>
        <w:overflowPunct w:val="false"/>
        <w:ind w:firstLine="708"/>
        <w:jc w:val="both"/>
      </w:pPr>
      <w:r>
        <w:t xml:space="preserve">Prema odredbi članka </w:t>
      </w:r>
      <w:proofErr w:type="spellStart"/>
      <w:r w:rsidR="004316B9">
        <w:t>63</w:t>
      </w:r>
      <w:proofErr w:type="spellEnd"/>
      <w:r w:rsidR="004316B9">
        <w:t>.</w:t>
      </w:r>
      <w:r>
        <w:t xml:space="preserve"> stavak 1. </w:t>
      </w:r>
      <w:proofErr w:type="spellStart"/>
      <w:r>
        <w:t>SZ</w:t>
      </w:r>
      <w:proofErr w:type="spellEnd"/>
      <w:r>
        <w:t xml:space="preserve">-a </w:t>
      </w:r>
      <w:r w:rsidR="004316B9">
        <w:t xml:space="preserve">tijekom prethodnog postupka </w:t>
      </w:r>
      <w:r>
        <w:t xml:space="preserve">utvrdi da imovina dužnika koja bi ušla u stečajnu masu nije dovoljna ni za namirenje troškova tog postupka ili je neznatne vrijednosti, </w:t>
      </w:r>
      <w:r w:rsidR="004316B9">
        <w:t xml:space="preserve">stečajni sudac će donijeti odluku o otvaranju i zaključenju stečajnog postupka. </w:t>
      </w:r>
      <w:r w:rsidR="008C3774">
        <w:t xml:space="preserve">Postupak se neće zaključiti ako se u roku koji rješenjem odredi stečajni sudac predujmi dostatan iznos novca </w:t>
      </w:r>
      <w:r>
        <w:t xml:space="preserve">za </w:t>
      </w:r>
      <w:r w:rsidR="008C3774">
        <w:t xml:space="preserve">pokriće </w:t>
      </w:r>
      <w:r>
        <w:t xml:space="preserve"> troškova </w:t>
      </w:r>
      <w:r w:rsidR="008C3774">
        <w:t xml:space="preserve">kako </w:t>
      </w:r>
      <w:r>
        <w:t xml:space="preserve">prethodnoga </w:t>
      </w:r>
      <w:r w:rsidR="008C3774">
        <w:t xml:space="preserve">tako i </w:t>
      </w:r>
      <w:r>
        <w:t xml:space="preserve"> otvorenog stečajnog postupka. </w:t>
      </w:r>
    </w:p>
    <w:p w:rsidRDefault="00653C3B" w:rsidP="00653C3B" w:rsidR="00653C3B" w:rsidRPr="006C5196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proofErr w:type="spellStart"/>
      <w:r w:rsidR="008C3774">
        <w:t>15</w:t>
      </w:r>
      <w:proofErr w:type="spellEnd"/>
      <w:r w:rsidR="008C3774">
        <w:t>. lipnja</w:t>
      </w:r>
      <w:r>
        <w:t xml:space="preserve">  </w:t>
      </w:r>
      <w:proofErr w:type="spellStart"/>
      <w:r>
        <w:t>201</w:t>
      </w:r>
      <w:r w:rsidR="008C3774">
        <w:t>6</w:t>
      </w:r>
      <w:proofErr w:type="spellEnd"/>
      <w:r w:rsidRPr="006C5196">
        <w:t xml:space="preserve">. pozvao vjerovnike stečajnog dužnika u roku od </w:t>
      </w:r>
      <w:proofErr w:type="spellStart"/>
      <w:r>
        <w:t>15</w:t>
      </w:r>
      <w:proofErr w:type="spellEnd"/>
      <w:r w:rsidRPr="006C5196">
        <w:t xml:space="preserve"> dana predujmiti iznos od </w:t>
      </w:r>
      <w:proofErr w:type="spellStart"/>
      <w:r w:rsidR="008C3774">
        <w:t>27.000</w:t>
      </w:r>
      <w:proofErr w:type="spellEnd"/>
      <w:r w:rsidR="008C3774">
        <w:t>,</w:t>
      </w:r>
      <w:proofErr w:type="spellStart"/>
      <w:r w:rsidR="008C3774">
        <w:t>00</w:t>
      </w:r>
      <w:proofErr w:type="spellEnd"/>
      <w:r>
        <w:t xml:space="preserve"> </w:t>
      </w:r>
      <w:r w:rsidRPr="006C5196">
        <w:t xml:space="preserve"> kn za pokriće troškova prethodnog i stečajnog postupka. Navedeno rješenje objavljeno j</w:t>
      </w:r>
      <w:r>
        <w:t xml:space="preserve">e na e-oglasnoj ploči dana </w:t>
      </w:r>
      <w:proofErr w:type="spellStart"/>
      <w:r>
        <w:t>1</w:t>
      </w:r>
      <w:r w:rsidR="00DC3131">
        <w:t>5.lipnja</w:t>
      </w:r>
      <w:proofErr w:type="spellEnd"/>
      <w:r>
        <w:t xml:space="preserve"> </w:t>
      </w:r>
      <w:proofErr w:type="spellStart"/>
      <w:r>
        <w:t>201</w:t>
      </w:r>
      <w:r w:rsidR="00DC3131">
        <w:t>6</w:t>
      </w:r>
      <w:proofErr w:type="spellEnd"/>
      <w:r>
        <w:t>.</w:t>
      </w:r>
      <w:r w:rsidRPr="006C5196">
        <w:t xml:space="preserve"> Vjerovnici nisu predujmili iznos od </w:t>
      </w:r>
      <w:proofErr w:type="spellStart"/>
      <w:r w:rsidR="00DC3131">
        <w:t>27.000</w:t>
      </w:r>
      <w:proofErr w:type="spellEnd"/>
      <w:r w:rsidRPr="006C5196">
        <w:t>,</w:t>
      </w:r>
      <w:proofErr w:type="spellStart"/>
      <w:r w:rsidRPr="006C5196">
        <w:t>00</w:t>
      </w:r>
      <w:proofErr w:type="spellEnd"/>
      <w:r w:rsidRPr="006C5196">
        <w:t xml:space="preserve"> kn za pokriće troškova prethodnog i stečajnog postupka. </w:t>
      </w:r>
    </w:p>
    <w:p w:rsidRDefault="00DC3131" w:rsidP="00DC3131" w:rsidR="00DC3131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>
        <w:t>15.lipnja</w:t>
      </w:r>
      <w:proofErr w:type="spellEnd"/>
      <w:r>
        <w:t xml:space="preserve"> </w:t>
      </w:r>
      <w:proofErr w:type="spellStart"/>
      <w:r>
        <w:t>2016</w:t>
      </w:r>
      <w:proofErr w:type="spellEnd"/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citiranom odredbom čl. </w:t>
      </w:r>
      <w:proofErr w:type="spellStart"/>
      <w:smartTag w:element="metricconverter" w:uri="urn:schemas-microsoft-com:office:smarttags">
        <w:smartTagPr>
          <w:attr w:val="63. st" w:name="ProductID"/>
        </w:smartTagPr>
        <w:r w:rsidRPr="006C5196">
          <w:t>63</w:t>
        </w:r>
        <w:proofErr w:type="spellEnd"/>
        <w:r w:rsidRPr="006C5196">
          <w:t>. st</w:t>
        </w:r>
      </w:smartTag>
      <w:r w:rsidRPr="006C5196">
        <w:t xml:space="preserve">. 1. </w:t>
      </w:r>
      <w:proofErr w:type="spellStart"/>
      <w:r w:rsidRPr="006C5196">
        <w:t>SZ</w:t>
      </w:r>
      <w:proofErr w:type="spellEnd"/>
      <w:r w:rsidRPr="006C5196">
        <w:t>-a otvoriti i zaključiti stečajni postupak nad dužnikom.</w:t>
      </w:r>
    </w:p>
    <w:p w:rsidRDefault="00BF15DC" w:rsidP="00363447" w:rsidR="00BF15DC">
      <w:pPr>
        <w:ind w:firstLine="708"/>
        <w:jc w:val="both"/>
      </w:pPr>
    </w:p>
    <w:p w:rsidRDefault="00BF15DC" w:rsidP="00363447" w:rsidR="00BF15DC">
      <w:pPr>
        <w:ind w:firstLine="708"/>
        <w:jc w:val="both"/>
      </w:pPr>
    </w:p>
    <w:p w:rsidRDefault="00BF15DC" w:rsidP="00363447" w:rsidR="00BF15DC">
      <w:pPr>
        <w:ind w:firstLine="708"/>
        <w:jc w:val="both"/>
      </w:pPr>
      <w:r>
        <w:lastRenderedPageBreak/>
        <w:t xml:space="preserve">Kako je ovaj stečajni postupak pokrenut prije stupanja na snagu  Stečajnog zakona (NN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stečajnog upravitelj imenovao je stečajni sudac.</w:t>
      </w:r>
    </w:p>
    <w:p w:rsidRDefault="00C12410" w:rsidP="00C12410" w:rsidR="00C12410" w:rsidRPr="006C5196"/>
    <w:p w:rsidRDefault="00363447" w:rsidP="002577EA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FA5B28">
        <w:t>7.srpnja</w:t>
      </w:r>
      <w:proofErr w:type="spellEnd"/>
      <w:r w:rsidR="00BF15DC">
        <w:t xml:space="preserve"> </w:t>
      </w:r>
      <w:r w:rsidR="00726879">
        <w:t xml:space="preserve"> </w:t>
      </w:r>
      <w:r w:rsidR="00BF15DC">
        <w:t xml:space="preserve"> </w:t>
      </w:r>
      <w:proofErr w:type="spellStart"/>
      <w:r w:rsidR="00BF15DC">
        <w:t>2016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2577EA">
        <w:t>v.r.</w:t>
      </w:r>
    </w:p>
    <w:p w:rsidRDefault="005A4E22" w:rsidP="00C12410" w:rsidR="005A4E22" w:rsidRPr="006C5196"/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3E0E43" w:rsidP="00363447" w:rsidR="003E0E43" w:rsidRPr="006C5196">
      <w:pPr>
        <w:jc w:val="both"/>
      </w:pPr>
    </w:p>
    <w:p w:rsidRDefault="002577EA" w:rsidP="00422EE0" w:rsidR="002577E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577EA" w:rsidP="00422EE0" w:rsidR="002577EA">
      <w:pPr>
        <w:jc w:val="both"/>
      </w:pPr>
      <w:r>
        <w:t xml:space="preserve">               Valentina Delač</w:t>
      </w:r>
    </w:p>
    <w:p w:rsidRDefault="00E63E36" w:rsidP="002577EA" w:rsidR="00E63E36" w:rsidRPr="00E63E36">
      <w:pPr>
        <w:ind w:left="72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D900CC">
      <w:rPr>
        <w:rFonts w:cs="Times New Roman" w:hAnsi="Times New Roman" w:ascii="Times New Roman"/>
        <w:b w:val="false"/>
        <w:sz w:val="24"/>
        <w:szCs w:val="24"/>
      </w:rPr>
      <w:t>688</w:t>
    </w:r>
    <w:proofErr w:type="spellEnd"/>
    <w:r w:rsidR="00112A55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112A55">
      <w:rPr>
        <w:rFonts w:cs="Times New Roman" w:hAnsi="Times New Roman" w:ascii="Times New Roman"/>
        <w:b w:val="false"/>
        <w:sz w:val="24"/>
        <w:szCs w:val="24"/>
      </w:rPr>
      <w:t>15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B4CD8"/>
    <w:rsid w:val="000C5D82"/>
    <w:rsid w:val="00102A0F"/>
    <w:rsid w:val="00112A55"/>
    <w:rsid w:val="00144607"/>
    <w:rsid w:val="001A4848"/>
    <w:rsid w:val="0023149C"/>
    <w:rsid w:val="00246161"/>
    <w:rsid w:val="00251399"/>
    <w:rsid w:val="002577EA"/>
    <w:rsid w:val="002B0102"/>
    <w:rsid w:val="002B7E51"/>
    <w:rsid w:val="002C1044"/>
    <w:rsid w:val="00347CA4"/>
    <w:rsid w:val="00351508"/>
    <w:rsid w:val="00363447"/>
    <w:rsid w:val="00392E4D"/>
    <w:rsid w:val="003E0E43"/>
    <w:rsid w:val="00410190"/>
    <w:rsid w:val="004316B9"/>
    <w:rsid w:val="0044106C"/>
    <w:rsid w:val="00471353"/>
    <w:rsid w:val="004C5B58"/>
    <w:rsid w:val="004D34E6"/>
    <w:rsid w:val="005224DC"/>
    <w:rsid w:val="005448EA"/>
    <w:rsid w:val="005A4E22"/>
    <w:rsid w:val="005B2113"/>
    <w:rsid w:val="00603A21"/>
    <w:rsid w:val="00653C3B"/>
    <w:rsid w:val="006671E6"/>
    <w:rsid w:val="006B10DF"/>
    <w:rsid w:val="006C1DB4"/>
    <w:rsid w:val="006C5196"/>
    <w:rsid w:val="00726879"/>
    <w:rsid w:val="00780919"/>
    <w:rsid w:val="007E349A"/>
    <w:rsid w:val="0082423D"/>
    <w:rsid w:val="008C3774"/>
    <w:rsid w:val="008E59F9"/>
    <w:rsid w:val="00910DEA"/>
    <w:rsid w:val="00914FC9"/>
    <w:rsid w:val="009520E8"/>
    <w:rsid w:val="00976D9E"/>
    <w:rsid w:val="00997208"/>
    <w:rsid w:val="009B132D"/>
    <w:rsid w:val="009B7AB6"/>
    <w:rsid w:val="009C6B90"/>
    <w:rsid w:val="009D454B"/>
    <w:rsid w:val="009E4E4C"/>
    <w:rsid w:val="00A22B7B"/>
    <w:rsid w:val="00AD69C1"/>
    <w:rsid w:val="00B104D0"/>
    <w:rsid w:val="00B221D4"/>
    <w:rsid w:val="00B8024A"/>
    <w:rsid w:val="00BC2DA8"/>
    <w:rsid w:val="00BD17D3"/>
    <w:rsid w:val="00BF15DC"/>
    <w:rsid w:val="00C12410"/>
    <w:rsid w:val="00C12C33"/>
    <w:rsid w:val="00C47008"/>
    <w:rsid w:val="00C679AF"/>
    <w:rsid w:val="00C755A1"/>
    <w:rsid w:val="00CA4E71"/>
    <w:rsid w:val="00D85CC6"/>
    <w:rsid w:val="00D900CC"/>
    <w:rsid w:val="00DC1B77"/>
    <w:rsid w:val="00DC3131"/>
    <w:rsid w:val="00E46026"/>
    <w:rsid w:val="00E63E36"/>
    <w:rsid w:val="00EA52D5"/>
    <w:rsid w:val="00EB51F8"/>
    <w:rsid w:val="00F33737"/>
    <w:rsid w:val="00F51E11"/>
    <w:rsid w:val="00F61CF3"/>
    <w:rsid w:val="00FA5B28"/>
    <w:rsid w:val="00FA7982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9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9A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9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9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9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9A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9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9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POLIMEDIA d.o.o. zastupanog po punomoćniku Antonia Selak</izvorni_sadrzaj>
    <derivirana_varijabla naziv="DomainObject.Predmet.ProtustrankaFormated_1">  SUPER POLIMEDIA d.o.o. zastupanog po punomoćniku Antonia Selak</derivirana_varijabla>
  </DomainObject.Predmet.ProtustrankaFormated>
  <DomainObject.Predmet.ProtustrankaFormatedOIB>
    <izvorni_sadrzaj>  SUPER POLIMEDIA d.o.o., OIB 37708377264 zastupanog po punomoćniku Antonia Selak</izvorni_sadrzaj>
    <derivirana_varijabla naziv="DomainObject.Predmet.ProtustrankaFormatedOIB_1">  SUPER POLIMEDIA d.o.o., OIB 37708377264 zastupanog po punomoćniku Antonia Selak</derivirana_varijabla>
  </DomainObject.Predmet.ProtustrankaFormatedOIB>
  <DomainObject.Predmet.ProtustrankaFormatedWithAdress>
    <izvorni_sadrzaj> SUPER POLIMEDIA d.o.o., Antuna Šoljana 12, 10000 Zagreb zastupanog po punomoćniku Antonia Selak</izvorni_sadrzaj>
    <derivirana_varijabla naziv="DomainObject.Predmet.ProtustrankaFormatedWithAdress_1"> SUPER POLIMEDIA d.o.o., Antuna Šoljana 12, 10000 Zagreb zastupanog po punomoćniku Antonia Selak</derivirana_varijabla>
  </DomainObject.Predmet.ProtustrankaFormatedWithAdress>
  <DomainObject.Predmet.ProtustrankaFormatedWithAdressOIB>
    <izvorni_sadrzaj> SUPER POLIMEDIA d.o.o., OIB 37708377264, Antuna Šoljana 12, 10000 Zagreb zastupanog po punomoćniku Antonia Selak</izvorni_sadrzaj>
    <derivirana_varijabla naziv="DomainObject.Predmet.ProtustrankaFormatedWithAdressOIB_1"> SUPER POLIMEDIA d.o.o., OIB 37708377264, Antuna Šoljana 12, 10000 Zagreb zastupanog po punomoćniku Antonia Selak</derivirana_varijabla>
  </DomainObject.Predmet.ProtustrankaFormatedWithAdressOIB>
  <DomainObject.Predmet.ProtustrankaWithAdress>
    <izvorni_sadrzaj>SUPER POLIMEDIA d.o.o. Antuna Šoljana 12, 10000 Zagreb</izvorni_sadrzaj>
    <derivirana_varijabla naziv="DomainObject.Predmet.ProtustrankaWithAdress_1">SUPER POLIMEDIA d.o.o. Antuna Šoljana 12, 10000 Zagreb</derivirana_varijabla>
  </DomainObject.Predmet.ProtustrankaWithAdress>
  <DomainObject.Predmet.ProtustrankaWithAdressOIB>
    <izvorni_sadrzaj>SUPER POLIMEDIA d.o.o., OIB 37708377264, Antuna Šoljana 12, 10000 Zagreb</izvorni_sadrzaj>
    <derivirana_varijabla naziv="DomainObject.Predmet.ProtustrankaWithAdressOIB_1">SUPER POLIMEDIA d.o.o., OIB 37708377264, Antuna Šoljana 12, 10000 Zagreb</derivirana_varijabla>
  </DomainObject.Predmet.ProtustrankaWithAdressOIB>
  <DomainObject.Predmet.ProtustrankaNazivFormated>
    <izvorni_sadrzaj>SUPER POLIMEDIA d.o.o.</izvorni_sadrzaj>
    <derivirana_varijabla naziv="DomainObject.Predmet.ProtustrankaNazivFormated_1">SUPER POLIMEDIA d.o.o.</derivirana_varijabla>
  </DomainObject.Predmet.ProtustrankaNazivFormated>
  <DomainObject.Predmet.ProtustrankaNazivFormatedOIB>
    <izvorni_sadrzaj>SUPER POLIMEDIA d.o.o., OIB 37708377264</izvorni_sadrzaj>
    <derivirana_varijabla naziv="DomainObject.Predmet.ProtustrankaNazivFormatedOIB_1">SUPER POLIMEDIA d.o.o., OIB 37708377264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 POLIMEDIA d.o.o.</izvorni_sadrzaj>
    <derivirana_varijabla naziv="DomainObject.Predmet.StrankaFormated_1">  SUPER POLIMEDIA d.o.o.</derivirana_varijabla>
  </DomainObject.Predmet.StrankaFormated>
  <DomainObject.Predmet.StrankaFormatedOIB>
    <izvorni_sadrzaj>  SUPER POLIMEDIA d.o.o., OIB 37708377264</izvorni_sadrzaj>
    <derivirana_varijabla naziv="DomainObject.Predmet.StrankaFormatedOIB_1">  SUPER POLIMEDIA d.o.o., OIB 37708377264</derivirana_varijabla>
  </DomainObject.Predmet.StrankaFormatedOIB>
  <DomainObject.Predmet.StrankaFormatedWithAdress>
    <izvorni_sadrzaj> SUPER POLIMEDIA d.o.o., Antuna Šoljana 12, 10000 Zagreb</izvorni_sadrzaj>
    <derivirana_varijabla naziv="DomainObject.Predmet.StrankaFormatedWithAdress_1"> SUPER POLIMEDIA d.o.o., Antuna Šoljana 12, 10000 Zagreb</derivirana_varijabla>
  </DomainObject.Predmet.StrankaFormatedWithAdress>
  <DomainObject.Predmet.StrankaFormatedWithAdressOIB>
    <izvorni_sadrzaj> SUPER POLIMEDIA d.o.o., OIB 37708377264, Antuna Šoljana 12, 10000 Zagreb</izvorni_sadrzaj>
    <derivirana_varijabla naziv="DomainObject.Predmet.StrankaFormatedWithAdressOIB_1"> SUPER POLIMEDIA d.o.o., OIB 37708377264, Antuna Šoljana 12, 10000 Zagreb</derivirana_varijabla>
  </DomainObject.Predmet.StrankaFormatedWithAdressOIB>
  <DomainObject.Predmet.StrankaWithAdress>
    <izvorni_sadrzaj>SUPER POLIMEDIA d.o.o. Antuna Šoljana 12,10000 Zagreb</izvorni_sadrzaj>
    <derivirana_varijabla naziv="DomainObject.Predmet.StrankaWithAdress_1">SUPER POLIMEDIA d.o.o. Antuna Šoljana 12,10000 Zagreb</derivirana_varijabla>
  </DomainObject.Predmet.StrankaWithAdress>
  <DomainObject.Predmet.StrankaWithAdressOIB>
    <izvorni_sadrzaj>SUPER POLIMEDIA d.o.o., OIB 37708377264, Antuna Šoljana 12,10000 Zagreb</izvorni_sadrzaj>
    <derivirana_varijabla naziv="DomainObject.Predmet.StrankaWithAdressOIB_1">SUPER POLIMEDIA d.o.o., OIB 37708377264, Antuna Šoljana 12,10000 Zagreb</derivirana_varijabla>
  </DomainObject.Predmet.StrankaWithAdressOIB>
  <DomainObject.Predmet.StrankaNazivFormated>
    <izvorni_sadrzaj>SUPER POLIMEDIA d.o.o.</izvorni_sadrzaj>
    <derivirana_varijabla naziv="DomainObject.Predmet.StrankaNazivFormated_1">SUPER POLIMEDIA d.o.o.</derivirana_varijabla>
  </DomainObject.Predmet.StrankaNazivFormated>
  <DomainObject.Predmet.StrankaNazivFormatedOIB>
    <izvorni_sadrzaj>SUPER POLIMEDIA d.o.o., OIB 37708377264</izvorni_sadrzaj>
    <derivirana_varijabla naziv="DomainObject.Predmet.StrankaNazivFormatedOIB_1">SUPER POLIMEDIA d.o.o., OIB 37708377264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SUPER POLIMEDIA d.o.o.</item>
    </izvorni_sadrzaj>
    <derivirana_varijabla naziv="DomainObject.Predmet.StrankaListFormated_1">
      <item>SUPER POLIMEDIA d.o.o.</item>
    </derivirana_varijabla>
  </DomainObject.Predmet.StrankaListFormated>
  <DomainObject.Predmet.StrankaListFormatedOIB>
    <izvorni_sadrzaj>
      <item>SUPER POLIMEDIA d.o.o., OIB 37708377264</item>
    </izvorni_sadrzaj>
    <derivirana_varijabla naziv="DomainObject.Predmet.StrankaListFormatedOIB_1">
      <item>SUPER POLIMEDIA d.o.o., OIB 37708377264</item>
    </derivirana_varijabla>
  </DomainObject.Predmet.StrankaListFormatedOIB>
  <DomainObject.Predmet.StrankaListFormatedWithAdress>
    <izvorni_sadrzaj>
      <item>SUPER POLIMEDIA d.o.o., Antuna Šoljana 12, 10000 Zagreb</item>
    </izvorni_sadrzaj>
    <derivirana_varijabla naziv="DomainObject.Predmet.StrankaListFormatedWithAdress_1">
      <item>SUPER POLIMEDIA d.o.o., Antuna Šoljana 12, 10000 Zagreb</item>
    </derivirana_varijabla>
  </DomainObject.Predmet.StrankaListFormatedWithAdress>
  <DomainObject.Predmet.StrankaListFormatedWithAdressOIB>
    <izvorni_sadrzaj>
      <item>SUPER POLIMEDIA d.o.o., OIB 37708377264, Antuna Šoljana 12, 10000 Zagreb</item>
    </izvorni_sadrzaj>
    <derivirana_varijabla naziv="DomainObject.Predmet.StrankaListFormatedWithAdressOIB_1">
      <item>SUPER POLIMEDIA d.o.o., OIB 37708377264, Antuna Šoljana 12, 10000 Zagreb</item>
    </derivirana_varijabla>
  </DomainObject.Predmet.StrankaListFormatedWithAdressOIB>
  <DomainObject.Predmet.StrankaListNazivFormated>
    <izvorni_sadrzaj>
      <item>SUPER POLIMEDIA d.o.o.</item>
    </izvorni_sadrzaj>
    <derivirana_varijabla naziv="DomainObject.Predmet.StrankaListNazivFormated_1">
      <item>SUPER POLIMEDIA d.o.o.</item>
    </derivirana_varijabla>
  </DomainObject.Predmet.StrankaListNazivFormated>
  <DomainObject.Predmet.StrankaListNazivFormatedOIB>
    <izvorni_sadrzaj>
      <item>SUPER POLIMEDIA d.o.o., OIB 37708377264</item>
    </izvorni_sadrzaj>
    <derivirana_varijabla naziv="DomainObject.Predmet.StrankaListNazivFormatedOIB_1">
      <item>SUPER POLIMEDIA d.o.o., OIB 37708377264</item>
    </derivirana_varijabla>
  </DomainObject.Predmet.StrankaListNazivFormatedOIB>
  <DomainObject.Predmet.ProtuStrankaListFormated>
    <izvorni_sadrzaj>
      <item>SUPER POLIMEDIA d.o.o. zastupanog po punomoćniku Antonia Selak</item>
    </izvorni_sadrzaj>
    <derivirana_varijabla naziv="DomainObject.Predmet.ProtuStrankaListFormated_1">
      <item>SUPER POLIMEDIA d.o.o. zastupanog po punomoćniku Antonia Selak</item>
    </derivirana_varijabla>
  </DomainObject.Predmet.ProtuStrankaListFormated>
  <DomainObject.Predmet.ProtuStrankaListFormatedOIB>
    <izvorni_sadrzaj>
      <item>SUPER POLIMEDIA d.o.o., OIB 37708377264 zastupanog po punomoćniku Antonia Selak</item>
    </izvorni_sadrzaj>
    <derivirana_varijabla naziv="DomainObject.Predmet.ProtuStrankaListFormatedOIB_1">
      <item>SUPER POLIMEDIA d.o.o., OIB 37708377264 zastupanog po punomoćniku Antonia Selak</item>
    </derivirana_varijabla>
  </DomainObject.Predmet.ProtuStrankaListFormatedOIB>
  <DomainObject.Predmet.ProtuStrankaListFormatedWithAdress>
    <izvorni_sadrzaj>
      <item>SUPER POLIMEDIA d.o.o., Antuna Šoljana 12, 10000 Zagreb zastupanog po punomoćniku Antonia Selak</item>
    </izvorni_sadrzaj>
    <derivirana_varijabla naziv="DomainObject.Predmet.ProtuStrankaListFormatedWithAdress_1">
      <item>SUPER POLIMEDIA d.o.o., Antuna Šoljana 12, 10000 Zagreb zastupanog po punomoćniku Antonia Selak</item>
    </derivirana_varijabla>
  </DomainObject.Predmet.ProtuStrankaListFormatedWithAdress>
  <DomainObject.Predmet.ProtuStrankaListFormatedWithAdressOIB>
    <izvorni_sadrzaj>
      <item>SUPER POLIMEDIA d.o.o., OIB 37708377264, Antuna Šoljana 12, 10000 Zagreb zastupanog po punomoćniku Antonia Selak</item>
    </izvorni_sadrzaj>
    <derivirana_varijabla naziv="DomainObject.Predmet.ProtuStrankaListFormatedWithAdressOIB_1">
      <item>SUPER POLIMEDIA d.o.o., OIB 37708377264, Antuna Šoljana 12, 10000 Zagreb zastupanog po punomoćniku Antonia Selak</item>
    </derivirana_varijabla>
  </DomainObject.Predmet.ProtuStrankaListFormatedWithAdressOIB>
  <DomainObject.Predmet.ProtuStrankaListNazivFormated>
    <izvorni_sadrzaj>
      <item>SUPER POLIMEDIA d.o.o.</item>
    </izvorni_sadrzaj>
    <derivirana_varijabla naziv="DomainObject.Predmet.ProtuStrankaListNazivFormated_1">
      <item>SUPER POLIMEDIA d.o.o.</item>
    </derivirana_varijabla>
  </DomainObject.Predmet.ProtuStrankaListNazivFormated>
  <DomainObject.Predmet.ProtuStrankaListNazivFormatedOIB>
    <izvorni_sadrzaj>
      <item>SUPER POLIMEDIA d.o.o., OIB 37708377264</item>
    </izvorni_sadrzaj>
    <derivirana_varijabla naziv="DomainObject.Predmet.ProtuStrankaListNazivFormatedOIB_1">
      <item>SUPER POLIMEDIA d.o.o., OIB 37708377264</item>
    </derivirana_varijabla>
  </DomainObject.Predmet.ProtuStrankaListNazivFormatedOIB>
  <DomainObject.Predmet.OstaliListFormated>
    <izvorni_sadrzaj>
      <item>Antonia Selak punomoćnik sudionika u postupku SUPER POLIMEDIA d.o.o.</item>
      <item>Bruno Balen</item>
    </izvorni_sadrzaj>
    <derivirana_varijabla naziv="DomainObject.Predmet.OstaliListFormated_1">
      <item>Antonia Selak punomoćnik sudionika u postupku SUPER POLIMEDIA d.o.o.</item>
      <item>Bruno Balen</item>
    </derivirana_varijabla>
  </DomainObject.Predmet.OstaliListFormated>
  <DomainObject.Predmet.OstaliListFormatedOIB>
    <izvorni_sadrzaj>
      <item>Antonia Selak punomoćnik sudionika u postupku SUPER POLIMEDIA d.o.o.</item>
      <item>Bruno Balen, OIB 11868455414</item>
    </izvorni_sadrzaj>
    <derivirana_varijabla naziv="DomainObject.Predmet.OstaliListFormatedOIB_1">
      <item>Antonia Selak punomoćnik sudionika u postupku SUPER POLIMEDIA d.o.o.</item>
      <item>Bruno Balen, OIB 11868455414</item>
    </derivirana_varijabla>
  </DomainObject.Predmet.OstaliListFormatedOIB>
  <DomainObject.Predmet.OstaliListFormatedWithAdress>
    <izvorni_sadrzaj>
      <item>Antonia Selak, Gorjanska 26, 10000 Zagreb punomoćnik sudionika u postupku SUPER POLIMEDIA d.o.o.</item>
      <item>Bruno Balen, Antuna Šoljana 12, 10000 Zagreb</item>
    </izvorni_sadrzaj>
    <derivirana_varijabla naziv="DomainObject.Predmet.OstaliListFormatedWithAdress_1">
      <item>Antonia Selak, Gorjanska 26, 10000 Zagreb punomoćnik sudionika u postupku SUPER POLIMEDIA d.o.o.</item>
      <item>Bruno Balen, Antuna Šoljana 12, 10000 Zagreb</item>
    </derivirana_varijabla>
  </DomainObject.Predmet.OstaliListFormatedWithAdress>
  <DomainObject.Predmet.OstaliListFormatedWithAdressOIB>
    <izvorni_sadrzaj>
      <item>Antonia Selak, Gorjanska 26, 10000 Zagreb punomoćnik sudionika u postupku SUPER POLIMEDIA d.o.o.</item>
      <item>Bruno Balen, OIB 11868455414, Antuna Šoljana 12, 10000 Zagreb</item>
    </izvorni_sadrzaj>
    <derivirana_varijabla naziv="DomainObject.Predmet.OstaliListFormatedWithAdressOIB_1">
      <item>Antonia Selak, Gorjanska 26, 10000 Zagreb punomoćnik sudionika u postupku SUPER POLIMEDIA d.o.o.</item>
      <item>Bruno Balen, OIB 11868455414, Antuna Šoljana 12, 10000 Zagreb</item>
    </derivirana_varijabla>
  </DomainObject.Predmet.OstaliListFormatedWithAdressOIB>
  <DomainObject.Predmet.OstaliListNazivFormated>
    <izvorni_sadrzaj>
      <item>Antonia Selak</item>
      <item>Bruno Balen</item>
    </izvorni_sadrzaj>
    <derivirana_varijabla naziv="DomainObject.Predmet.OstaliListNazivFormated_1">
      <item>Antonia Selak</item>
      <item>Bruno Balen</item>
    </derivirana_varijabla>
  </DomainObject.Predmet.OstaliListNazivFormated>
  <DomainObject.Predmet.OstaliListNazivFormatedOIB>
    <izvorni_sadrzaj>
      <item>Antonia Selak</item>
      <item>Bruno Balen, OIB 11868455414</item>
    </izvorni_sadrzaj>
    <derivirana_varijabla naziv="DomainObject.Predmet.OstaliListNazivFormatedOIB_1">
      <item>Antonia Selak</item>
      <item>Bruno Balen, OIB 11868455414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 POLIMEDIA d.o.o.</izvorni_sadrzaj>
    <derivirana_varijabla naziv="DomainObject.Predmet.StrankaIDrugi_1">SUPER POLIMEDIA d.o.o.</derivirana_varijabla>
  </DomainObject.Predmet.StrankaIDrugi>
  <DomainObject.Predmet.ProtustrankaIDrugi>
    <izvorni_sadrzaj>SUPER POLIMEDIA d.o.o.</izvorni_sadrzaj>
    <derivirana_varijabla naziv="DomainObject.Predmet.ProtustrankaIDrugi_1">SUPER POLIMEDIA d.o.o.</derivirana_varijabla>
  </DomainObject.Predmet.ProtustrankaIDrugi>
  <DomainObject.Predmet.StrankaIDrugiAdressOIB>
    <izvorni_sadrzaj>SUPER POLIMEDIA d.o.o., OIB 37708377264, Antuna Šoljana 12, 10000 Zagreb</izvorni_sadrzaj>
    <derivirana_varijabla naziv="DomainObject.Predmet.StrankaIDrugiAdressOIB_1">SUPER POLIMEDIA d.o.o., OIB 37708377264, Antuna Šoljana 12, 10000 Zagreb</derivirana_varijabla>
  </DomainObject.Predmet.StrankaIDrugiAdressOIB>
  <DomainObject.Predmet.ProtustrankaIDrugiAdressOIB>
    <izvorni_sadrzaj>SUPER POLIMEDIA d.o.o., OIB 37708377264, Antuna Šoljana 12, 10000 Zagreb</izvorni_sadrzaj>
    <derivirana_varijabla naziv="DomainObject.Predmet.ProtustrankaIDrugiAdressOIB_1">SUPER POLIMEDIA d.o.o., OIB 37708377264,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POLIMEDIA d.o.o.</item>
      <item>SUPER POLIMEDIA d.o.o.</item>
      <item>Antonia Selak</item>
      <item>Bruno Balen</item>
    </izvorni_sadrzaj>
    <derivirana_varijabla naziv="DomainObject.Predmet.SudioniciListNaziv_1">
      <item>SUPER POLIMEDIA d.o.o.</item>
      <item>SUPER POLIMEDIA d.o.o.</item>
      <item>Antonia Selak</item>
      <item>Bruno Balen</item>
    </derivirana_varijabla>
  </DomainObject.Predmet.SudioniciListNaziv>
  <DomainObject.Predmet.SudioniciListAdressOIB>
    <izvorni_sadrzaj>
      <item>SUPER POLIMEDIA d.o.o., OIB 37708377264, Antuna Šoljana 12,10000 Zagreb</item>
      <item>SUPER POLIMEDIA d.o.o., OIB 37708377264, Antuna Šoljana 12,10000 Zagreb</item>
      <item>Antonia Selak, Gorjanska 26,10000 Zagreb</item>
      <item>Bruno Balen, OIB 11868455414, Antuna Šoljana 12,10000 Zagreb</item>
    </izvorni_sadrzaj>
    <derivirana_varijabla naziv="DomainObject.Predmet.SudioniciListAdressOIB_1">
      <item>SUPER POLIMEDIA d.o.o., OIB 37708377264, Antuna Šoljana 12,10000 Zagreb</item>
      <item>SUPER POLIMEDIA d.o.o., OIB 37708377264, Antuna Šoljana 12,10000 Zagreb</item>
      <item>Antonia Selak, Gorjanska 26,10000 Zagreb</item>
      <item>Bruno Balen, OIB 11868455414, Antuna Šoljana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37708377264</item>
      <item>, OIB 37708377264</item>
      <item>, OIB null</item>
      <item>, OIB 11868455414</item>
    </izvorni_sadrzaj>
    <derivirana_varijabla naziv="DomainObject.Predmet.SudioniciListNazivOIB_1">
      <item>, OIB 37708377264</item>
      <item>, OIB 37708377264</item>
      <item>, OIB null</item>
      <item>, OIB 11868455414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5FE4D-BFB5-4D64-83EE-04D76D8DD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894</properties:Words>
  <properties:Characters>5016</properties:Characters>
  <properties:Lines>112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2016-07-07T08:16:00Z</dcterms:created>
  <dc:creator>gzubak</dc:creator>
  <cp:lastModifiedBy>Valentina Delač</cp:lastModifiedBy>
  <cp:lastPrinted>2016-07-07T08:14:00Z</cp:lastPrinted>
  <dcterms:modified xmlns:xsi="http://www.w3.org/2001/XMLSchema-instance" xsi:type="dcterms:W3CDTF">2016-07-07T08:19:00Z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