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1a6c" w14:paraId="8d91a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E35D17">
        <w:t>1289</w:t>
      </w:r>
      <w:r w:rsidR="004A1D16">
        <w:t>/201</w:t>
      </w:r>
      <w:r w:rsidR="00E35D17">
        <w:t>6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35D17">
        <w:t>1289</w:t>
      </w:r>
      <w:r w:rsidR="008155EE">
        <w:t>/1</w:t>
      </w:r>
      <w:r w:rsidR="00E35D17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</w:t>
      </w:r>
      <w:r w:rsidR="00E35D17">
        <w:t>23</w:t>
      </w:r>
      <w:r w:rsidR="00AE4E9F">
        <w:t xml:space="preserve">. </w:t>
      </w:r>
      <w:r w:rsidR="00E35D17">
        <w:t>veljače</w:t>
      </w:r>
      <w:r w:rsidR="00AE4E9F">
        <w:t xml:space="preserve">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35D1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35D17">
        <w:t>POTIO</w:t>
      </w:r>
      <w:r w:rsidR="00853FE2" w:rsidRPr="00853FE2">
        <w:t xml:space="preserve"> d.o.o.,</w:t>
      </w:r>
      <w:r w:rsidR="004A1D16">
        <w:t xml:space="preserve"> OIB: </w:t>
      </w:r>
      <w:r w:rsidR="00E35D17" w:rsidRPr="00E35D17">
        <w:t>61545937016</w:t>
      </w:r>
      <w:r w:rsidR="004A1D16">
        <w:t xml:space="preserve">, </w:t>
      </w:r>
      <w:r w:rsidR="00E35D17">
        <w:t>Zabok</w:t>
      </w:r>
      <w:r w:rsidR="004A1D16">
        <w:t xml:space="preserve">, </w:t>
      </w:r>
      <w:r w:rsidR="00E35D17">
        <w:t>Lug Zabočki 10/a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E35D17">
        <w:t>731,58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35D17">
        <w:t>23. veljače</w:t>
      </w:r>
      <w:r w:rsidR="00AE4E9F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B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413F4C"/>
    <w:rsid w:val="004A1D16"/>
    <w:rsid w:val="004B337A"/>
    <w:rsid w:val="004D2BEF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8C7703"/>
    <w:rsid w:val="00920CA0"/>
    <w:rsid w:val="009419D8"/>
    <w:rsid w:val="009B206D"/>
    <w:rsid w:val="00A71431"/>
    <w:rsid w:val="00AC4528"/>
    <w:rsid w:val="00AD027A"/>
    <w:rsid w:val="00AE4E9F"/>
    <w:rsid w:val="00B51FDB"/>
    <w:rsid w:val="00B82F18"/>
    <w:rsid w:val="00C836B9"/>
    <w:rsid w:val="00C958E9"/>
    <w:rsid w:val="00CE7362"/>
    <w:rsid w:val="00D01B78"/>
    <w:rsid w:val="00D66226"/>
    <w:rsid w:val="00E35B56"/>
    <w:rsid w:val="00E35D17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POTIO d.o.o. zastupanog po punomoćniku Alan Grabušić</izvorni_sadrzaj>
    <derivirana_varijabla naziv="DomainObject.Predmet.ProtustrankaFormated_1">  POTIO d.o.o. zastupanog po punomoćniku Alan Grabušić</derivirana_varijabla>
  </DomainObject.Predmet.ProtustrankaFormated>
  <DomainObject.Predmet.ProtustrankaFormatedOIB>
    <izvorni_sadrzaj>  POTIO d.o.o., OIB 61545937016 zastupanog po punomoćniku Alan Grabušić</izvorni_sadrzaj>
    <derivirana_varijabla naziv="DomainObject.Predmet.ProtustrankaFormatedOIB_1">  POTIO d.o.o., OIB 61545937016 zastupanog po punomoćniku Alan Grabušić</derivirana_varijabla>
  </DomainObject.Predmet.ProtustrankaFormatedOIB>
  <DomainObject.Predmet.ProtustrankaFormatedWithAdress>
    <izvorni_sadrzaj> POTIO d.o.o., Lug Zabočki 10/a, 49210 Zabok zastupanog po punomoćniku Alan Grabušić</izvorni_sadrzaj>
    <derivirana_varijabla naziv="DomainObject.Predmet.ProtustrankaFormatedWithAdress_1"> POTIO d.o.o., Lug Zabočki 10/a, 49210 Zabok zastupanog po punomoćniku Alan Grabušić</derivirana_varijabla>
  </DomainObject.Predmet.ProtustrankaFormatedWithAdress>
  <DomainObject.Predmet.ProtustrankaFormatedWithAdressOIB>
    <izvorni_sadrzaj> POTIO d.o.o., OIB 61545937016, Lug Zabočki 10/a, 49210 Zabok zastupanog po punomoćniku Alan Grabušić</izvorni_sadrzaj>
    <derivirana_varijabla naziv="DomainObject.Predmet.ProtustrankaFormatedWithAdressOIB_1"> POTIO d.o.o., OIB 61545937016, Lug Zabočki 10/a, 49210 Zabok zastupanog po punomoćniku Alan Grabušić</derivirana_varijabla>
  </DomainObject.Predmet.ProtustrankaFormatedWithAdressOIB>
  <DomainObject.Predmet.ProtustrankaWithAdress>
    <izvorni_sadrzaj>POTIO d.o.o. Lug Zabočki 10/a, 49210 Zabok</izvorni_sadrzaj>
    <derivirana_varijabla naziv="DomainObject.Predmet.ProtustrankaWithAdress_1">POTIO d.o.o. Lug Zabočki 10/a, 49210 Zabok</derivirana_varijabla>
  </DomainObject.Predmet.ProtustrankaWithAdress>
  <DomainObject.Predmet.ProtustrankaWithAdressOIB>
    <izvorni_sadrzaj>POTIO d.o.o., OIB 61545937016, Lug Zabočki 10/a, 49210 Zabok</izvorni_sadrzaj>
    <derivirana_varijabla naziv="DomainObject.Predmet.ProtustrankaWithAdressOIB_1">POTIO d.o.o., OIB 61545937016, Lug Zabočki 10/a, 49210 Zabok</derivirana_varijabla>
  </DomainObject.Predmet.ProtustrankaWithAdressOIB>
  <DomainObject.Predmet.ProtustrankaNazivFormated>
    <izvorni_sadrzaj>POTIO d.o.o.</izvorni_sadrzaj>
    <derivirana_varijabla naziv="DomainObject.Predmet.ProtustrankaNazivFormated_1">POTIO d.o.o.</derivirana_varijabla>
  </DomainObject.Predmet.ProtustrankaNazivFormated>
  <DomainObject.Predmet.ProtustrankaNazivFormatedOIB>
    <izvorni_sadrzaj>POTIO d.o.o., OIB 61545937016</izvorni_sadrzaj>
    <derivirana_varijabla naziv="DomainObject.Predmet.ProtustrankaNazivFormatedOIB_1">POTIO d.o.o., OIB 61545937016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POTIO d.o.o. zastupanog po punomoćniku Alan Grabušić</item>
    </izvorni_sadrzaj>
    <derivirana_varijabla naziv="DomainObject.Predmet.ProtuStrankaListFormated_1">
      <item>POTIO d.o.o. zastupanog po punomoćniku Alan Grabušić</item>
    </derivirana_varijabla>
  </DomainObject.Predmet.ProtuStrankaListFormated>
  <DomainObject.Predmet.ProtuStrankaListFormatedOIB>
    <izvorni_sadrzaj>
      <item>POTIO d.o.o., OIB 61545937016 zastupanog po punomoćniku Alan Grabušić</item>
    </izvorni_sadrzaj>
    <derivirana_varijabla naziv="DomainObject.Predmet.ProtuStrankaListFormatedOIB_1">
      <item>POTIO d.o.o., OIB 61545937016 zastupanog po punomoćniku Alan Grabušić</item>
    </derivirana_varijabla>
  </DomainObject.Predmet.ProtuStrankaListFormatedOIB>
  <DomainObject.Predmet.ProtuStrankaListFormatedWithAdress>
    <izvorni_sadrzaj>
      <item>POTIO d.o.o., Lug Zabočki 10/a, 49210 Zabok zastupanog po punomoćniku Alan Grabušić</item>
    </izvorni_sadrzaj>
    <derivirana_varijabla naziv="DomainObject.Predmet.ProtuStrankaListFormatedWithAdress_1">
      <item>POTIO d.o.o., Lug Zabočki 10/a, 49210 Zabok zastupanog po punomoćniku Alan Grabušić</item>
    </derivirana_varijabla>
  </DomainObject.Predmet.ProtuStrankaListFormatedWithAdress>
  <DomainObject.Predmet.ProtuStrankaListFormatedWithAdressOIB>
    <izvorni_sadrzaj>
      <item>POTIO d.o.o., OIB 61545937016, Lug Zabočki 10/a, 49210 Zabok zastupanog po punomoćniku Alan Grabušić</item>
    </izvorni_sadrzaj>
    <derivirana_varijabla naziv="DomainObject.Predmet.ProtuStrankaListFormatedWithAdressOIB_1">
      <item>POTIO d.o.o., OIB 61545937016, Lug Zabočki 10/a, 49210 Zabok zastupanog po punomoćniku Alan Grabušić</item>
    </derivirana_varijabla>
  </DomainObject.Predmet.ProtuStrankaListFormatedWithAdressOIB>
  <DomainObject.Predmet.ProtuStrankaListNazivFormated>
    <izvorni_sadrzaj>
      <item>POTIO d.o.o.</item>
    </izvorni_sadrzaj>
    <derivirana_varijabla naziv="DomainObject.Predmet.ProtuStrankaListNazivFormated_1">
      <item>POTIO d.o.o.</item>
    </derivirana_varijabla>
  </DomainObject.Predmet.ProtuStrankaListNazivFormated>
  <DomainObject.Predmet.ProtuStrankaListNazivFormatedOIB>
    <izvorni_sadrzaj>
      <item>POTIO d.o.o., OIB 61545937016</item>
    </izvorni_sadrzaj>
    <derivirana_varijabla naziv="DomainObject.Predmet.ProtuStrankaListNazivFormatedOIB_1">
      <item>POTIO d.o.o., OIB 61545937016</item>
    </derivirana_varijabla>
  </DomainObject.Predmet.ProtuStrankaListNazivFormatedOIB>
  <DomainObject.Predmet.OstaliListFormated>
    <izvorni_sadrzaj>
      <item>Alan Grabušić punomoćnik sudionika u postupku POTIO d.o.o.</item>
    </izvorni_sadrzaj>
    <derivirana_varijabla naziv="DomainObject.Predmet.OstaliListFormated_1">
      <item>Alan Grabušić punomoćnik sudionika u postupku POTIO d.o.o.</item>
    </derivirana_varijabla>
  </DomainObject.Predmet.OstaliListFormated>
  <DomainObject.Predmet.OstaliListFormatedOIB>
    <izvorni_sadrzaj>
      <item>Alan Grabušić, OIB 41644089605 punomoćnik sudionika u postupku POTIO d.o.o.</item>
    </izvorni_sadrzaj>
    <derivirana_varijabla naziv="DomainObject.Predmet.OstaliListFormatedOIB_1">
      <item>Alan Grabušić, OIB 41644089605 punomoćnik sudionika u postupku POTIO d.o.o.</item>
    </derivirana_varijabla>
  </DomainObject.Predmet.OstaliListFormatedOIB>
  <DomainObject.Predmet.OstaliListFormatedWithAdress>
    <izvorni_sadrzaj>
      <item>Alan Grabušić, Lug Zabočki 10/a, 49210 Zabok punomoćnik sudionika u postupku POTIO d.o.o.</item>
    </izvorni_sadrzaj>
    <derivirana_varijabla naziv="DomainObject.Predmet.OstaliListFormatedWithAdress_1">
      <item>Alan Grabušić, Lug Zabočki 10/a, 49210 Zabok punomoćnik sudionika u postupku POTIO d.o.o.</item>
    </derivirana_varijabla>
  </DomainObject.Predmet.OstaliListFormatedWithAdress>
  <DomainObject.Predmet.OstaliListFormatedWithAdressOIB>
    <izvorni_sadrzaj>
      <item>Alan Grabušić, OIB 41644089605, Lug Zabočki 10/a, 49210 Zabok punomoćnik sudionika u postupku POTIO d.o.o.</item>
    </izvorni_sadrzaj>
    <derivirana_varijabla naziv="DomainObject.Predmet.OstaliListFormatedWithAdressOIB_1">
      <item>Alan Grabušić, OIB 41644089605, Lug Zabočki 10/a, 49210 Zabok punomoćnik sudionika u postupku POTIO d.o.o.</item>
    </derivirana_varijabla>
  </DomainObject.Predmet.OstaliListFormatedWithAdressOIB>
  <DomainObject.Predmet.OstaliListNazivFormated>
    <izvorni_sadrzaj>
      <item>Alan Grabušić</item>
    </izvorni_sadrzaj>
    <derivirana_varijabla naziv="DomainObject.Predmet.OstaliListNazivFormated_1">
      <item>Alan Grabušić</item>
    </derivirana_varijabla>
  </DomainObject.Predmet.OstaliListNazivFormated>
  <DomainObject.Predmet.OstaliListNazivFormatedOIB>
    <izvorni_sadrzaj>
      <item>Alan Grabušić, OIB 41644089605</item>
    </izvorni_sadrzaj>
    <derivirana_varijabla naziv="DomainObject.Predmet.OstaliListNazivFormatedOIB_1">
      <item>Alan Grabušić, OIB 41644089605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POTIO d.o.o.</izvorni_sadrzaj>
    <derivirana_varijabla naziv="DomainObject.Predmet.ProtustrankaIDrugi_1">POTIO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POTIO d.o.o., OIB 61545937016, Lug Zabočki 10/a, 49210 Zabok</izvorni_sadrzaj>
    <derivirana_varijabla naziv="DomainObject.Predmet.ProtustrankaIDrugiAdressOIB_1">POTIO d.o.o., OIB 61545937016, Lug Zabočki 10/a,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POTIO d.o.o.</item>
      <item>Alan Grabušić</item>
    </izvorni_sadrzaj>
    <derivirana_varijabla naziv="DomainObject.Predmet.SudioniciListNaziv_1">
      <item>FINA Regionalni centar Zagreb</item>
      <item>POTIO d.o.o.</item>
      <item>Alan Grabušić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POTIO d.o.o., OIB 61545937016, Lug Zabočki 10/a,49210 Zabok</item>
      <item>Alan Grabušić, OIB 41644089605, Lug Zabočki 10/a,49210 Zabok</item>
    </izvorni_sadrzaj>
    <derivirana_varijabla naziv="DomainObject.Predmet.SudioniciListAdressOIB_1">
      <item>FINA Regionalni centar Zagreb, OIB 85821130368, Trg svibanjskih žrtava 1995. br. 1,10000 Zagreb</item>
      <item>POTIO d.o.o., OIB 61545937016, Lug Zabočki 10/a,49210 Zabok</item>
      <item>Alan Grabušić, OIB 41644089605, Lug Zabočki 10/a,49210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61545937016</item>
      <item>, OIB 41644089605</item>
    </izvorni_sadrzaj>
    <derivirana_varijabla naziv="DomainObject.Predmet.SudioniciListNazivOIB_1">
      <item>, OIB 85821130368</item>
      <item>, OIB 61545937016</item>
      <item>, OIB 41644089605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1269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2016-02-23T09:15:00Z</dcterms:created>
  <dc:creator>ilukac</dc:creator>
  <cp:lastModifiedBy>Marija Lukić</cp:lastModifiedBy>
  <cp:lastPrinted>2016-02-23T09:17:00Z</cp:lastPrinted>
  <dcterms:modified xmlns:xsi="http://www.w3.org/2001/XMLSchema-instance" xsi:type="dcterms:W3CDTF">2016-02-23T09:19:00Z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