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220d8" w14:paraId="40220d8" w:rsidRDefault="00972714" w:rsidP="00972714" w:rsidR="00972714" w:rsidRPr="006E49D3">
      <w:pPr>
        <w:jc w:val="center"/>
        <w15:collapsed w:val="false"/>
      </w:pPr>
      <w:bookmarkStart w:name="_GoBack" w:id="0"/>
      <w:bookmarkEnd w:id="0"/>
    </w:p>
    <w:p w:rsidRDefault="00446407" w:rsidP="00446407" w:rsidR="00446407" w:rsidRPr="006E49D3">
      <w:pPr>
        <w:jc w:val="both"/>
      </w:pPr>
      <w:r w:rsidRPr="006E49D3">
        <w:t xml:space="preserve">                 </w:t>
      </w:r>
      <w:r w:rsidR="0015131D">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4.6pt;height:67.8pt" type="#_x0000_t75">
            <v:imagedata r:id="rId9" o:title="HR grb"/>
          </v:shape>
        </w:pict>
      </w:r>
      <w:r w:rsidRPr="006E49D3">
        <w:t xml:space="preserve">                                                         </w:t>
      </w:r>
    </w:p>
    <w:p w:rsidRDefault="00446407" w:rsidP="00446407" w:rsidR="00446407" w:rsidRPr="006E49D3">
      <w:r w:rsidRPr="006E49D3">
        <w:t xml:space="preserve"> </w:t>
      </w:r>
      <w:r w:rsidR="00443D94">
        <w:t xml:space="preserve">   </w:t>
      </w:r>
      <w:r w:rsidRPr="006E49D3">
        <w:t>REPUBLIKA HRVATSKA</w:t>
      </w:r>
    </w:p>
    <w:p w:rsidRDefault="00446407" w:rsidP="00446407" w:rsidR="00446407" w:rsidRPr="006E49D3">
      <w:r w:rsidRPr="006E49D3">
        <w:t xml:space="preserve"> TRGOVAČKI SUD U PAZINU</w:t>
      </w:r>
    </w:p>
    <w:p w:rsidRDefault="00446407" w:rsidP="00446407" w:rsidR="00446407" w:rsidRPr="006E49D3">
      <w:r w:rsidRPr="006E49D3">
        <w:t xml:space="preserve"> </w:t>
      </w:r>
      <w:r w:rsidR="00443D94">
        <w:tab/>
      </w:r>
      <w:r w:rsidRPr="006E49D3">
        <w:t>Pazin, Dršćevka 1</w:t>
      </w:r>
    </w:p>
    <w:p w:rsidRDefault="00446407" w:rsidP="00446407" w:rsidR="00446407" w:rsidRPr="006E49D3">
      <w:pPr>
        <w:jc w:val="center"/>
      </w:pPr>
    </w:p>
    <w:p w:rsidRDefault="00446407" w:rsidP="00446407" w:rsidR="00446407" w:rsidRPr="006E49D3">
      <w:pPr>
        <w:jc w:val="center"/>
      </w:pPr>
      <w:r w:rsidRPr="006E49D3">
        <w:t>R E P U B L I K A  H R V A T S K A</w:t>
      </w:r>
    </w:p>
    <w:p w:rsidRDefault="00446407" w:rsidP="00446407" w:rsidR="00446407" w:rsidRPr="006E49D3">
      <w:pPr>
        <w:jc w:val="center"/>
      </w:pPr>
    </w:p>
    <w:p w:rsidRDefault="00446407" w:rsidP="00446407" w:rsidR="00446407" w:rsidRPr="006E49D3">
      <w:pPr>
        <w:jc w:val="center"/>
      </w:pPr>
      <w:r w:rsidRPr="006E49D3">
        <w:t>R J E Š E NJ E</w:t>
      </w:r>
    </w:p>
    <w:p w:rsidRDefault="00446407" w:rsidP="00446407" w:rsidR="00446407" w:rsidRPr="006E49D3">
      <w:pPr>
        <w:jc w:val="center"/>
      </w:pPr>
    </w:p>
    <w:p w:rsidRDefault="00F62864" w:rsidP="00972714" w:rsidR="00972714" w:rsidRPr="006E49D3">
      <w:pPr>
        <w:ind w:firstLine="708"/>
        <w:jc w:val="both"/>
      </w:pPr>
      <w:r w:rsidRPr="00F62864">
        <w:t>Trgovački sud u Pazinu, po stečajnom sucu Ivanu Dujiću, u stečajnom postupku nad dužnikom PROJEKT PARENZANA d.o.o. u stečaju Poreč, Partizanska 13, OIB: 52114890652</w:t>
      </w:r>
      <w:r w:rsidR="0093293F" w:rsidRPr="006E49D3">
        <w:t xml:space="preserve">, </w:t>
      </w:r>
      <w:r>
        <w:t>15</w:t>
      </w:r>
      <w:r w:rsidR="00B13179" w:rsidRPr="006E49D3">
        <w:t xml:space="preserve">. </w:t>
      </w:r>
      <w:r>
        <w:t xml:space="preserve">listopada </w:t>
      </w:r>
      <w:r w:rsidR="00B13179" w:rsidRPr="006E49D3">
        <w:t>2018.</w:t>
      </w:r>
    </w:p>
    <w:p w:rsidRDefault="00B13179" w:rsidP="00972714" w:rsidR="00B13179" w:rsidRPr="006E49D3">
      <w:pPr>
        <w:ind w:firstLine="708"/>
        <w:jc w:val="both"/>
      </w:pPr>
    </w:p>
    <w:p w:rsidRDefault="00972714" w:rsidP="00972714" w:rsidR="00972714" w:rsidRPr="006E49D3">
      <w:pPr>
        <w:jc w:val="center"/>
      </w:pPr>
      <w:r w:rsidRPr="006E49D3">
        <w:t>r i j e š i o  j e</w:t>
      </w:r>
    </w:p>
    <w:p w:rsidRDefault="00972714" w:rsidP="00972714" w:rsidR="00972714" w:rsidRPr="006E49D3"/>
    <w:p w:rsidRDefault="004A68B4" w:rsidP="00F62864" w:rsidR="00F62864">
      <w:pPr>
        <w:ind w:firstLine="708"/>
        <w:jc w:val="both"/>
      </w:pPr>
      <w:r w:rsidRPr="006E49D3">
        <w:rPr>
          <w:bCs w:val="false"/>
        </w:rPr>
        <w:t>I</w:t>
      </w:r>
      <w:r w:rsidR="00C01FDE" w:rsidRPr="006E49D3">
        <w:rPr>
          <w:bCs w:val="false"/>
        </w:rPr>
        <w:tab/>
      </w:r>
      <w:r w:rsidRPr="006E49D3">
        <w:rPr>
          <w:bCs w:val="false"/>
        </w:rPr>
        <w:t xml:space="preserve"> </w:t>
      </w:r>
      <w:r w:rsidR="00CB399F" w:rsidRPr="006E49D3">
        <w:rPr>
          <w:bCs w:val="false"/>
        </w:rPr>
        <w:t xml:space="preserve">Kupcu </w:t>
      </w:r>
      <w:r w:rsidR="000D47AA" w:rsidRPr="000D47AA">
        <w:rPr>
          <w:bCs w:val="false"/>
        </w:rPr>
        <w:t>ALVEUS d.o.o.</w:t>
      </w:r>
      <w:r w:rsidR="000D47AA">
        <w:rPr>
          <w:bCs w:val="false"/>
        </w:rPr>
        <w:t xml:space="preserve"> </w:t>
      </w:r>
      <w:r w:rsidR="000D47AA" w:rsidRPr="000D47AA">
        <w:rPr>
          <w:bCs w:val="false"/>
        </w:rPr>
        <w:t>Rijeka</w:t>
      </w:r>
      <w:r w:rsidR="000D47AA">
        <w:rPr>
          <w:bCs w:val="false"/>
        </w:rPr>
        <w:t xml:space="preserve">, </w:t>
      </w:r>
      <w:r w:rsidR="000D47AA" w:rsidRPr="000D47AA">
        <w:rPr>
          <w:bCs w:val="false"/>
        </w:rPr>
        <w:t>Kvaternikova 62/b</w:t>
      </w:r>
      <w:r w:rsidR="000D47AA">
        <w:rPr>
          <w:bCs w:val="false"/>
        </w:rPr>
        <w:t xml:space="preserve">, </w:t>
      </w:r>
      <w:r w:rsidR="000D47AA" w:rsidRPr="000D47AA">
        <w:rPr>
          <w:bCs w:val="false"/>
        </w:rPr>
        <w:t>OIB</w:t>
      </w:r>
      <w:r w:rsidR="000D47AA">
        <w:rPr>
          <w:bCs w:val="false"/>
        </w:rPr>
        <w:t xml:space="preserve"> </w:t>
      </w:r>
      <w:r w:rsidR="000D47AA" w:rsidRPr="000D47AA">
        <w:rPr>
          <w:bCs w:val="false"/>
        </w:rPr>
        <w:t>43667383517</w:t>
      </w:r>
      <w:r w:rsidR="000D47AA">
        <w:rPr>
          <w:bCs w:val="false"/>
        </w:rPr>
        <w:t xml:space="preserve">, </w:t>
      </w:r>
      <w:r w:rsidRPr="006E49D3">
        <w:rPr>
          <w:i/>
        </w:rPr>
        <w:t xml:space="preserve"> </w:t>
      </w:r>
      <w:r w:rsidRPr="006E49D3">
        <w:t>dosuđuj</w:t>
      </w:r>
      <w:r w:rsidR="000D47AA">
        <w:t>u</w:t>
      </w:r>
      <w:r w:rsidRPr="006E49D3">
        <w:t xml:space="preserve"> se nekretnin</w:t>
      </w:r>
      <w:r w:rsidR="000D47AA">
        <w:t>e:</w:t>
      </w:r>
    </w:p>
    <w:p w:rsidRDefault="00BD6FC5" w:rsidP="00F62864" w:rsidR="00F62864">
      <w:pPr>
        <w:ind w:firstLine="708"/>
        <w:jc w:val="both"/>
      </w:pPr>
      <w:r>
        <w:t xml:space="preserve"> </w:t>
      </w:r>
      <w:r w:rsidR="00F62864">
        <w:t>-</w:t>
      </w:r>
      <w:r w:rsidR="00F62864">
        <w:tab/>
        <w:t>k.č.br. zgr. 678/1 kuća i koliba upisana u z.k.ul.br. 2783 k.o. Oprtalj,</w:t>
      </w:r>
    </w:p>
    <w:p w:rsidRDefault="00F62864" w:rsidP="00F62864" w:rsidR="00F62864">
      <w:pPr>
        <w:ind w:firstLine="708"/>
        <w:jc w:val="both"/>
      </w:pPr>
      <w:r>
        <w:t>-</w:t>
      </w:r>
      <w:r>
        <w:tab/>
        <w:t>k.č.br. 7264/2 oranica, 7269/1 oranica i 7269/2 oranica, sve upisane u z.k.ul.br. 2625 k.o. Oprtalj,</w:t>
      </w:r>
    </w:p>
    <w:p w:rsidRDefault="00F62864" w:rsidP="00F62864" w:rsidR="000D47AA">
      <w:pPr>
        <w:ind w:firstLine="708"/>
        <w:jc w:val="both"/>
      </w:pPr>
      <w:r>
        <w:t>-</w:t>
      </w:r>
      <w:r>
        <w:tab/>
        <w:t>k.č.br.zgr. 678/2 kuća i koliba te k.č.br. 7136/1, 7136/2, 7184/6 šuma, 7185, 7189, 7205, 7209, 7212, 7213, 7215/1, 7215/2, 7216, 7241/1, 7241/5, 7243/1, 7247/1 maslinjak, 7257, 7258, 7264/1 oranica, 7271 oranica, 7272/1 oranica, 7273/1 oranica, 7273/4 šuma, 7282/2, 7293 oranica, sve upisane u z.k.ul. 3593 k.o. Oprtalj</w:t>
      </w:r>
      <w:r w:rsidR="00001742" w:rsidRPr="006E49D3">
        <w:t xml:space="preserve">, </w:t>
      </w:r>
    </w:p>
    <w:p w:rsidRDefault="00001742" w:rsidP="00F62864" w:rsidR="004A68B4" w:rsidRPr="006E49D3">
      <w:pPr>
        <w:ind w:firstLine="708"/>
        <w:jc w:val="both"/>
      </w:pPr>
      <w:r w:rsidRPr="006E49D3">
        <w:t xml:space="preserve">za iznos od </w:t>
      </w:r>
      <w:r w:rsidR="000D47AA">
        <w:t>121</w:t>
      </w:r>
      <w:r w:rsidR="00494843">
        <w:t>.81</w:t>
      </w:r>
      <w:r w:rsidR="000D47AA">
        <w:t>9,</w:t>
      </w:r>
      <w:r w:rsidR="00494843">
        <w:t>0</w:t>
      </w:r>
      <w:r w:rsidR="000D47AA">
        <w:t>5</w:t>
      </w:r>
      <w:r w:rsidRPr="006E49D3">
        <w:t xml:space="preserve"> kn.</w:t>
      </w:r>
    </w:p>
    <w:p w:rsidRDefault="004A68B4" w:rsidP="004A68B4" w:rsidR="004A68B4" w:rsidRPr="006E49D3">
      <w:pPr>
        <w:ind w:firstLine="708"/>
        <w:jc w:val="both"/>
        <w:rPr>
          <w:bCs w:val="false"/>
        </w:rPr>
      </w:pPr>
    </w:p>
    <w:p w:rsidRDefault="004A68B4" w:rsidP="00425282" w:rsidR="00F34385" w:rsidRPr="006E49D3">
      <w:pPr>
        <w:ind w:firstLine="708"/>
        <w:jc w:val="both"/>
      </w:pPr>
      <w:r w:rsidRPr="006E49D3">
        <w:rPr>
          <w:bCs w:val="false"/>
        </w:rPr>
        <w:t>II</w:t>
      </w:r>
      <w:r w:rsidR="00C01FDE" w:rsidRPr="006E49D3">
        <w:rPr>
          <w:bCs w:val="false"/>
        </w:rPr>
        <w:tab/>
      </w:r>
      <w:r w:rsidR="000D47AA" w:rsidRPr="000D47AA">
        <w:rPr>
          <w:bCs w:val="false"/>
        </w:rPr>
        <w:t>ALVEUS d.o.o. Rijeka, Kvaternikova 62/b, OIB 43667383517</w:t>
      </w:r>
      <w:r w:rsidRPr="006E49D3">
        <w:t>, duž</w:t>
      </w:r>
      <w:r w:rsidR="00673E2A" w:rsidRPr="006E49D3">
        <w:t>a</w:t>
      </w:r>
      <w:r w:rsidRPr="006E49D3">
        <w:t xml:space="preserve">n je u roku od 30 dana od pravomoćnosti </w:t>
      </w:r>
      <w:r w:rsidR="00D41355" w:rsidRPr="006E49D3">
        <w:t>ovog rješenja</w:t>
      </w:r>
      <w:r w:rsidRPr="006E49D3">
        <w:t xml:space="preserve"> uplatiti razliku kupovnine preko iznosa uplaćene jamčevine (osiguranja), i to iznos od</w:t>
      </w:r>
      <w:r w:rsidR="0025109B" w:rsidRPr="006E49D3">
        <w:t xml:space="preserve"> </w:t>
      </w:r>
      <w:r w:rsidR="00681B78" w:rsidRPr="00681B78">
        <w:t xml:space="preserve">76.691,43 </w:t>
      </w:r>
      <w:r w:rsidR="00F80603" w:rsidRPr="006E49D3">
        <w:t>kun</w:t>
      </w:r>
      <w:r w:rsidR="00681B78">
        <w:t>e</w:t>
      </w:r>
      <w:r w:rsidR="0025109B" w:rsidRPr="006E49D3">
        <w:t>,</w:t>
      </w:r>
      <w:r w:rsidRPr="006E49D3">
        <w:t> </w:t>
      </w:r>
      <w:r w:rsidR="00425282" w:rsidRPr="006E49D3">
        <w:t xml:space="preserve">na </w:t>
      </w:r>
      <w:r w:rsidR="002E46E0" w:rsidRPr="006E49D3">
        <w:t xml:space="preserve">poseban </w:t>
      </w:r>
      <w:r w:rsidR="00425282" w:rsidRPr="006E49D3">
        <w:t xml:space="preserve">račun </w:t>
      </w:r>
      <w:r w:rsidR="002E46E0" w:rsidRPr="006E49D3">
        <w:t>Financijske agencije br.</w:t>
      </w:r>
      <w:r w:rsidR="00425282" w:rsidRPr="006E49D3">
        <w:t xml:space="preserve"> HR</w:t>
      </w:r>
      <w:r w:rsidR="00164A9E" w:rsidRPr="006E49D3">
        <w:t>1123900011300028787</w:t>
      </w:r>
      <w:r w:rsidR="00425282" w:rsidRPr="006E49D3">
        <w:t xml:space="preserve">, </w:t>
      </w:r>
      <w:r w:rsidR="00164A9E" w:rsidRPr="006E49D3">
        <w:t xml:space="preserve">Model: HR11, </w:t>
      </w:r>
      <w:r w:rsidR="00425282" w:rsidRPr="006E49D3">
        <w:t xml:space="preserve">poziv na broj </w:t>
      </w:r>
      <w:r w:rsidR="000D47AA">
        <w:t>105651</w:t>
      </w:r>
      <w:r w:rsidR="002E46E0" w:rsidRPr="006E49D3">
        <w:t>-</w:t>
      </w:r>
      <w:r w:rsidR="00176EFF">
        <w:t>4</w:t>
      </w:r>
      <w:r w:rsidR="000D47AA">
        <w:t>9620</w:t>
      </w:r>
      <w:r w:rsidR="00673E2A" w:rsidRPr="006E49D3">
        <w:t>.</w:t>
      </w:r>
      <w:r w:rsidRPr="006E49D3">
        <w:t xml:space="preserve"> </w:t>
      </w:r>
      <w:r w:rsidR="00164A9E" w:rsidRPr="006E49D3">
        <w:t>Prilikom uplate potrebno je da uplatitelj u polje 71A na SWIFT-u ili na obrascu naloga za plaćanje u polje „Opcija troška“ naznači opciju „OUR“.</w:t>
      </w:r>
    </w:p>
    <w:p w:rsidRDefault="00C01FDE" w:rsidP="00C01FDE" w:rsidR="00C01FDE" w:rsidRPr="006E49D3">
      <w:pPr>
        <w:jc w:val="both"/>
      </w:pPr>
    </w:p>
    <w:p w:rsidRDefault="00D366CF" w:rsidP="00EE7354" w:rsidR="00EE7354" w:rsidRPr="00EE7354">
      <w:pPr>
        <w:jc w:val="both"/>
      </w:pPr>
      <w:r w:rsidRPr="006E49D3">
        <w:tab/>
      </w:r>
      <w:r w:rsidR="00EE7354" w:rsidRPr="00EE7354">
        <w:t>Nekretnina će se dosuditi i kupcima koji su ponudili nižu cijenu, redom prema veličini</w:t>
      </w:r>
    </w:p>
    <w:p w:rsidRDefault="00EE7354" w:rsidP="00EE7354" w:rsidR="00EE7354" w:rsidRPr="00EE7354">
      <w:pPr>
        <w:jc w:val="both"/>
      </w:pPr>
      <w:r w:rsidRPr="00EE7354">
        <w:t>cijene koju su ponudili, ako kupci koji su ponudili veću cijenu ne polože kupovninu u roku koji im je određen ili koji će im biti određen. U tom slučaju sud će donijeti posebno rješenje o dosudi svakom sljedećem kupcu koji je ispunio uvjete da mu se nekretnina dosudi, u kojem će odrediti rok za polaganje kupovnine. Sud će u tom rješenju najprije oglasiti nevažećom</w:t>
      </w:r>
    </w:p>
    <w:p w:rsidRDefault="00EE7354" w:rsidP="00EE7354" w:rsidR="00D366CF" w:rsidRPr="00EE7354">
      <w:pPr>
        <w:jc w:val="both"/>
      </w:pPr>
      <w:r w:rsidRPr="00EE7354">
        <w:t>dosudu kupcu koji je ponudio višu cijenu.</w:t>
      </w:r>
    </w:p>
    <w:p w:rsidRDefault="00EE7354" w:rsidP="00EE7354" w:rsidR="00EE7354" w:rsidRPr="00A619BB">
      <w:pPr>
        <w:jc w:val="both"/>
        <w:rPr>
          <w:color w:val="FF0000"/>
        </w:rPr>
      </w:pPr>
    </w:p>
    <w:p w:rsidRDefault="00C01FDE" w:rsidP="004E7232" w:rsidR="00C01FDE">
      <w:pPr>
        <w:ind w:firstLine="708"/>
        <w:jc w:val="both"/>
      </w:pPr>
      <w:r w:rsidRPr="006E49D3">
        <w:t>III</w:t>
      </w:r>
      <w:r w:rsidRPr="006E49D3">
        <w:tab/>
        <w:t xml:space="preserve">Nakon </w:t>
      </w:r>
      <w:r w:rsidR="00164A9E" w:rsidRPr="006E49D3">
        <w:t xml:space="preserve">što ovo rješenje postane pravomoćno </w:t>
      </w:r>
      <w:r w:rsidRPr="006E49D3">
        <w:t>i nakon</w:t>
      </w:r>
      <w:r w:rsidR="00164A9E" w:rsidRPr="006E49D3">
        <w:t xml:space="preserve"> što </w:t>
      </w:r>
      <w:r w:rsidR="00096DFE" w:rsidRPr="00096DFE">
        <w:t>ALVEUS d.o.o. Rijeka, Kvaternikova 62/b, OIB 43667383517</w:t>
      </w:r>
      <w:r w:rsidR="003111A7" w:rsidRPr="006E49D3">
        <w:t>,</w:t>
      </w:r>
      <w:r w:rsidR="00164A9E" w:rsidRPr="006E49D3">
        <w:t xml:space="preserve"> uplati iznos iz točke II ovog rješenja</w:t>
      </w:r>
      <w:r w:rsidRPr="006E49D3">
        <w:t>, upisat će se u zemljišnoj knjizi u nje</w:t>
      </w:r>
      <w:r w:rsidR="00186303" w:rsidRPr="006E49D3">
        <w:t>govu</w:t>
      </w:r>
      <w:r w:rsidR="00164A9E" w:rsidRPr="006E49D3">
        <w:t xml:space="preserve"> </w:t>
      </w:r>
      <w:r w:rsidRPr="006E49D3">
        <w:t>korist pravo vlasništva na nekretnin</w:t>
      </w:r>
      <w:r w:rsidR="00833654">
        <w:t>ama</w:t>
      </w:r>
      <w:r w:rsidRPr="006E49D3">
        <w:t xml:space="preserve"> iz točke I ovog rješenja te će se iz zemljišne knjige brisati</w:t>
      </w:r>
      <w:r w:rsidR="005F4E01" w:rsidRPr="006E49D3">
        <w:t xml:space="preserve"> sljedeći upisi</w:t>
      </w:r>
      <w:r w:rsidRPr="006E49D3">
        <w:t>:</w:t>
      </w:r>
    </w:p>
    <w:p w:rsidRDefault="00535A79" w:rsidP="00535A79" w:rsidR="00535A79">
      <w:pPr>
        <w:ind w:firstLine="708"/>
        <w:jc w:val="both"/>
      </w:pPr>
      <w:r>
        <w:lastRenderedPageBreak/>
        <w:t xml:space="preserve">- zaprimljeno 30.09.2015. broj Z-4016/15, Na temelju Rješenja Trgovačkog suda u Pazinu, poslovni broj 10 St-55/15-19, od 28. rujna 2015. godine, zabilježuje se otvaranje stečajnog postupka, </w:t>
      </w:r>
    </w:p>
    <w:p w:rsidRDefault="00535A79" w:rsidP="00535A79" w:rsidR="00535A79">
      <w:pPr>
        <w:ind w:firstLine="708"/>
        <w:jc w:val="both"/>
      </w:pPr>
      <w:r>
        <w:t xml:space="preserve"> - zaprimljeno 21.05.2010. broj Z-2684/10, Temeljem Rješenja o osiguranju ovoga suda posl.br. Ovr-460/10-2 od 17. 05. 2010.g., ovršno se predbilježuje založno pravo radi osiguranja novčane tražbine u iznosu od šesto dvadeset tisuća devetsto dvadeset šest kuna i jedne lipe (glavnica: 521.8630,00 kn i kamatama: 99.063,01 kn), sa zateznom kamatom tekućom na iznos glavnice od dana 17. 12. 2009.g. prema eskontnoj stopi HNB koje je vrijedila zadnjeg polugodišta koje je prethodilo tekućem polugodištu uvećanoj za 5% poena, pa do isplate, kao i radi osiguranja troškova ovog postupka osiguranja u iznosu od 6.210,00 kuna sa zateznom kamatom tekućom od dana donošenja ovog rješenja prema eskontnoj stopi HNB koja je vrijedila zadnjeg polugodišta koje je prethodilo tekućem polugodištu uvećanoj za 5% poena, pa do isplate, na teret nekretnina u AI, za korist i na ime:  REPUBLIKA HRVATSKA - MINISTARSTVO FINACIJA, POREZNA UPRAVA, PODRUČNI URED PAZIN, OIB: 18683136487,     </w:t>
      </w:r>
    </w:p>
    <w:p w:rsidRDefault="00535A79" w:rsidP="00535A79" w:rsidR="00535A79">
      <w:pPr>
        <w:ind w:firstLine="708"/>
        <w:jc w:val="both"/>
      </w:pPr>
      <w:r>
        <w:t xml:space="preserve"> - zaprimljeno 19.08.2010. broj Z-4056/10, Temeljem ovosudnog Rješenja od 08.08.2010. Godine, Posl.Br. Ovr-583/10-2, zabilježuje se opravdanje ovršne predbilježbe založnog prava predbilježenog ovosudnim rješenjem Posl.Br. Z-2684/10, te se predbilježba prava vlasništva - SMATRA UKNJIŽBOM, </w:t>
      </w:r>
    </w:p>
    <w:p w:rsidRDefault="00535A79" w:rsidP="00535A79" w:rsidR="00535A79">
      <w:pPr>
        <w:ind w:firstLine="708"/>
        <w:jc w:val="both"/>
      </w:pPr>
      <w:r>
        <w:t xml:space="preserve">- zaprimljeno 26.03.2015. broj Z-1274/15, Temeljem pravomoćnog Rješenja i Rješenja o osiguranju ovoga suda posl.br. Ovr-791/10-41 od 24. rujna 2014.g., ovršno se uknjižuje pravo zaloga radi osiguranja novčane tražbine u iznosu od šesto dvadeset tisuća devetsto dvadeset šest kuna i jedne lipe i daljnje zakonske zatezne kamate do dana namirenja propisane po Zakonu o obveznim odnosima (NN 35/05 i 41/08), uvećanjem eskontne stope HNB-a koja je vrijedila zadnjeg dana polugodišta koje je prethodilo tekućem polugodištu za pet postotni poena, na nekretninama u AI, (isti prvestveni red sa upisom na C2.1. Z-4598/10) za korist i na ime:  REPUBLIKA HRVATSKA - MINISTARSTVO FINANCIJA, POREZNA UPRAVA, PODRUČNI URED PAZIN, OIB: 18683136487,    </w:t>
      </w:r>
    </w:p>
    <w:p w:rsidRDefault="00535A79" w:rsidP="00535A79" w:rsidR="00535A79">
      <w:pPr>
        <w:ind w:firstLine="708"/>
        <w:jc w:val="both"/>
      </w:pPr>
      <w:r>
        <w:t xml:space="preserve">-  zaprimljeno 26.03.2015. broj Z-1274/15 zabilježuje se ovršvost gornje tražbine, </w:t>
      </w:r>
    </w:p>
    <w:p w:rsidRDefault="00535A79" w:rsidP="00535A79" w:rsidR="00535A79">
      <w:pPr>
        <w:ind w:firstLine="708"/>
        <w:jc w:val="both"/>
      </w:pPr>
      <w:r>
        <w:t xml:space="preserve">- zaprimljeno 07.05.2015.g. pod brojem Z-1883/2015, prvenstveni red upisa: Z-4598/2010, UKNJIŽBA, ZALOŽNO PRAVO, RJEŠENJE OVOGA SUDA POSL.BR. Z-1883/15 Z-1652/15 04.04.2016, pravo zaloga radi osiguranja novčane tražbine u iznosu od sto pedeset dvije tisuće devetsto devedeset sedam kuna i deset lipa i daljnje zakonske zatezne kamate do dana namirenja propisane po Zakonu o obveznim odnosima (NN 35/05 i 41/08), uvećanjem eskontne stope HNB-a koja je vrijedila zadnjeg dana polugodišta koje je prethodilo tekućem polugodištu za pet postotni poena, na nekretninama u AI, (isti prvestveni red sa upisom na C2.1. Z-4598/10) za korist i na ime: REPUBLIKA HRVATSKA - MINISTARSTVO FINANCIJA, POREZNA UPRAVA, PODRUČNI URED PAZIN, OIB: 18683136487,     </w:t>
      </w:r>
    </w:p>
    <w:p w:rsidRDefault="00535A79" w:rsidP="00535A79" w:rsidR="00535A79">
      <w:pPr>
        <w:ind w:firstLine="708"/>
        <w:jc w:val="both"/>
      </w:pPr>
      <w:r>
        <w:t xml:space="preserve"> - zaprimljeno 07.05.2015.g. pod brojem Z-1883/2015, ZABILJEŽBA, OVRŠIVOST TRAŽBINE  na 2.7,  </w:t>
      </w:r>
    </w:p>
    <w:p w:rsidRDefault="00535A79" w:rsidP="00535A79" w:rsidR="00535A79">
      <w:pPr>
        <w:ind w:firstLine="708"/>
        <w:jc w:val="both"/>
      </w:pPr>
      <w:r>
        <w:t xml:space="preserve"> - zaprimljeno 07.05.2015.g. pod brojem Z-1883/2015, ZABILJEŽBA, SPOREDNI ULOŽAK, GLAVNI Z.K.UL. 2788 OVE K.O.,   </w:t>
      </w:r>
    </w:p>
    <w:p w:rsidRDefault="00535A79" w:rsidP="00535A79" w:rsidR="00535A79">
      <w:pPr>
        <w:ind w:firstLine="708"/>
        <w:jc w:val="both"/>
      </w:pPr>
      <w:r>
        <w:t xml:space="preserve"> - zaprimljeno 28.04.2014. broj Z-1916/14, Zabilježuje se rješenje o odbijanju prijedloga od 29. travnja 2014.g.,     </w:t>
      </w:r>
    </w:p>
    <w:p w:rsidRDefault="00535A79" w:rsidP="00535A79" w:rsidR="00535A79">
      <w:pPr>
        <w:ind w:firstLine="708"/>
        <w:jc w:val="both"/>
      </w:pPr>
      <w:r>
        <w:t xml:space="preserve"> - zaprimljeno 28.04.2014. broj Z-1917/14, Zabilježuje se rješenje o odbijanju prijedloga od 30. travnja 2014.g.,     </w:t>
      </w:r>
    </w:p>
    <w:p w:rsidRDefault="00535A79" w:rsidP="00535A79" w:rsidR="00535A79">
      <w:pPr>
        <w:ind w:firstLine="708"/>
        <w:jc w:val="both"/>
      </w:pPr>
      <w:r>
        <w:t xml:space="preserve"> - zaprimljeno 16.06.2014. broj Z-2642/14, Zabilježuje se Rješenje o odbijanju prijedloga od 24. lipnja 2014.g.,</w:t>
      </w:r>
    </w:p>
    <w:p w:rsidRDefault="00535A79" w:rsidP="00535A79" w:rsidR="00535A79">
      <w:pPr>
        <w:ind w:firstLine="708"/>
        <w:jc w:val="both"/>
      </w:pPr>
      <w:r>
        <w:t>- zaprimljeno 20.06.2014. broj Z-2724/14, Temeljem ovosudnog Rješenja o osiguranju od 18. lipnja 2014.g., pod posl. br. Ovr-348/14-2, ovršno se uknjižuje založno pravo radi osiguranja novčane tražbine u iznosu od dvadesetčetirimilijuna sedamdesetpettisućašestodevedesetšest eura plativo u kunskoj protuvrijednosti po srednjem tečaju Hrvatske narodne banke na dan plaćanja, zajedno sa zakonskom zateznom kamatom i ostalim uvjetima prema Rješenju, na nekretninama u AI, na ime:  KERMAS ULAGANJA D.O.O., OIB: 42403091909, PULA, DOBRILINA 9,</w:t>
      </w:r>
    </w:p>
    <w:p w:rsidRDefault="00535A79" w:rsidP="00535A79" w:rsidR="00535A79">
      <w:pPr>
        <w:ind w:firstLine="708"/>
        <w:jc w:val="both"/>
      </w:pPr>
      <w:r>
        <w:t xml:space="preserve">- zaprimljeno 20.06.2014. broj Z-2724/14, zabilježuje se ovršivost gornje tražbine,    </w:t>
      </w:r>
    </w:p>
    <w:p w:rsidRDefault="00535A79" w:rsidP="00535A79" w:rsidR="00535A79">
      <w:pPr>
        <w:ind w:firstLine="708"/>
        <w:jc w:val="both"/>
      </w:pPr>
      <w:r>
        <w:t xml:space="preserve">- zaprimljeno 07.07.2014. broj Z-2919/14, Temeljem pravomoćne i ovršne Presude na temelju priznanja Trgovačkog suda u Rijeci, Stalna služba u Pazinu posl. br. 20 P-2741/11-27 od 23. travnja 2014.g., uknjižuje se pravo zaloga radi osiguranja novčane tražbine u iznosu od jedanaest miliona eura, u kunskoj protuvrijednosti prema srednjem tečaju HNB-a na dan isplate, zajedno sa zakonskom zateznom kamatom i ostalim uvjetima prema gornjoj Presudi, za korist i na ime: KERMAS ULAGANJA D.O.O., OIB: 42403091909, PULA, DOBRILINA 9,    </w:t>
      </w:r>
    </w:p>
    <w:p w:rsidRDefault="00535A79" w:rsidP="00C97629" w:rsidR="00535A79">
      <w:pPr>
        <w:ind w:firstLine="708"/>
        <w:jc w:val="both"/>
      </w:pPr>
      <w:r>
        <w:t xml:space="preserve">- zaprimljeno 25.07.2014. broj Z-3267/14, Temeljem ovosudnog Rješenja o osiguranju od 18. srpnja 2014.godine, pod posl.br. Ovr-477/14-2 uknjižuje se založno pravo radi osiguranja novčane tražbine u iznosu od jedanaestmilijunadvjestošezdesetdevettisućatristojedaneur plativo u kunskoj protuvrijednosti po srednjem tečaju Hrvatske narodne banke na dan plaćanja, zajedno sa zakonskom zateznom kamatom u visini eskontne stope Hrvatske narodne banke koja je vrijedila na zadnji dan polugodišta koje je prethodilo tekućem polugodištu uvećanoj za osam postotnih poena koje teku od dana sklapanja ugovora do namirenja, zajedno s troškovima na nekretninama u AI, na ime: KERMAS HOLDING LIMITED, OIB: 43896993551, MALTA, FLORIANA FRN 1400, ST. ANNE STREET, EUROPE CENTRE, 2ND FLOOR,    </w:t>
      </w:r>
    </w:p>
    <w:p w:rsidRDefault="00535A79" w:rsidP="00535A79" w:rsidR="00535A79">
      <w:pPr>
        <w:ind w:firstLine="708"/>
        <w:jc w:val="both"/>
      </w:pPr>
      <w:r>
        <w:t>- zaprimljeno 25.07.2014. broj Z-3267/14, Zabilježuje se ovršivost gornje tražbine,</w:t>
      </w:r>
    </w:p>
    <w:p w:rsidRDefault="00535A79" w:rsidP="00535A79" w:rsidR="00535A79">
      <w:pPr>
        <w:ind w:firstLine="708"/>
        <w:jc w:val="both"/>
      </w:pPr>
      <w:r>
        <w:t>- zaprimljeno 29.01.2016.g. pod brojem Z-2593/2016, ZABILJEŽBA, RJEŠENJE, POSL.BR. 10 ST-55/15-30 26.01.2016, O PRODAJI,</w:t>
      </w:r>
    </w:p>
    <w:p w:rsidRDefault="00535A79" w:rsidP="00535A79" w:rsidR="00164A9E" w:rsidRPr="006E49D3">
      <w:pPr>
        <w:ind w:firstLine="708"/>
        <w:jc w:val="both"/>
      </w:pPr>
      <w:r>
        <w:t xml:space="preserve"> </w:t>
      </w:r>
      <w:r w:rsidR="000E53E3" w:rsidRPr="006E49D3">
        <w:t>- zabilježb</w:t>
      </w:r>
      <w:r w:rsidR="00385DCE" w:rsidRPr="006E49D3">
        <w:t>a</w:t>
      </w:r>
      <w:r w:rsidR="000E53E3" w:rsidRPr="006E49D3">
        <w:t xml:space="preserve"> dosude iz točke V izreke ovog rješenja.</w:t>
      </w:r>
    </w:p>
    <w:p w:rsidRDefault="00063448" w:rsidP="004E7232" w:rsidR="00063448" w:rsidRPr="006E49D3">
      <w:pPr>
        <w:ind w:firstLine="708"/>
        <w:jc w:val="both"/>
      </w:pPr>
    </w:p>
    <w:p w:rsidRDefault="009A50C3" w:rsidP="00C01FDE" w:rsidR="00C01FDE" w:rsidRPr="006E49D3">
      <w:pPr>
        <w:ind w:firstLine="708"/>
        <w:jc w:val="both"/>
      </w:pPr>
      <w:r w:rsidRPr="006E49D3">
        <w:t>IV</w:t>
      </w:r>
      <w:r w:rsidRPr="006E49D3">
        <w:tab/>
        <w:t>Nekretnin</w:t>
      </w:r>
      <w:r w:rsidR="003C0F13">
        <w:t>e</w:t>
      </w:r>
      <w:r w:rsidR="00C01FDE" w:rsidRPr="006E49D3">
        <w:t xml:space="preserve"> iz točke I izreke ovog rješenja predati će se </w:t>
      </w:r>
      <w:r w:rsidR="00B551F5" w:rsidRPr="006E49D3">
        <w:t xml:space="preserve">kupcu </w:t>
      </w:r>
      <w:r w:rsidR="003C0F13" w:rsidRPr="003C0F13">
        <w:t>ALVEUS d.o.o. Rijeka, Kvaternikova 62/b, OIB 43667383517</w:t>
      </w:r>
      <w:r w:rsidR="00366257" w:rsidRPr="006E49D3">
        <w:t xml:space="preserve">, </w:t>
      </w:r>
      <w:r w:rsidR="00C01FDE" w:rsidRPr="006E49D3">
        <w:t xml:space="preserve">nakon što on uplati iznos iz točke II izreke ovog rješenja i nakon što ovo rješenje postane pravomoćno. </w:t>
      </w:r>
    </w:p>
    <w:p w:rsidRDefault="00C01FDE" w:rsidP="00C01FDE" w:rsidR="00C01FDE" w:rsidRPr="006E49D3">
      <w:pPr>
        <w:jc w:val="both"/>
      </w:pPr>
    </w:p>
    <w:p w:rsidRDefault="00C01FDE" w:rsidP="00FA68E8" w:rsidR="004A68B4" w:rsidRPr="006E49D3">
      <w:pPr>
        <w:ind w:firstLine="708"/>
        <w:jc w:val="both"/>
      </w:pPr>
      <w:r w:rsidRPr="006E49D3">
        <w:t>V</w:t>
      </w:r>
      <w:r w:rsidRPr="006E49D3">
        <w:tab/>
        <w:t>Nalaže se Općinsko</w:t>
      </w:r>
      <w:r w:rsidR="00866548" w:rsidRPr="006E49D3">
        <w:t>m</w:t>
      </w:r>
      <w:r w:rsidRPr="006E49D3">
        <w:t xml:space="preserve"> sud</w:t>
      </w:r>
      <w:r w:rsidR="00866548" w:rsidRPr="006E49D3">
        <w:t>u</w:t>
      </w:r>
      <w:r w:rsidRPr="006E49D3">
        <w:t xml:space="preserve"> u </w:t>
      </w:r>
      <w:r w:rsidR="00F80603" w:rsidRPr="006E49D3">
        <w:t>Puli</w:t>
      </w:r>
      <w:r w:rsidR="00866548" w:rsidRPr="006E49D3">
        <w:t>, zemljišnoknjižnom odjelu</w:t>
      </w:r>
      <w:r w:rsidR="0014549A">
        <w:t xml:space="preserve"> </w:t>
      </w:r>
      <w:r w:rsidR="003C0F13">
        <w:t>Buje</w:t>
      </w:r>
      <w:r w:rsidR="00866548" w:rsidRPr="006E49D3">
        <w:t xml:space="preserve">, </w:t>
      </w:r>
      <w:r w:rsidRPr="006E49D3">
        <w:t>da u zemljišnoj knjizi upiše</w:t>
      </w:r>
      <w:r w:rsidR="00905566" w:rsidRPr="006E49D3">
        <w:t xml:space="preserve"> zabilježbu dosude na nekretninama</w:t>
      </w:r>
      <w:r w:rsidRPr="006E49D3">
        <w:t xml:space="preserve"> iz točke I izreke ovog rješenja.</w:t>
      </w:r>
    </w:p>
    <w:p w:rsidRDefault="00D366CF" w:rsidP="00FA68E8" w:rsidR="00D366CF" w:rsidRPr="006E49D3">
      <w:pPr>
        <w:ind w:firstLine="708"/>
        <w:jc w:val="both"/>
      </w:pPr>
    </w:p>
    <w:p w:rsidRDefault="00D366CF" w:rsidP="00FA68E8" w:rsidR="00D366CF" w:rsidRPr="006E49D3">
      <w:pPr>
        <w:ind w:firstLine="708"/>
        <w:jc w:val="both"/>
      </w:pPr>
      <w:r w:rsidRPr="006E49D3">
        <w:t>VI</w:t>
      </w:r>
      <w:r w:rsidRPr="006E49D3">
        <w:tab/>
        <w:t xml:space="preserve">Nalaže se stečajnom upravitelju </w:t>
      </w:r>
      <w:r w:rsidR="003C0F13" w:rsidRPr="003C0F13">
        <w:t>Zink</w:t>
      </w:r>
      <w:r w:rsidR="003C0F13">
        <w:t>u</w:t>
      </w:r>
      <w:r w:rsidR="003C0F13" w:rsidRPr="003C0F13">
        <w:t xml:space="preserve"> Grgurić</w:t>
      </w:r>
      <w:r w:rsidR="003C0F13">
        <w:t>u</w:t>
      </w:r>
      <w:r w:rsidR="003C0F13" w:rsidRPr="003C0F13">
        <w:t>, Rijeka, Ante Starčevića 5/a</w:t>
      </w:r>
      <w:r w:rsidR="00F6162E" w:rsidRPr="006E49D3">
        <w:t xml:space="preserve">, </w:t>
      </w:r>
      <w:r w:rsidRPr="006E49D3">
        <w:t>da u roku od osam dana od dana pravomoćnosti ovog rješenja dostavi sudu obračun troškova unovčenja nekretnine (čl. 254. Stečajnog zakona).</w:t>
      </w:r>
    </w:p>
    <w:p w:rsidRDefault="00972714" w:rsidP="00972714" w:rsidR="00972714" w:rsidRPr="006E49D3"/>
    <w:p w:rsidRDefault="00972714" w:rsidP="00972714" w:rsidR="00972714" w:rsidRPr="006E49D3">
      <w:pPr>
        <w:jc w:val="center"/>
      </w:pPr>
      <w:r w:rsidRPr="006E49D3">
        <w:t>Obrazloženje</w:t>
      </w:r>
    </w:p>
    <w:p w:rsidRDefault="00972714" w:rsidP="00972714" w:rsidR="00972714" w:rsidRPr="006E49D3"/>
    <w:p w:rsidRDefault="004A68B4" w:rsidP="00C01FDE" w:rsidR="00251457" w:rsidRPr="006E49D3">
      <w:pPr>
        <w:ind w:firstLine="708"/>
        <w:jc w:val="both"/>
        <w:rPr>
          <w:color w:val="000000"/>
        </w:rPr>
      </w:pPr>
      <w:r w:rsidRPr="006E49D3">
        <w:t xml:space="preserve">Ovosudnim </w:t>
      </w:r>
      <w:r w:rsidR="00C87380">
        <w:rPr>
          <w:color w:val="000000"/>
        </w:rPr>
        <w:t>zaključkom o prodaji posl.br.</w:t>
      </w:r>
      <w:r w:rsidR="00C87380" w:rsidRPr="00C87380">
        <w:rPr>
          <w:color w:val="000000"/>
        </w:rPr>
        <w:t xml:space="preserve"> </w:t>
      </w:r>
      <w:r w:rsidR="00681B78" w:rsidRPr="00681B78">
        <w:rPr>
          <w:color w:val="000000"/>
        </w:rPr>
        <w:t>St-55/2015-66</w:t>
      </w:r>
      <w:r w:rsidR="00681B78">
        <w:rPr>
          <w:color w:val="000000"/>
        </w:rPr>
        <w:t xml:space="preserve"> </w:t>
      </w:r>
      <w:r w:rsidR="00C01FDE" w:rsidRPr="006E49D3">
        <w:rPr>
          <w:color w:val="000000"/>
        </w:rPr>
        <w:t xml:space="preserve">od </w:t>
      </w:r>
      <w:r w:rsidR="00681B78" w:rsidRPr="00681B78">
        <w:t>11. siječnja 2018.</w:t>
      </w:r>
      <w:r w:rsidR="00251457" w:rsidRPr="006E49D3">
        <w:rPr>
          <w:color w:val="000000"/>
        </w:rPr>
        <w:t xml:space="preserve">, na temelju odredbe čl. 247. st. 3. Stečajnog zakona (dalje: SZ), </w:t>
      </w:r>
      <w:r w:rsidR="00C01FDE" w:rsidRPr="006E49D3">
        <w:rPr>
          <w:color w:val="000000"/>
        </w:rPr>
        <w:t>od</w:t>
      </w:r>
      <w:r w:rsidR="00251457" w:rsidRPr="006E49D3">
        <w:rPr>
          <w:color w:val="000000"/>
        </w:rPr>
        <w:t>lučeno je kako slijedi:</w:t>
      </w:r>
    </w:p>
    <w:p w:rsidRDefault="00251457" w:rsidP="00681B78" w:rsidR="00681B78">
      <w:pPr>
        <w:jc w:val="both"/>
      </w:pPr>
      <w:r w:rsidRPr="006E49D3">
        <w:rPr>
          <w:color w:val="000000"/>
        </w:rPr>
        <w:tab/>
        <w:t>„</w:t>
      </w:r>
      <w:r w:rsidR="00681B78">
        <w:t>I.</w:t>
      </w:r>
      <w:r w:rsidR="00681B78">
        <w:tab/>
        <w:t>Utvrđuje se da vrijednost nekretnina stečajnog dužnika označenih kao</w:t>
      </w:r>
    </w:p>
    <w:p w:rsidRDefault="00681B78" w:rsidP="00681B78" w:rsidR="00681B78">
      <w:pPr>
        <w:jc w:val="both"/>
      </w:pPr>
      <w:r>
        <w:t>-</w:t>
      </w:r>
      <w:r>
        <w:tab/>
        <w:t>k.č.br. zgr. 678/1 kuća i koliba upisana u z.k.ul.br. 2783 k.o. Oprtalj,</w:t>
      </w:r>
    </w:p>
    <w:p w:rsidRDefault="00681B78" w:rsidP="00681B78" w:rsidR="00681B78">
      <w:pPr>
        <w:jc w:val="both"/>
      </w:pPr>
      <w:r>
        <w:t>-</w:t>
      </w:r>
      <w:r>
        <w:tab/>
        <w:t>k.č.br. 7264/2 oranica, 7269/1 oranica i 7269/2 oranica, sve upisane u z.k.ul.br. 2625 k.o. Oprtalj,</w:t>
      </w:r>
    </w:p>
    <w:p w:rsidRDefault="00681B78" w:rsidP="00681B78" w:rsidR="00681B78">
      <w:pPr>
        <w:jc w:val="both"/>
      </w:pPr>
      <w:r>
        <w:t>-</w:t>
      </w:r>
      <w:r>
        <w:tab/>
        <w:t>k.č.br.zgr. 678/2 kuća i koliba te k.č.br. 7136/1, 7136/2, 7184/6 šuma, 7185, 7189, 7205, 7209, 7212, 7213, 7215/1, 7215/2, 7216, 7241/1, 7241/5, 7243/1, 7247/1 maslinjak, 7257, 7258, 7264/1 oranica, 7271 oranica, 7272/1 oranica, 7273/1 oranica, 7273/4 šuma, 7282/2, 7293 oranica, sve upisane u z.k.ul. 3593 k.o. Oprtalj,</w:t>
      </w:r>
    </w:p>
    <w:p w:rsidRDefault="00681B78" w:rsidP="00681B78" w:rsidR="00681B78">
      <w:pPr>
        <w:jc w:val="both"/>
      </w:pPr>
      <w:r>
        <w:t xml:space="preserve"> iznosi 451.276,22 kune.</w:t>
      </w:r>
    </w:p>
    <w:p w:rsidRDefault="00681B78" w:rsidP="00681B78" w:rsidR="00681B78">
      <w:pPr>
        <w:jc w:val="both"/>
      </w:pPr>
      <w:r>
        <w:tab/>
        <w:t>II.</w:t>
      </w:r>
      <w:r>
        <w:tab/>
        <w:t>Prodaju nekretnina iz točke I. ovog zaključka provodi Financijska agencija elektroničkom javnom dražbom uz odgovarajuću primjenu pravila ovršnoga postupka o ovrsi na nekretnini.</w:t>
      </w:r>
    </w:p>
    <w:p w:rsidRDefault="00681B78" w:rsidP="00681B78" w:rsidR="00681B78">
      <w:pPr>
        <w:jc w:val="both"/>
      </w:pPr>
      <w:r>
        <w:tab/>
        <w:t>III.</w:t>
      </w:r>
      <w:r>
        <w:tab/>
        <w:t>Uvjeti prodaje:</w:t>
      </w:r>
    </w:p>
    <w:p w:rsidRDefault="00681B78" w:rsidP="00681B78" w:rsidR="00681B78">
      <w:pPr>
        <w:jc w:val="both"/>
      </w:pPr>
      <w:r>
        <w:tab/>
        <w:t>- prodaju se nekretnine:</w:t>
      </w:r>
    </w:p>
    <w:p w:rsidRDefault="00681B78" w:rsidP="00681B78" w:rsidR="00681B78">
      <w:pPr>
        <w:jc w:val="both"/>
      </w:pPr>
      <w:r>
        <w:t xml:space="preserve"> -</w:t>
      </w:r>
      <w:r>
        <w:tab/>
        <w:t>k.č.br. zgr. 678/1 kuća i koliba upisana u z.k.ul.br. 2783 k.o. Oprtalj,</w:t>
      </w:r>
    </w:p>
    <w:p w:rsidRDefault="00681B78" w:rsidP="00681B78" w:rsidR="00681B78">
      <w:pPr>
        <w:jc w:val="both"/>
      </w:pPr>
      <w:r>
        <w:t>-</w:t>
      </w:r>
      <w:r>
        <w:tab/>
        <w:t>k.č.br. 7264/2 oranica, 7269/1 oranica i 7269/2 oranica, sve upisane u z.k.ul.br. 2625 k.o. Oprtalj,</w:t>
      </w:r>
    </w:p>
    <w:p w:rsidRDefault="00681B78" w:rsidP="00681B78" w:rsidR="00681B78">
      <w:pPr>
        <w:jc w:val="both"/>
      </w:pPr>
      <w:r>
        <w:t>-</w:t>
      </w:r>
      <w:r>
        <w:tab/>
        <w:t>k.č.br.zgr. 678/2 kuća i koliba te k.č.br. 7136/1, 7136/2, 7184/6 šuma, 7185, 7189, 7205, 7209, 7212, 7213, 7215/1, 7215/2, 7216, 7241/1, 7241/5, 7243/1, 7247/1 maslinjak, 7257, 7258, 7264/1 oranica, 7271 oranica, 7272/1 oranica, 7273/1 oranica, 7273/4 šuma, 7282/2, 7293 oranica, sve upisane u z.k.ul. 3593 k.o. Oprtalj;</w:t>
      </w:r>
      <w:r>
        <w:tab/>
      </w:r>
    </w:p>
    <w:p w:rsidRDefault="00681B78" w:rsidP="00681B78" w:rsidR="00681B78">
      <w:pPr>
        <w:jc w:val="both"/>
      </w:pPr>
      <w:r>
        <w:tab/>
        <w:t>- utvrđena vrijednost nekretnina iznosi 451.276,22 kn;</w:t>
      </w:r>
    </w:p>
    <w:p w:rsidRDefault="00681B78" w:rsidP="00681B78" w:rsidR="00681B78">
      <w:pPr>
        <w:jc w:val="both"/>
      </w:pPr>
      <w:r>
        <w:tab/>
        <w:t>- nekretnine se ne mogu prodati:</w:t>
      </w:r>
      <w:r>
        <w:tab/>
      </w:r>
    </w:p>
    <w:p w:rsidRDefault="00681B78" w:rsidP="00681B78" w:rsidR="00681B78">
      <w:pPr>
        <w:jc w:val="both"/>
      </w:pPr>
      <w:r>
        <w:tab/>
        <w:t xml:space="preserve">- na prvoj dražbi ispod iznosa od 338.457,16 kn, odnosno ispod tri četvrtine utvrđene vrijednosti nekretnine,  </w:t>
      </w:r>
    </w:p>
    <w:p w:rsidRDefault="00681B78" w:rsidP="00681B78" w:rsidR="00681B78">
      <w:pPr>
        <w:jc w:val="both"/>
      </w:pPr>
      <w:r>
        <w:tab/>
        <w:t>- na drugoj dražbi ispod iznosa od 225.638,11 kn, odnosno ispod jedne polovine utvrđene vrijednosti nekretnine,</w:t>
      </w:r>
    </w:p>
    <w:p w:rsidRDefault="00681B78" w:rsidP="00681B78" w:rsidR="00681B78">
      <w:pPr>
        <w:jc w:val="both"/>
      </w:pPr>
      <w:r>
        <w:t xml:space="preserve">  </w:t>
      </w:r>
      <w:r>
        <w:tab/>
        <w:t xml:space="preserve">- na trećoj dražbi ispod iznosa od 112.819,05 kn, odnosno ispod jedne četvrtine utvrđene vrijednosti nekretnine, </w:t>
      </w:r>
    </w:p>
    <w:p w:rsidRDefault="00681B78" w:rsidP="00681B78" w:rsidR="00681B78">
      <w:pPr>
        <w:jc w:val="both"/>
      </w:pPr>
      <w:r>
        <w:tab/>
        <w:t>- na četvrtoj dražbi nekretnina se prodaje po početnoj cijeni od 1,00 kn;</w:t>
      </w:r>
    </w:p>
    <w:p w:rsidRDefault="00681B78" w:rsidP="00681B78" w:rsidR="00681B78">
      <w:pPr>
        <w:jc w:val="both"/>
      </w:pPr>
      <w:r>
        <w:tab/>
        <w:t>- poreze i prireze snosit će kupac;</w:t>
      </w:r>
    </w:p>
    <w:p w:rsidRDefault="00681B78" w:rsidP="00681B78" w:rsidR="00681B78">
      <w:pPr>
        <w:jc w:val="both"/>
      </w:pPr>
      <w:r>
        <w:tab/>
        <w:t xml:space="preserve">- kupac je dužan uplatiti kupovninu na poseban račun Agencije otvoren za tu namjenu u roku od 30 dana od dana pravomoćnosti rješenja o dosudi. Ako kupac u tom roku ne položi kupovninu sud će rješenjem oglasiti prodaju nevažećom i odrediti novu prodaju. Iz položene jamčevine namirit će se troškovi nove prodaje i naknaditi razlika između kupovnine postignute na prijašnjoj i novoj prodaji. O tome odluku donosi sud i dostavlja je Agenciji radi prijenosa novčanih sredstava; </w:t>
      </w:r>
    </w:p>
    <w:p w:rsidRDefault="00681B78" w:rsidP="00681B78" w:rsidR="00681B78">
      <w:pPr>
        <w:jc w:val="both"/>
      </w:pPr>
      <w:r>
        <w:tab/>
        <w:t xml:space="preserve">- kao kupci na javnoj dražbi mogu sudjelovati osobe koje su prethodno uplatile jamčevinu na poseban račun Agencije, u iznosu, roku i na način utvrđen u pozivu na sudjelovanje, najkasnije zadnjeg dana objave poziva na sudjelovanje; </w:t>
      </w:r>
    </w:p>
    <w:p w:rsidRDefault="00681B78" w:rsidP="00681B78" w:rsidR="00681B78">
      <w:pPr>
        <w:jc w:val="both"/>
      </w:pPr>
      <w:r>
        <w:tab/>
        <w:t>- ponuditeljima čija ponuda ne bude prihvaćena, Agencija će vratiti jamčevinu na temelju naloga suda za prijenos novčanih sredstava;</w:t>
      </w:r>
    </w:p>
    <w:p w:rsidRDefault="00681B78" w:rsidP="00681B78" w:rsidR="00251457" w:rsidRPr="006E49D3">
      <w:pPr>
        <w:jc w:val="both"/>
        <w:rPr>
          <w:b/>
        </w:rPr>
      </w:pPr>
      <w:r>
        <w:tab/>
        <w:t>- u pozivu za sudjelovanje na elektroničkoj javnoj dražbi biti će određen datum i vrijeme početka i završetka elektroničke javne dražbe i drugi potrebni podaci.</w:t>
      </w:r>
      <w:r w:rsidR="00251457" w:rsidRPr="006E49D3">
        <w:t>“.</w:t>
      </w:r>
    </w:p>
    <w:p w:rsidRDefault="00251457" w:rsidP="00251457" w:rsidR="00251457" w:rsidRPr="006E49D3">
      <w:pPr>
        <w:ind w:firstLine="708"/>
        <w:jc w:val="both"/>
      </w:pPr>
      <w:r w:rsidRPr="006E49D3">
        <w:t>Nakon završetka elektroničke javne dražbe Financijska agencija je</w:t>
      </w:r>
      <w:r w:rsidR="00B551F5" w:rsidRPr="006E49D3">
        <w:t xml:space="preserve"> </w:t>
      </w:r>
      <w:r w:rsidR="00681B78">
        <w:t>12</w:t>
      </w:r>
      <w:r w:rsidRPr="006E49D3">
        <w:t xml:space="preserve">. </w:t>
      </w:r>
      <w:r w:rsidR="00681B78">
        <w:t>listopada</w:t>
      </w:r>
      <w:r w:rsidR="00D41355" w:rsidRPr="006E49D3">
        <w:t xml:space="preserve"> </w:t>
      </w:r>
      <w:r w:rsidRPr="006E49D3">
        <w:t>201</w:t>
      </w:r>
      <w:r w:rsidR="00D41355" w:rsidRPr="006E49D3">
        <w:t>8</w:t>
      </w:r>
      <w:r w:rsidRPr="006E49D3">
        <w:t>. dostavila sudu izvještaj o provedenoj elektroničkoj javnoj dražbi.</w:t>
      </w:r>
    </w:p>
    <w:p w:rsidRDefault="00251457" w:rsidP="00681B78" w:rsidR="00D41355" w:rsidRPr="006E49D3">
      <w:pPr>
        <w:ind w:firstLine="708"/>
        <w:jc w:val="both"/>
      </w:pPr>
      <w:r w:rsidRPr="006E49D3">
        <w:t xml:space="preserve">Na temelju tog izvještaja sudac je utvrdio da je kupac </w:t>
      </w:r>
      <w:r w:rsidR="00681B78">
        <w:t xml:space="preserve">ALVEUS d.o.o. Rijeka, Kvaternikova 62/b, OIB 43667383517,  </w:t>
      </w:r>
      <w:r w:rsidR="009E6023" w:rsidRPr="006E49D3">
        <w:t>dao</w:t>
      </w:r>
      <w:r w:rsidRPr="006E49D3">
        <w:t xml:space="preserve"> najveću </w:t>
      </w:r>
      <w:r w:rsidR="00C16F28" w:rsidRPr="006E49D3">
        <w:t xml:space="preserve">valjanu ponudu </w:t>
      </w:r>
      <w:r w:rsidRPr="006E49D3">
        <w:t xml:space="preserve">u iznosu od </w:t>
      </w:r>
      <w:r w:rsidR="00681B78">
        <w:t xml:space="preserve">121.819,05 </w:t>
      </w:r>
      <w:r w:rsidRPr="006E49D3">
        <w:t>k</w:t>
      </w:r>
      <w:r w:rsidR="00BD25CC" w:rsidRPr="006E49D3">
        <w:t>n</w:t>
      </w:r>
      <w:r w:rsidRPr="006E49D3">
        <w:t xml:space="preserve"> te da su ispunjene pretpostavke da mu se dosudi nekretnina (čl. 103. st. 3. Ovršnog zakona, dalje: OZ, vezano uz čl. 247. st. 1. SZ-a).</w:t>
      </w:r>
    </w:p>
    <w:p w:rsidRDefault="00A67EFB" w:rsidP="00A67EFB" w:rsidR="00A67EFB">
      <w:pPr>
        <w:ind w:firstLine="708"/>
        <w:jc w:val="both"/>
      </w:pPr>
      <w:r w:rsidRPr="006E49D3">
        <w:rPr>
          <w:color w:val="000000"/>
        </w:rPr>
        <w:t xml:space="preserve">Iz izvještaja Financijske agencije o provedenoj elektroničkoj javnoj dražbi proizlazi da je ponuditelj </w:t>
      </w:r>
      <w:r w:rsidR="00681B78" w:rsidRPr="00681B78">
        <w:rPr>
          <w:color w:val="000000"/>
        </w:rPr>
        <w:t xml:space="preserve">ALVEUS d.o.o. Rijeka </w:t>
      </w:r>
      <w:r w:rsidRPr="006E49D3">
        <w:rPr>
          <w:color w:val="000000"/>
        </w:rPr>
        <w:t>uplatio jamčevinu za sudjelovanje na predmetnoj javnoj dražbi u iznosu od</w:t>
      </w:r>
      <w:r w:rsidR="009E6023" w:rsidRPr="006E49D3">
        <w:rPr>
          <w:color w:val="000000"/>
        </w:rPr>
        <w:t xml:space="preserve"> </w:t>
      </w:r>
      <w:r w:rsidR="00681B78">
        <w:rPr>
          <w:color w:val="000000"/>
        </w:rPr>
        <w:t>45.127</w:t>
      </w:r>
      <w:r w:rsidR="0014549A">
        <w:rPr>
          <w:color w:val="000000"/>
        </w:rPr>
        <w:t>,</w:t>
      </w:r>
      <w:r w:rsidR="00681B78">
        <w:rPr>
          <w:color w:val="000000"/>
        </w:rPr>
        <w:t>62</w:t>
      </w:r>
      <w:r w:rsidR="00F6162E" w:rsidRPr="006E49D3">
        <w:rPr>
          <w:color w:val="000000"/>
        </w:rPr>
        <w:t xml:space="preserve"> </w:t>
      </w:r>
      <w:r w:rsidRPr="006E49D3">
        <w:rPr>
          <w:color w:val="000000"/>
        </w:rPr>
        <w:t>kn</w:t>
      </w:r>
      <w:r w:rsidRPr="006E49D3">
        <w:t xml:space="preserve">. Dakle, on je dužan uplatiti razliku kupovnine u iznosu od </w:t>
      </w:r>
      <w:r w:rsidR="00681B78" w:rsidRPr="00681B78">
        <w:t>76</w:t>
      </w:r>
      <w:r w:rsidR="00681B78">
        <w:t>.</w:t>
      </w:r>
      <w:r w:rsidR="00681B78" w:rsidRPr="00681B78">
        <w:t>691,43</w:t>
      </w:r>
      <w:r w:rsidR="00681B78">
        <w:t xml:space="preserve"> </w:t>
      </w:r>
      <w:r w:rsidRPr="006E49D3">
        <w:t>kn.</w:t>
      </w:r>
    </w:p>
    <w:p w:rsidRDefault="003C3292" w:rsidP="00D366CF" w:rsidR="00D366CF" w:rsidRPr="006E49D3">
      <w:pPr>
        <w:ind w:firstLine="708"/>
        <w:jc w:val="both"/>
      </w:pPr>
      <w:r>
        <w:t>S</w:t>
      </w:r>
      <w:r w:rsidR="00D366CF" w:rsidRPr="006E49D3">
        <w:t xml:space="preserve">lijedom svega navedenog, a temeljem čl. 103. st. 3., 4. i 5., čl. 106. </w:t>
      </w:r>
      <w:r w:rsidR="00F14C50" w:rsidRPr="006E49D3">
        <w:t xml:space="preserve">i čl. 108. </w:t>
      </w:r>
      <w:r w:rsidR="00D366CF" w:rsidRPr="006E49D3">
        <w:t>OZ</w:t>
      </w:r>
      <w:r w:rsidR="00F14C50" w:rsidRPr="006E49D3">
        <w:t xml:space="preserve">-a </w:t>
      </w:r>
      <w:r w:rsidR="00FC5E6F" w:rsidRPr="006E49D3">
        <w:t xml:space="preserve">sve </w:t>
      </w:r>
      <w:r w:rsidR="00F14C50" w:rsidRPr="006E49D3">
        <w:t xml:space="preserve">vezano uz čl. 247. SZ-a, </w:t>
      </w:r>
      <w:r w:rsidR="00D366CF" w:rsidRPr="006E49D3">
        <w:t>odluč</w:t>
      </w:r>
      <w:r w:rsidR="00F14C50" w:rsidRPr="006E49D3">
        <w:t xml:space="preserve">eno je </w:t>
      </w:r>
      <w:r w:rsidR="00D366CF" w:rsidRPr="006E49D3">
        <w:t>kao u točkama I – IV izreke ovog rješenja.</w:t>
      </w:r>
    </w:p>
    <w:p w:rsidRDefault="00290EE4" w:rsidP="00290EE4" w:rsidR="00290EE4" w:rsidRPr="006E49D3">
      <w:pPr>
        <w:ind w:firstLine="708"/>
        <w:jc w:val="both"/>
      </w:pPr>
      <w:r w:rsidRPr="006E49D3">
        <w:t xml:space="preserve">Temeljem čl. </w:t>
      </w:r>
      <w:smartTag w:element="metricconverter" w:uri="urn:schemas-microsoft-com:office:smarttags">
        <w:smartTagPr>
          <w:attr w:val="89. st" w:name="ProductID"/>
        </w:smartTagPr>
        <w:r w:rsidRPr="006E49D3">
          <w:t>89. st</w:t>
        </w:r>
      </w:smartTag>
      <w:r w:rsidRPr="006E49D3">
        <w:t xml:space="preserve">. 1. </w:t>
      </w:r>
      <w:smartTag w:element="zakoni" w:uri="http://www.java.hr/xml/smarttags/zakoni">
        <w:r w:rsidRPr="006E49D3">
          <w:t>Zakona o zemljišnim knjigama</w:t>
        </w:r>
      </w:smartTag>
      <w:r w:rsidRPr="006E49D3">
        <w:t xml:space="preserve"> odlučeno je kao u točki V izreke ovog rješenja. </w:t>
      </w:r>
    </w:p>
    <w:p w:rsidRDefault="00F14C50" w:rsidP="00F14C50" w:rsidR="00F14C50" w:rsidRPr="006E49D3">
      <w:pPr>
        <w:ind w:firstLine="708"/>
        <w:jc w:val="both"/>
      </w:pPr>
      <w:r w:rsidRPr="006E49D3">
        <w:t xml:space="preserve">Na temelju čl. 254. SZ-a odlučeno je kao u točki VI izreke ovog rješenja. </w:t>
      </w:r>
    </w:p>
    <w:p w:rsidRDefault="00F14C50" w:rsidP="004A68B4" w:rsidR="00F14C50" w:rsidRPr="006E49D3">
      <w:pPr>
        <w:jc w:val="both"/>
      </w:pPr>
    </w:p>
    <w:p w:rsidRDefault="00972714" w:rsidP="00443D94" w:rsidR="00BD6FC5">
      <w:pPr>
        <w:jc w:val="center"/>
      </w:pPr>
      <w:r w:rsidRPr="006E49D3">
        <w:t>U Pazinu,</w:t>
      </w:r>
      <w:r w:rsidR="00EC609C">
        <w:t xml:space="preserve"> 15</w:t>
      </w:r>
      <w:r w:rsidR="002E6229" w:rsidRPr="002E6229">
        <w:t xml:space="preserve">. </w:t>
      </w:r>
      <w:r w:rsidR="00EC609C">
        <w:t>listopada</w:t>
      </w:r>
      <w:r w:rsidR="002E6229" w:rsidRPr="002E6229">
        <w:t xml:space="preserve"> 2018.</w:t>
      </w:r>
    </w:p>
    <w:p w:rsidRDefault="00443D94" w:rsidP="00972714" w:rsidR="00443D94"/>
    <w:p w:rsidRDefault="00972714" w:rsidP="00972714" w:rsidR="00972714" w:rsidRPr="006E49D3">
      <w:r w:rsidRPr="006E49D3">
        <w:t xml:space="preserve">                                           </w:t>
      </w:r>
      <w:r w:rsidR="00C22DA1" w:rsidRPr="006E49D3">
        <w:t xml:space="preserve">    </w:t>
      </w:r>
      <w:r w:rsidR="00F27508" w:rsidRPr="006E49D3">
        <w:t xml:space="preserve">          </w:t>
      </w:r>
      <w:r w:rsidR="00C22DA1" w:rsidRPr="006E49D3">
        <w:t xml:space="preserve">    </w:t>
      </w:r>
      <w:r w:rsidR="00C22DA1" w:rsidRPr="006E49D3">
        <w:tab/>
      </w:r>
      <w:r w:rsidR="00C22DA1" w:rsidRPr="006E49D3">
        <w:tab/>
      </w:r>
      <w:r w:rsidR="00C22DA1" w:rsidRPr="006E49D3">
        <w:tab/>
      </w:r>
      <w:r w:rsidR="00C22DA1" w:rsidRPr="006E49D3">
        <w:tab/>
      </w:r>
      <w:r w:rsidRPr="006E49D3">
        <w:t>Stečajni sudac</w:t>
      </w:r>
    </w:p>
    <w:p w:rsidRDefault="00972714" w:rsidP="00972714" w:rsidR="00F27508" w:rsidRPr="006E49D3">
      <w:pPr>
        <w:ind w:firstLine="708"/>
      </w:pPr>
      <w:r w:rsidRPr="006E49D3">
        <w:tab/>
      </w:r>
      <w:r w:rsidRPr="006E49D3">
        <w:tab/>
      </w:r>
      <w:r w:rsidRPr="006E49D3">
        <w:tab/>
      </w:r>
      <w:r w:rsidRPr="006E49D3">
        <w:tab/>
      </w:r>
      <w:r w:rsidRPr="006E49D3">
        <w:tab/>
        <w:t xml:space="preserve">   </w:t>
      </w:r>
    </w:p>
    <w:p w:rsidRDefault="00DF2AA4" w:rsidP="00DF2AA4" w:rsidR="00C22DA1" w:rsidRPr="006E49D3">
      <w:pPr>
        <w:ind w:firstLine="708"/>
      </w:pPr>
      <w:r w:rsidRPr="006E49D3">
        <w:tab/>
      </w:r>
      <w:r w:rsidRPr="006E49D3">
        <w:tab/>
      </w:r>
      <w:r w:rsidRPr="006E49D3">
        <w:tab/>
      </w:r>
      <w:r w:rsidRPr="006E49D3">
        <w:tab/>
      </w:r>
      <w:r w:rsidRPr="006E49D3">
        <w:tab/>
      </w:r>
      <w:r w:rsidRPr="006E49D3">
        <w:tab/>
      </w:r>
      <w:r w:rsidRPr="006E49D3">
        <w:tab/>
      </w:r>
      <w:r w:rsidRPr="006E49D3">
        <w:tab/>
      </w:r>
      <w:r w:rsidR="00972714" w:rsidRPr="006E49D3">
        <w:t>Ivan Dujić</w:t>
      </w:r>
      <w:r w:rsidR="0015131D">
        <w:t>, v.r.</w:t>
      </w:r>
    </w:p>
    <w:p w:rsidRDefault="00C22DA1" w:rsidP="00972714" w:rsidR="00C22DA1" w:rsidRPr="006E49D3"/>
    <w:p w:rsidRDefault="00C74986" w:rsidP="00C74986" w:rsidR="00C74986">
      <w:pPr>
        <w:rPr>
          <w:color w:val="548DD4"/>
        </w:rPr>
      </w:pPr>
    </w:p>
    <w:p w:rsidRDefault="00002D19" w:rsidP="00C74986" w:rsidR="00002D19" w:rsidRPr="006E49D3">
      <w:pPr>
        <w:rPr>
          <w:color w:val="548DD4"/>
        </w:rPr>
      </w:pPr>
    </w:p>
    <w:p w:rsidRDefault="00C74986" w:rsidP="00C74986" w:rsidR="00C74986" w:rsidRPr="006E49D3">
      <w:r w:rsidRPr="006E49D3">
        <w:t>UPUTA O PRAVNOM LIJEKU:</w:t>
      </w:r>
    </w:p>
    <w:p w:rsidRDefault="00C74986" w:rsidP="00C74986" w:rsidR="00C74986" w:rsidRPr="006E49D3">
      <w:pPr>
        <w:jc w:val="both"/>
      </w:pPr>
      <w:r w:rsidRPr="006E49D3">
        <w:t>Protiv ovog rješenja žalba može se podnijeti u roku od 8 dana od dana dostave, a dostava se smatra obavljenom istekom trećeg dana od dana objave pismena na mrežnoj stranici e-Oglasna ploča sudova (čl. 103. st. 5. OZ-a u svezi s čl. 247. st. 1.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C74986" w:rsidP="00C74986" w:rsidR="00C74986"/>
    <w:p w:rsidRDefault="00C74986" w:rsidP="00C74986" w:rsidR="00C74986" w:rsidRPr="006E49D3">
      <w:r w:rsidRPr="006E49D3">
        <w:t>DNA:</w:t>
      </w:r>
    </w:p>
    <w:p w:rsidRDefault="006F33BB" w:rsidP="009E6023" w:rsidR="006F33BB" w:rsidRPr="006E49D3">
      <w:pPr>
        <w:jc w:val="both"/>
      </w:pPr>
      <w:r w:rsidRPr="006E49D3">
        <w:t>- e-oglasna ploča suda, tri</w:t>
      </w:r>
      <w:r w:rsidR="009E6023" w:rsidRPr="006E49D3">
        <w:t xml:space="preserve"> dana </w:t>
      </w:r>
    </w:p>
    <w:p w:rsidRDefault="009E6023" w:rsidP="009E6023" w:rsidR="003C3292">
      <w:pPr>
        <w:jc w:val="both"/>
      </w:pPr>
      <w:r w:rsidRPr="006E49D3">
        <w:t xml:space="preserve">- </w:t>
      </w:r>
      <w:r w:rsidR="003C3292" w:rsidRPr="003C3292">
        <w:t xml:space="preserve">stečajnom upravitelju </w:t>
      </w:r>
      <w:r w:rsidR="00EC609C" w:rsidRPr="00EC609C">
        <w:t>Zinku Grguriću, Rijeka, Ante Starčevića 5/a</w:t>
      </w:r>
    </w:p>
    <w:p w:rsidRDefault="00FD49FD" w:rsidP="009E6023" w:rsidR="00EC609C">
      <w:pPr>
        <w:jc w:val="both"/>
      </w:pPr>
      <w:r>
        <w:t xml:space="preserve">- </w:t>
      </w:r>
      <w:r w:rsidR="00EC609C" w:rsidRPr="00EC609C">
        <w:t xml:space="preserve">ALVEUS d.o.o. Rijeka, Kvaternikova 62/b </w:t>
      </w:r>
    </w:p>
    <w:p w:rsidRDefault="00905566" w:rsidP="009E6023" w:rsidR="004E7232" w:rsidRPr="006E49D3">
      <w:pPr>
        <w:jc w:val="both"/>
      </w:pPr>
      <w:r w:rsidRPr="006E49D3">
        <w:t xml:space="preserve">- </w:t>
      </w:r>
      <w:r w:rsidR="0005271E" w:rsidRPr="006E49D3">
        <w:t xml:space="preserve">Općinskom sudu u </w:t>
      </w:r>
      <w:r w:rsidR="007852A5" w:rsidRPr="006E49D3">
        <w:t>Puli</w:t>
      </w:r>
      <w:r w:rsidR="0005271E" w:rsidRPr="006E49D3">
        <w:t>, zemljišnoknjižnom odjelu</w:t>
      </w:r>
      <w:r w:rsidR="003C3292">
        <w:t xml:space="preserve"> </w:t>
      </w:r>
      <w:r w:rsidR="00EC609C">
        <w:t>Buje</w:t>
      </w:r>
      <w:r w:rsidR="004E7232" w:rsidRPr="006E49D3">
        <w:t xml:space="preserve">, radi provedbe točke V izreke ovog rješenja </w:t>
      </w:r>
    </w:p>
    <w:p w:rsidRDefault="004E7232" w:rsidP="004E7232" w:rsidR="004E7232" w:rsidRPr="006E49D3"/>
    <w:p w:rsidRDefault="004E7232" w:rsidP="00FA68E8" w:rsidR="004E7232" w:rsidRPr="006E49D3">
      <w:pPr>
        <w:jc w:val="both"/>
      </w:pPr>
      <w:r w:rsidRPr="006E49D3">
        <w:t xml:space="preserve">Po pravomoćnosti: </w:t>
      </w:r>
    </w:p>
    <w:p w:rsidRDefault="004E7232" w:rsidP="000C5BB5" w:rsidR="004E7232" w:rsidRPr="006E49D3">
      <w:pPr>
        <w:jc w:val="both"/>
      </w:pPr>
      <w:r w:rsidRPr="006E49D3">
        <w:t xml:space="preserve">- </w:t>
      </w:r>
      <w:r w:rsidR="0005271E" w:rsidRPr="006E49D3">
        <w:t xml:space="preserve">Općinskom sudu u </w:t>
      </w:r>
      <w:r w:rsidR="007852A5" w:rsidRPr="006E49D3">
        <w:t>Puli</w:t>
      </w:r>
      <w:r w:rsidR="0005271E" w:rsidRPr="006E49D3">
        <w:t>, zemljišnoknjižnom odjelu</w:t>
      </w:r>
      <w:r w:rsidR="003C3292">
        <w:t xml:space="preserve"> </w:t>
      </w:r>
      <w:r w:rsidR="00EC609C">
        <w:t>Buje</w:t>
      </w:r>
      <w:r w:rsidRPr="006E49D3">
        <w:t xml:space="preserve">, uz potvrdu o plaćenoj kupovnini, radi provedbe </w:t>
      </w:r>
      <w:r w:rsidR="0068094C" w:rsidRPr="006E49D3">
        <w:t>točke III izreke ovog rješenja</w:t>
      </w:r>
    </w:p>
    <w:p w:rsidRDefault="00905566" w:rsidP="00296DCA" w:rsidR="004E7232" w:rsidRPr="006E49D3">
      <w:pPr>
        <w:jc w:val="both"/>
      </w:pPr>
      <w:r w:rsidRPr="006E49D3">
        <w:t>- Financijskoj agenciji</w:t>
      </w:r>
      <w:r w:rsidR="00515AF2" w:rsidRPr="006E49D3">
        <w:t>,</w:t>
      </w:r>
      <w:r w:rsidRPr="006E49D3">
        <w:t xml:space="preserve"> Rijeka, F. Kurelca 8, sa potvrdom pravomoćnosti, radi objave na mrežnim stranicama (čl. 26. Pravilnika o načinu i postupku provedbe prodaje nekretnina i pokretnina u ovršnom postupku) </w:t>
      </w:r>
    </w:p>
    <w:sectPr w:rsidSect="00972714" w:rsidR="004E7232" w:rsidRPr="006E49D3">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8E6" w:rsidR="00DB28E6">
      <w:r>
        <w:separator/>
      </w:r>
    </w:p>
  </w:endnote>
  <w:endnote w:id="0" w:type="continuationSeparator">
    <w:p w:rsidRDefault="00DB28E6" w:rsidR="00DB28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8E6" w:rsidR="00DB28E6">
      <w:r>
        <w:separator/>
      </w:r>
    </w:p>
  </w:footnote>
  <w:footnote w:id="0" w:type="continuationSeparator">
    <w:p w:rsidRDefault="00DB28E6" w:rsidR="00DB28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C76"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3C76" w:rsidR="00793C7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C76"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131D">
      <w:rPr>
        <w:rStyle w:val="Brojstranice"/>
        <w:noProof/>
      </w:rPr>
      <w:t>5</w:t>
    </w:r>
    <w:r>
      <w:rPr>
        <w:rStyle w:val="Brojstranice"/>
      </w:rPr>
      <w:fldChar w:fldCharType="end"/>
    </w:r>
  </w:p>
  <w:p w:rsidRDefault="00793C76" w:rsidP="00446407" w:rsidR="00793C76" w:rsidRPr="00446407">
    <w:pPr>
      <w:jc w:val="center"/>
    </w:pPr>
    <w:r w:rsidRPr="004E7232">
      <w:rPr>
        <w:b/>
      </w:rPr>
      <w:t xml:space="preserve">                                                                                    </w:t>
    </w:r>
    <w:r w:rsidR="00FA68E8">
      <w:rPr>
        <w:b/>
      </w:rPr>
      <w:t xml:space="preserve">            </w:t>
    </w:r>
    <w:r w:rsidR="00EE7354" w:rsidRPr="00EE7354">
      <w:t>10 St-55/2015-82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6407" w:rsidR="00446407">
    <w:pPr>
      <w:pStyle w:val="Zaglavlje"/>
    </w:pPr>
    <w:r>
      <w:tab/>
    </w:r>
    <w:r w:rsidR="00673E2A">
      <w:tab/>
    </w:r>
    <w:r w:rsidR="00494843">
      <w:t>10 St-</w:t>
    </w:r>
    <w:r w:rsidR="00EE7354">
      <w:t>5</w:t>
    </w:r>
    <w:r w:rsidR="00494843">
      <w:t>5/201</w:t>
    </w:r>
    <w:r w:rsidR="00EE7354">
      <w:t>5-8</w:t>
    </w:r>
    <w:r w:rsidR="00494843">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972714"/>
    <w:rsid w:val="00001742"/>
    <w:rsid w:val="00002D19"/>
    <w:rsid w:val="00004499"/>
    <w:rsid w:val="00016697"/>
    <w:rsid w:val="0003396A"/>
    <w:rsid w:val="0005271E"/>
    <w:rsid w:val="00063448"/>
    <w:rsid w:val="00071E45"/>
    <w:rsid w:val="00072611"/>
    <w:rsid w:val="00091890"/>
    <w:rsid w:val="00096DFE"/>
    <w:rsid w:val="000B4AE1"/>
    <w:rsid w:val="000B569C"/>
    <w:rsid w:val="000C553E"/>
    <w:rsid w:val="000C5BB5"/>
    <w:rsid w:val="000D47AA"/>
    <w:rsid w:val="000E5039"/>
    <w:rsid w:val="000E53E3"/>
    <w:rsid w:val="000F2F01"/>
    <w:rsid w:val="00127553"/>
    <w:rsid w:val="0014549A"/>
    <w:rsid w:val="00147F0B"/>
    <w:rsid w:val="0015131D"/>
    <w:rsid w:val="0015576B"/>
    <w:rsid w:val="00164A9E"/>
    <w:rsid w:val="001701EF"/>
    <w:rsid w:val="00172CC0"/>
    <w:rsid w:val="00173BAE"/>
    <w:rsid w:val="00176EFF"/>
    <w:rsid w:val="00177073"/>
    <w:rsid w:val="001831A7"/>
    <w:rsid w:val="00183B2E"/>
    <w:rsid w:val="00186303"/>
    <w:rsid w:val="001B28CE"/>
    <w:rsid w:val="001B5AA0"/>
    <w:rsid w:val="001C580C"/>
    <w:rsid w:val="001C6C21"/>
    <w:rsid w:val="001E02F0"/>
    <w:rsid w:val="001F1022"/>
    <w:rsid w:val="001F629F"/>
    <w:rsid w:val="00206D71"/>
    <w:rsid w:val="002356CB"/>
    <w:rsid w:val="002413E0"/>
    <w:rsid w:val="00242F8D"/>
    <w:rsid w:val="0025109B"/>
    <w:rsid w:val="00251457"/>
    <w:rsid w:val="00256E04"/>
    <w:rsid w:val="00290EE4"/>
    <w:rsid w:val="00296DCA"/>
    <w:rsid w:val="002C1CDE"/>
    <w:rsid w:val="002C25EA"/>
    <w:rsid w:val="002E46E0"/>
    <w:rsid w:val="002E6229"/>
    <w:rsid w:val="0031000C"/>
    <w:rsid w:val="003111A7"/>
    <w:rsid w:val="00366257"/>
    <w:rsid w:val="00380DF0"/>
    <w:rsid w:val="00385DCE"/>
    <w:rsid w:val="003867DF"/>
    <w:rsid w:val="003A53B4"/>
    <w:rsid w:val="003B68E1"/>
    <w:rsid w:val="003C0F13"/>
    <w:rsid w:val="003C3292"/>
    <w:rsid w:val="003C61DD"/>
    <w:rsid w:val="003E3C6F"/>
    <w:rsid w:val="003F328C"/>
    <w:rsid w:val="004121E8"/>
    <w:rsid w:val="00414A1A"/>
    <w:rsid w:val="00417837"/>
    <w:rsid w:val="00425282"/>
    <w:rsid w:val="00443D94"/>
    <w:rsid w:val="00444783"/>
    <w:rsid w:val="00446407"/>
    <w:rsid w:val="004643FE"/>
    <w:rsid w:val="0046530C"/>
    <w:rsid w:val="00472107"/>
    <w:rsid w:val="00487D32"/>
    <w:rsid w:val="00487D46"/>
    <w:rsid w:val="00494843"/>
    <w:rsid w:val="004A68B4"/>
    <w:rsid w:val="004B30F9"/>
    <w:rsid w:val="004D5666"/>
    <w:rsid w:val="004E7232"/>
    <w:rsid w:val="004F252F"/>
    <w:rsid w:val="004F643F"/>
    <w:rsid w:val="00515AF2"/>
    <w:rsid w:val="00515FAD"/>
    <w:rsid w:val="00527997"/>
    <w:rsid w:val="00535A79"/>
    <w:rsid w:val="00536351"/>
    <w:rsid w:val="00540A7E"/>
    <w:rsid w:val="005466DC"/>
    <w:rsid w:val="005519B6"/>
    <w:rsid w:val="00567DBD"/>
    <w:rsid w:val="005B03B4"/>
    <w:rsid w:val="005B6B4F"/>
    <w:rsid w:val="005D73EA"/>
    <w:rsid w:val="005F4E01"/>
    <w:rsid w:val="005F5054"/>
    <w:rsid w:val="006122DA"/>
    <w:rsid w:val="00626730"/>
    <w:rsid w:val="006653A5"/>
    <w:rsid w:val="00670F97"/>
    <w:rsid w:val="00673E2A"/>
    <w:rsid w:val="00676F34"/>
    <w:rsid w:val="0068094C"/>
    <w:rsid w:val="00681B78"/>
    <w:rsid w:val="006937AA"/>
    <w:rsid w:val="006A4ACC"/>
    <w:rsid w:val="006A58BC"/>
    <w:rsid w:val="006C3461"/>
    <w:rsid w:val="006E49D3"/>
    <w:rsid w:val="006F33BB"/>
    <w:rsid w:val="00717744"/>
    <w:rsid w:val="007243F1"/>
    <w:rsid w:val="0073103A"/>
    <w:rsid w:val="00753BC3"/>
    <w:rsid w:val="007852A5"/>
    <w:rsid w:val="00793C76"/>
    <w:rsid w:val="00797F99"/>
    <w:rsid w:val="007B5A23"/>
    <w:rsid w:val="007C770D"/>
    <w:rsid w:val="007F2888"/>
    <w:rsid w:val="00805A37"/>
    <w:rsid w:val="00812B0C"/>
    <w:rsid w:val="00817B30"/>
    <w:rsid w:val="0082507F"/>
    <w:rsid w:val="00833654"/>
    <w:rsid w:val="0083562C"/>
    <w:rsid w:val="008363A8"/>
    <w:rsid w:val="00855C11"/>
    <w:rsid w:val="00866548"/>
    <w:rsid w:val="00885473"/>
    <w:rsid w:val="008A1D1A"/>
    <w:rsid w:val="008A43FD"/>
    <w:rsid w:val="008F763E"/>
    <w:rsid w:val="0090213F"/>
    <w:rsid w:val="00905566"/>
    <w:rsid w:val="00913BD1"/>
    <w:rsid w:val="009273BE"/>
    <w:rsid w:val="009306A5"/>
    <w:rsid w:val="0093293F"/>
    <w:rsid w:val="00936FE1"/>
    <w:rsid w:val="00972714"/>
    <w:rsid w:val="009812FB"/>
    <w:rsid w:val="0099178B"/>
    <w:rsid w:val="00996D94"/>
    <w:rsid w:val="009A0962"/>
    <w:rsid w:val="009A50C3"/>
    <w:rsid w:val="009B0826"/>
    <w:rsid w:val="009B7E28"/>
    <w:rsid w:val="009D6BDC"/>
    <w:rsid w:val="009E6023"/>
    <w:rsid w:val="009F0593"/>
    <w:rsid w:val="009F58E4"/>
    <w:rsid w:val="00A17EE6"/>
    <w:rsid w:val="00A619BB"/>
    <w:rsid w:val="00A64980"/>
    <w:rsid w:val="00A67EFB"/>
    <w:rsid w:val="00AA014D"/>
    <w:rsid w:val="00AC11DC"/>
    <w:rsid w:val="00AE61EA"/>
    <w:rsid w:val="00B13179"/>
    <w:rsid w:val="00B22A6E"/>
    <w:rsid w:val="00B551F5"/>
    <w:rsid w:val="00B8262A"/>
    <w:rsid w:val="00BC7843"/>
    <w:rsid w:val="00BD25CC"/>
    <w:rsid w:val="00BD6FC5"/>
    <w:rsid w:val="00BE60DE"/>
    <w:rsid w:val="00BE7500"/>
    <w:rsid w:val="00BF2269"/>
    <w:rsid w:val="00BF5800"/>
    <w:rsid w:val="00BF694D"/>
    <w:rsid w:val="00C01FDE"/>
    <w:rsid w:val="00C07665"/>
    <w:rsid w:val="00C120BC"/>
    <w:rsid w:val="00C16F28"/>
    <w:rsid w:val="00C22DA1"/>
    <w:rsid w:val="00C57817"/>
    <w:rsid w:val="00C6359E"/>
    <w:rsid w:val="00C72ABE"/>
    <w:rsid w:val="00C74986"/>
    <w:rsid w:val="00C836CB"/>
    <w:rsid w:val="00C87315"/>
    <w:rsid w:val="00C87380"/>
    <w:rsid w:val="00C91314"/>
    <w:rsid w:val="00C97629"/>
    <w:rsid w:val="00CA5865"/>
    <w:rsid w:val="00CB399F"/>
    <w:rsid w:val="00D2379D"/>
    <w:rsid w:val="00D270C7"/>
    <w:rsid w:val="00D31AC0"/>
    <w:rsid w:val="00D366CF"/>
    <w:rsid w:val="00D41355"/>
    <w:rsid w:val="00D5716B"/>
    <w:rsid w:val="00D76B37"/>
    <w:rsid w:val="00D94AE8"/>
    <w:rsid w:val="00DA3E10"/>
    <w:rsid w:val="00DB28E6"/>
    <w:rsid w:val="00DB6408"/>
    <w:rsid w:val="00DD7D99"/>
    <w:rsid w:val="00DE04B5"/>
    <w:rsid w:val="00DE5375"/>
    <w:rsid w:val="00DF2AA4"/>
    <w:rsid w:val="00E06D49"/>
    <w:rsid w:val="00E06E94"/>
    <w:rsid w:val="00E1770F"/>
    <w:rsid w:val="00E660FC"/>
    <w:rsid w:val="00E86CAC"/>
    <w:rsid w:val="00E9372C"/>
    <w:rsid w:val="00E942DF"/>
    <w:rsid w:val="00E956C0"/>
    <w:rsid w:val="00EA7DAD"/>
    <w:rsid w:val="00EC609C"/>
    <w:rsid w:val="00ED5077"/>
    <w:rsid w:val="00EE422B"/>
    <w:rsid w:val="00EE7354"/>
    <w:rsid w:val="00F029B8"/>
    <w:rsid w:val="00F14C50"/>
    <w:rsid w:val="00F211B8"/>
    <w:rsid w:val="00F27508"/>
    <w:rsid w:val="00F34385"/>
    <w:rsid w:val="00F50794"/>
    <w:rsid w:val="00F6162E"/>
    <w:rsid w:val="00F62864"/>
    <w:rsid w:val="00F80603"/>
    <w:rsid w:val="00F84A81"/>
    <w:rsid w:val="00FA68E8"/>
    <w:rsid w:val="00FB6A66"/>
    <w:rsid w:val="00FC5E6F"/>
    <w:rsid w:val="00FD49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zakoni" w:namespaceuri="http://www.java.hr/xml/smarttags/zakoni"/>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E6023"/>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72714"/>
    <w:pPr>
      <w:tabs>
        <w:tab w:pos="4536" w:val="center"/>
        <w:tab w:pos="9072" w:val="right"/>
      </w:tabs>
    </w:pPr>
  </w:style>
  <w:style w:styleId="Brojstranice" w:type="character">
    <w:name w:val="page number"/>
    <w:basedOn w:val="Zadanifontodlomka"/>
    <w:rsid w:val="00972714"/>
  </w:style>
  <w:style w:styleId="Podnoje" w:type="paragraph">
    <w:name w:val="footer"/>
    <w:basedOn w:val="Normal"/>
    <w:rsid w:val="004E7232"/>
    <w:pPr>
      <w:tabs>
        <w:tab w:pos="4536" w:val="center"/>
        <w:tab w:pos="9072" w:val="right"/>
      </w:tabs>
    </w:pPr>
  </w:style>
  <w:style w:styleId="Odlomakpopisa" w:type="paragraph">
    <w:name w:val="List Paragraph"/>
    <w:basedOn w:val="Normal"/>
    <w:uiPriority w:val="34"/>
    <w:qFormat/>
    <w:rsid w:val="00251457"/>
    <w:pPr>
      <w:ind w:left="708"/>
    </w:pPr>
    <w:rPr>
      <w:rFonts w:hAnsi="Arial" w:ascii="Arial"/>
      <w:b/>
      <w:bCs w:val="false"/>
      <w:lang w:eastAsia="en-US"/>
    </w:rPr>
  </w:style>
  <w:style w:styleId="Tekstbalonia" w:type="paragraph">
    <w:name w:val="Balloon Text"/>
    <w:basedOn w:val="Normal"/>
    <w:link w:val="TekstbaloniaChar"/>
    <w:rsid w:val="00E942DF"/>
    <w:rPr>
      <w:rFonts w:cs="Tahoma" w:hAnsi="Tahoma" w:ascii="Tahoma"/>
      <w:sz w:val="16"/>
      <w:szCs w:val="16"/>
    </w:rPr>
  </w:style>
  <w:style w:customStyle="true" w:styleId="TekstbaloniaChar" w:type="character">
    <w:name w:val="Tekst balončića Char"/>
    <w:link w:val="Tekstbalonia"/>
    <w:rsid w:val="00E942DF"/>
    <w:rPr>
      <w:rFonts w:cs="Tahoma" w:hAnsi="Tahoma" w:ascii="Tahoma"/>
      <w:bCs/>
      <w:sz w:val="16"/>
      <w:szCs w:val="16"/>
    </w:rPr>
  </w:style>
  <w:style w:styleId="Tekstrezerviranogmjesta" w:type="character">
    <w:name w:val="Placeholder Text"/>
    <w:basedOn w:val="Zadanifontodlomka"/>
    <w:uiPriority w:val="99"/>
    <w:semiHidden/>
    <w:rsid w:val="0015131D"/>
    <w:rPr>
      <w:color w:val="808080"/>
      <w:bdr w:space="0" w:sz="0" w:color="auto" w:val="none"/>
      <w:shd w:fill="auto" w:color="auto" w:val="clear"/>
    </w:rPr>
  </w:style>
  <w:style w:customStyle="true" w:styleId="eSPISCCParagraphDefaultFont" w:type="character">
    <w:name w:val="eSPIS_CC_Paragraph Default Font"/>
    <w:basedOn w:val="Zadanifontodlomka"/>
    <w:rsid w:val="001513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131D"/>
    <w:rPr>
      <w:bdr w:space="0" w:sz="0" w:color="auto" w:val="none"/>
      <w:shd w:fill="FFFFCC" w:color="auto" w:val="clear"/>
      <w:lang w:val="hr-HR"/>
    </w:rPr>
  </w:style>
  <w:style w:customStyle="true" w:styleId="PozadinaSvijetloCrvena" w:type="character">
    <w:name w:val="Pozadina_SvijetloCrvena"/>
    <w:basedOn w:val="eSPISCCParagraphDefaultFont"/>
    <w:rsid w:val="001513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13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582550">
      <w:bodyDiv w:val="true"/>
      <w:marLeft w:val="0"/>
      <w:marRight w:val="0"/>
      <w:marTop w:val="0"/>
      <w:marBottom w:val="0"/>
      <w:divBdr>
        <w:top w:space="0" w:sz="0" w:color="auto" w:val="none"/>
        <w:left w:space="0" w:sz="0" w:color="auto" w:val="none"/>
        <w:bottom w:space="0" w:sz="0" w:color="auto" w:val="none"/>
        <w:right w:space="0" w:sz="0" w:color="auto" w:val="none"/>
      </w:divBdr>
      <w:divsChild>
        <w:div w:id="2100831722">
          <w:marLeft w:val="3150"/>
          <w:marRight w:val="0"/>
          <w:marTop w:val="0"/>
          <w:marBottom w:val="0"/>
          <w:divBdr>
            <w:top w:space="0" w:sz="0" w:color="auto" w:val="none"/>
            <w:left w:space="0" w:sz="0" w:color="auto" w:val="none"/>
            <w:bottom w:space="0" w:sz="0" w:color="auto" w:val="none"/>
            <w:right w:space="0" w:sz="0" w:color="auto" w:val="none"/>
          </w:divBdr>
          <w:divsChild>
            <w:div w:id="1203984597">
              <w:marLeft w:val="0"/>
              <w:marRight w:val="0"/>
              <w:marTop w:val="0"/>
              <w:marBottom w:val="0"/>
              <w:divBdr>
                <w:top w:space="6" w:sz="6" w:color="AAAAAA" w:val="single"/>
                <w:left w:space="6" w:sz="6" w:color="AAAAAA" w:val="single"/>
                <w:bottom w:space="6" w:sz="6" w:color="AAAAAA" w:val="single"/>
                <w:right w:space="6" w:sz="6" w:color="AAAAAA" w:val="single"/>
              </w:divBdr>
              <w:divsChild>
                <w:div w:id="288705957">
                  <w:marLeft w:val="0"/>
                  <w:marRight w:val="0"/>
                  <w:marTop w:val="0"/>
                  <w:marBottom w:val="0"/>
                  <w:divBdr>
                    <w:top w:space="0" w:sz="0" w:color="auto" w:val="none"/>
                    <w:left w:space="0" w:sz="0" w:color="auto" w:val="none"/>
                    <w:bottom w:space="0" w:sz="0" w:color="auto" w:val="none"/>
                    <w:right w:space="0" w:sz="0" w:color="auto" w:val="none"/>
                  </w:divBdr>
                </w:div>
                <w:div w:id="539321271">
                  <w:marLeft w:val="0"/>
                  <w:marRight w:val="0"/>
                  <w:marTop w:val="0"/>
                  <w:marBottom w:val="0"/>
                  <w:divBdr>
                    <w:top w:space="0" w:sz="0" w:color="auto" w:val="none"/>
                    <w:left w:space="0" w:sz="0" w:color="auto" w:val="none"/>
                    <w:bottom w:space="0" w:sz="0" w:color="auto" w:val="none"/>
                    <w:right w:space="0" w:sz="0" w:color="auto" w:val="none"/>
                  </w:divBdr>
                </w:div>
                <w:div w:id="1327511523">
                  <w:marLeft w:val="0"/>
                  <w:marRight w:val="0"/>
                  <w:marTop w:val="0"/>
                  <w:marBottom w:val="0"/>
                  <w:divBdr>
                    <w:top w:space="0" w:sz="0" w:color="auto" w:val="none"/>
                    <w:left w:space="0" w:sz="0" w:color="auto" w:val="none"/>
                    <w:bottom w:space="0" w:sz="0" w:color="auto" w:val="none"/>
                    <w:right w:space="0" w:sz="0" w:color="auto" w:val="none"/>
                  </w:divBdr>
                </w:div>
                <w:div w:id="21317027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329069378">
      <w:bodyDiv w:val="true"/>
      <w:marLeft w:val="0"/>
      <w:marRight w:val="0"/>
      <w:marTop w:val="0"/>
      <w:marBottom w:val="0"/>
      <w:divBdr>
        <w:top w:space="0" w:sz="0" w:color="auto" w:val="none"/>
        <w:left w:space="0" w:sz="0" w:color="auto" w:val="none"/>
        <w:bottom w:space="0" w:sz="0" w:color="auto" w:val="none"/>
        <w:right w:space="0" w:sz="0" w:color="auto" w:val="none"/>
      </w:divBdr>
      <w:divsChild>
        <w:div w:id="1128011628">
          <w:marLeft w:val="0"/>
          <w:marRight w:val="0"/>
          <w:marTop w:val="0"/>
          <w:marBottom w:val="0"/>
          <w:divBdr>
            <w:top w:space="0" w:sz="0" w:color="auto" w:val="none"/>
            <w:left w:space="0" w:sz="0" w:color="auto" w:val="none"/>
            <w:bottom w:space="0" w:sz="0" w:color="auto" w:val="none"/>
            <w:right w:space="0" w:sz="0" w:color="auto" w:val="none"/>
          </w:divBdr>
          <w:divsChild>
            <w:div w:id="1309941567">
              <w:marLeft w:val="0"/>
              <w:marRight w:val="0"/>
              <w:marTop w:val="0"/>
              <w:marBottom w:val="0"/>
              <w:divBdr>
                <w:top w:space="0" w:sz="6" w:color="DDDDDD" w:val="single"/>
                <w:left w:space="0" w:sz="6" w:color="DDDDDD" w:val="single"/>
                <w:bottom w:space="0" w:sz="6" w:color="DDDDDD" w:val="single"/>
                <w:right w:space="0" w:sz="6" w:color="DDDDDD" w:val="single"/>
              </w:divBdr>
              <w:divsChild>
                <w:div w:id="1932621858">
                  <w:marLeft w:val="150"/>
                  <w:marRight w:val="150"/>
                  <w:marTop w:val="0"/>
                  <w:marBottom w:val="150"/>
                  <w:divBdr>
                    <w:top w:space="0" w:sz="0" w:color="auto" w:val="none"/>
                    <w:left w:space="0" w:sz="0" w:color="auto" w:val="none"/>
                    <w:bottom w:space="0" w:sz="0" w:color="auto" w:val="none"/>
                    <w:right w:space="0" w:sz="0" w:color="auto" w:val="none"/>
                  </w:divBdr>
                  <w:divsChild>
                    <w:div w:id="1407221361">
                      <w:marLeft w:val="0"/>
                      <w:marRight w:val="0"/>
                      <w:marTop w:val="0"/>
                      <w:marBottom w:val="0"/>
                      <w:divBdr>
                        <w:top w:space="0" w:sz="0" w:color="auto" w:val="none"/>
                        <w:left w:space="0" w:sz="0" w:color="auto" w:val="none"/>
                        <w:bottom w:space="0" w:sz="0" w:color="auto" w:val="none"/>
                        <w:right w:space="0" w:sz="0" w:color="auto" w:val="none"/>
                      </w:divBdr>
                      <w:divsChild>
                        <w:div w:id="1095320136">
                          <w:marLeft w:val="0"/>
                          <w:marRight w:val="0"/>
                          <w:marTop w:val="0"/>
                          <w:marBottom w:val="0"/>
                          <w:divBdr>
                            <w:top w:space="0" w:sz="0" w:color="auto" w:val="none"/>
                            <w:left w:space="0" w:sz="0" w:color="auto" w:val="none"/>
                            <w:bottom w:space="0" w:sz="0" w:color="auto" w:val="none"/>
                            <w:right w:space="0" w:sz="0" w:color="auto" w:val="none"/>
                          </w:divBdr>
                          <w:divsChild>
                            <w:div w:id="1620138639">
                              <w:marLeft w:val="0"/>
                              <w:marRight w:val="0"/>
                              <w:marTop w:val="0"/>
                              <w:marBottom w:val="0"/>
                              <w:divBdr>
                                <w:top w:space="0" w:sz="0" w:color="auto" w:val="none"/>
                                <w:left w:space="0" w:sz="0" w:color="auto" w:val="none"/>
                                <w:bottom w:space="0" w:sz="0" w:color="auto" w:val="none"/>
                                <w:right w:space="0" w:sz="0" w:color="auto" w:val="none"/>
                              </w:divBdr>
                              <w:divsChild>
                                <w:div w:id="1282571285">
                                  <w:marLeft w:val="0"/>
                                  <w:marRight w:val="0"/>
                                  <w:marTop w:val="0"/>
                                  <w:marBottom w:val="0"/>
                                  <w:divBdr>
                                    <w:top w:space="0" w:sz="0" w:color="auto" w:val="none"/>
                                    <w:left w:space="0" w:sz="0" w:color="auto" w:val="none"/>
                                    <w:bottom w:space="0" w:sz="0" w:color="auto" w:val="none"/>
                                    <w:right w:space="0" w:sz="0" w:color="auto" w:val="none"/>
                                  </w:divBdr>
                                  <w:divsChild>
                                    <w:div w:id="1871603524">
                                      <w:marLeft w:val="0"/>
                                      <w:marRight w:val="0"/>
                                      <w:marTop w:val="0"/>
                                      <w:marBottom w:val="0"/>
                                      <w:divBdr>
                                        <w:top w:space="0" w:sz="0" w:color="auto" w:val="none"/>
                                        <w:left w:space="0" w:sz="0" w:color="auto" w:val="none"/>
                                        <w:bottom w:space="0" w:sz="0" w:color="auto" w:val="none"/>
                                        <w:right w:space="0" w:sz="0" w:color="auto" w:val="none"/>
                                      </w:divBdr>
                                      <w:divsChild>
                                        <w:div w:id="10576324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56918799">
      <w:bodyDiv w:val="true"/>
      <w:marLeft w:val="0"/>
      <w:marRight w:val="0"/>
      <w:marTop w:val="0"/>
      <w:marBottom w:val="0"/>
      <w:divBdr>
        <w:top w:space="0" w:sz="0" w:color="auto" w:val="none"/>
        <w:left w:space="0" w:sz="0" w:color="auto" w:val="none"/>
        <w:bottom w:space="0" w:sz="0" w:color="auto" w:val="none"/>
        <w:right w:space="0" w:sz="0" w:color="auto" w:val="none"/>
      </w:divBdr>
      <w:divsChild>
        <w:div w:id="1786802151">
          <w:marLeft w:val="3150"/>
          <w:marRight w:val="0"/>
          <w:marTop w:val="0"/>
          <w:marBottom w:val="0"/>
          <w:divBdr>
            <w:top w:space="0" w:sz="0" w:color="auto" w:val="none"/>
            <w:left w:space="0" w:sz="0" w:color="auto" w:val="none"/>
            <w:bottom w:space="0" w:sz="0" w:color="auto" w:val="none"/>
            <w:right w:space="0" w:sz="0" w:color="auto" w:val="none"/>
          </w:divBdr>
          <w:divsChild>
            <w:div w:id="324431796">
              <w:marLeft w:val="0"/>
              <w:marRight w:val="0"/>
              <w:marTop w:val="0"/>
              <w:marBottom w:val="0"/>
              <w:divBdr>
                <w:top w:space="6" w:sz="6" w:color="AAAAAA" w:val="single"/>
                <w:left w:space="6" w:sz="6" w:color="AAAAAA" w:val="single"/>
                <w:bottom w:space="6" w:sz="6" w:color="AAAAAA" w:val="single"/>
                <w:right w:space="6" w:sz="6" w:color="AAAAAA" w:val="single"/>
              </w:divBdr>
              <w:divsChild>
                <w:div w:id="72824030">
                  <w:marLeft w:val="0"/>
                  <w:marRight w:val="0"/>
                  <w:marTop w:val="0"/>
                  <w:marBottom w:val="0"/>
                  <w:divBdr>
                    <w:top w:space="0" w:sz="0" w:color="auto" w:val="none"/>
                    <w:left w:space="0" w:sz="0" w:color="auto" w:val="none"/>
                    <w:bottom w:space="0" w:sz="0" w:color="auto" w:val="none"/>
                    <w:right w:space="0" w:sz="0" w:color="auto" w:val="none"/>
                  </w:divBdr>
                </w:div>
                <w:div w:id="472257924">
                  <w:marLeft w:val="0"/>
                  <w:marRight w:val="0"/>
                  <w:marTop w:val="0"/>
                  <w:marBottom w:val="0"/>
                  <w:divBdr>
                    <w:top w:space="0" w:sz="0" w:color="auto" w:val="none"/>
                    <w:left w:space="0" w:sz="0" w:color="auto" w:val="none"/>
                    <w:bottom w:space="0" w:sz="0" w:color="auto" w:val="none"/>
                    <w:right w:space="0" w:sz="0" w:color="auto" w:val="none"/>
                  </w:divBdr>
                </w:div>
                <w:div w:id="570310347">
                  <w:marLeft w:val="0"/>
                  <w:marRight w:val="0"/>
                  <w:marTop w:val="0"/>
                  <w:marBottom w:val="0"/>
                  <w:divBdr>
                    <w:top w:space="0" w:sz="0" w:color="auto" w:val="none"/>
                    <w:left w:space="0" w:sz="0" w:color="auto" w:val="none"/>
                    <w:bottom w:space="0" w:sz="0" w:color="auto" w:val="none"/>
                    <w:right w:space="0" w:sz="0" w:color="auto" w:val="none"/>
                  </w:divBdr>
                </w:div>
                <w:div w:id="982808568">
                  <w:marLeft w:val="0"/>
                  <w:marRight w:val="0"/>
                  <w:marTop w:val="0"/>
                  <w:marBottom w:val="0"/>
                  <w:divBdr>
                    <w:top w:space="0" w:sz="0" w:color="auto" w:val="none"/>
                    <w:left w:space="0" w:sz="0" w:color="auto" w:val="none"/>
                    <w:bottom w:space="0" w:sz="0" w:color="auto" w:val="none"/>
                    <w:right w:space="0" w:sz="0" w:color="auto" w:val="none"/>
                  </w:divBdr>
                </w:div>
                <w:div w:id="1300113383">
                  <w:marLeft w:val="0"/>
                  <w:marRight w:val="0"/>
                  <w:marTop w:val="0"/>
                  <w:marBottom w:val="0"/>
                  <w:divBdr>
                    <w:top w:space="0" w:sz="0" w:color="auto" w:val="none"/>
                    <w:left w:space="0" w:sz="0" w:color="auto" w:val="none"/>
                    <w:bottom w:space="0" w:sz="0" w:color="auto" w:val="none"/>
                    <w:right w:space="0" w:sz="0" w:color="auto" w:val="none"/>
                  </w:divBdr>
                </w:div>
                <w:div w:id="1462963338">
                  <w:marLeft w:val="0"/>
                  <w:marRight w:val="0"/>
                  <w:marTop w:val="0"/>
                  <w:marBottom w:val="0"/>
                  <w:divBdr>
                    <w:top w:space="0" w:sz="0" w:color="auto" w:val="none"/>
                    <w:left w:space="0" w:sz="0" w:color="auto" w:val="none"/>
                    <w:bottom w:space="0" w:sz="0" w:color="auto" w:val="none"/>
                    <w:right w:space="0" w:sz="0" w:color="auto" w:val="none"/>
                  </w:divBdr>
                </w:div>
                <w:div w:id="1916548128">
                  <w:marLeft w:val="0"/>
                  <w:marRight w:val="0"/>
                  <w:marTop w:val="240"/>
                  <w:marBottom w:val="72"/>
                  <w:divBdr>
                    <w:top w:space="0" w:sz="0" w:color="auto" w:val="none"/>
                    <w:left w:space="0" w:sz="0" w:color="auto" w:val="none"/>
                    <w:bottom w:space="0" w:sz="0" w:color="auto" w:val="none"/>
                    <w:right w:space="0" w:sz="0" w:color="auto" w:val="none"/>
                  </w:divBdr>
                </w:div>
              </w:divsChild>
            </w:div>
          </w:divsChild>
        </w:div>
      </w:divsChild>
    </w:div>
    <w:div w:id="711879882">
      <w:bodyDiv w:val="true"/>
      <w:marLeft w:val="0"/>
      <w:marRight w:val="0"/>
      <w:marTop w:val="0"/>
      <w:marBottom w:val="0"/>
      <w:divBdr>
        <w:top w:space="0" w:sz="0" w:color="auto" w:val="none"/>
        <w:left w:space="0" w:sz="0" w:color="auto" w:val="none"/>
        <w:bottom w:space="0" w:sz="0" w:color="auto" w:val="none"/>
        <w:right w:space="0" w:sz="0" w:color="auto" w:val="none"/>
      </w:divBdr>
      <w:divsChild>
        <w:div w:id="105390207">
          <w:marLeft w:val="0"/>
          <w:marRight w:val="0"/>
          <w:marTop w:val="0"/>
          <w:marBottom w:val="0"/>
          <w:divBdr>
            <w:top w:space="0" w:sz="0" w:color="auto" w:val="none"/>
            <w:left w:space="0" w:sz="0" w:color="auto" w:val="none"/>
            <w:bottom w:space="0" w:sz="0" w:color="auto" w:val="none"/>
            <w:right w:space="0" w:sz="0" w:color="auto" w:val="none"/>
          </w:divBdr>
          <w:divsChild>
            <w:div w:id="2052339709">
              <w:marLeft w:val="0"/>
              <w:marRight w:val="0"/>
              <w:marTop w:val="0"/>
              <w:marBottom w:val="0"/>
              <w:divBdr>
                <w:top w:space="0" w:sz="6" w:color="DDDDDD" w:val="single"/>
                <w:left w:space="0" w:sz="6" w:color="DDDDDD" w:val="single"/>
                <w:bottom w:space="0" w:sz="6" w:color="DDDDDD" w:val="single"/>
                <w:right w:space="0" w:sz="6" w:color="DDDDDD" w:val="single"/>
              </w:divBdr>
              <w:divsChild>
                <w:div w:id="52630639">
                  <w:marLeft w:val="150"/>
                  <w:marRight w:val="150"/>
                  <w:marTop w:val="0"/>
                  <w:marBottom w:val="150"/>
                  <w:divBdr>
                    <w:top w:space="0" w:sz="0" w:color="auto" w:val="none"/>
                    <w:left w:space="0" w:sz="0" w:color="auto" w:val="none"/>
                    <w:bottom w:space="0" w:sz="0" w:color="auto" w:val="none"/>
                    <w:right w:space="0" w:sz="0" w:color="auto" w:val="none"/>
                  </w:divBdr>
                  <w:divsChild>
                    <w:div w:id="1476482261">
                      <w:marLeft w:val="0"/>
                      <w:marRight w:val="0"/>
                      <w:marTop w:val="0"/>
                      <w:marBottom w:val="0"/>
                      <w:divBdr>
                        <w:top w:space="0" w:sz="0" w:color="auto" w:val="none"/>
                        <w:left w:space="0" w:sz="0" w:color="auto" w:val="none"/>
                        <w:bottom w:space="0" w:sz="0" w:color="auto" w:val="none"/>
                        <w:right w:space="0" w:sz="0" w:color="auto" w:val="none"/>
                      </w:divBdr>
                      <w:divsChild>
                        <w:div w:id="1615945870">
                          <w:marLeft w:val="0"/>
                          <w:marRight w:val="0"/>
                          <w:marTop w:val="0"/>
                          <w:marBottom w:val="0"/>
                          <w:divBdr>
                            <w:top w:space="0" w:sz="0" w:color="auto" w:val="none"/>
                            <w:left w:space="0" w:sz="0" w:color="auto" w:val="none"/>
                            <w:bottom w:space="0" w:sz="0" w:color="auto" w:val="none"/>
                            <w:right w:space="0" w:sz="0" w:color="auto" w:val="none"/>
                          </w:divBdr>
                          <w:divsChild>
                            <w:div w:id="1538008136">
                              <w:marLeft w:val="0"/>
                              <w:marRight w:val="0"/>
                              <w:marTop w:val="0"/>
                              <w:marBottom w:val="0"/>
                              <w:divBdr>
                                <w:top w:space="0" w:sz="0" w:color="auto" w:val="none"/>
                                <w:left w:space="0" w:sz="0" w:color="auto" w:val="none"/>
                                <w:bottom w:space="0" w:sz="0" w:color="auto" w:val="none"/>
                                <w:right w:space="0" w:sz="0" w:color="auto" w:val="none"/>
                              </w:divBdr>
                              <w:divsChild>
                                <w:div w:id="1105347531">
                                  <w:marLeft w:val="0"/>
                                  <w:marRight w:val="0"/>
                                  <w:marTop w:val="0"/>
                                  <w:marBottom w:val="0"/>
                                  <w:divBdr>
                                    <w:top w:space="0" w:sz="0" w:color="auto" w:val="none"/>
                                    <w:left w:space="0" w:sz="0" w:color="auto" w:val="none"/>
                                    <w:bottom w:space="0" w:sz="0" w:color="auto" w:val="none"/>
                                    <w:right w:space="0" w:sz="0" w:color="auto" w:val="none"/>
                                  </w:divBdr>
                                  <w:divsChild>
                                    <w:div w:id="1413283978">
                                      <w:marLeft w:val="0"/>
                                      <w:marRight w:val="0"/>
                                      <w:marTop w:val="0"/>
                                      <w:marBottom w:val="0"/>
                                      <w:divBdr>
                                        <w:top w:space="0" w:sz="0" w:color="auto" w:val="none"/>
                                        <w:left w:space="0" w:sz="0" w:color="auto" w:val="none"/>
                                        <w:bottom w:space="0" w:sz="0" w:color="auto" w:val="none"/>
                                        <w:right w:space="0" w:sz="0" w:color="auto" w:val="none"/>
                                      </w:divBdr>
                                      <w:divsChild>
                                        <w:div w:id="887370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5820334">
      <w:bodyDiv w:val="true"/>
      <w:marLeft w:val="0"/>
      <w:marRight w:val="0"/>
      <w:marTop w:val="0"/>
      <w:marBottom w:val="0"/>
      <w:divBdr>
        <w:top w:space="0" w:sz="0" w:color="auto" w:val="none"/>
        <w:left w:space="0" w:sz="0" w:color="auto" w:val="none"/>
        <w:bottom w:space="0" w:sz="0" w:color="auto" w:val="none"/>
        <w:right w:space="0" w:sz="0" w:color="auto" w:val="none"/>
      </w:divBdr>
      <w:divsChild>
        <w:div w:id="106506685">
          <w:marLeft w:val="0"/>
          <w:marRight w:val="0"/>
          <w:marTop w:val="0"/>
          <w:marBottom w:val="0"/>
          <w:divBdr>
            <w:top w:space="0" w:sz="0" w:color="auto" w:val="none"/>
            <w:left w:space="0" w:sz="0" w:color="auto" w:val="none"/>
            <w:bottom w:space="0" w:sz="0" w:color="auto" w:val="none"/>
            <w:right w:space="0" w:sz="0" w:color="auto" w:val="none"/>
          </w:divBdr>
          <w:divsChild>
            <w:div w:id="968823813">
              <w:marLeft w:val="0"/>
              <w:marRight w:val="0"/>
              <w:marTop w:val="0"/>
              <w:marBottom w:val="0"/>
              <w:divBdr>
                <w:top w:space="0" w:sz="6" w:color="DDDDDD" w:val="single"/>
                <w:left w:space="0" w:sz="6" w:color="DDDDDD" w:val="single"/>
                <w:bottom w:space="0" w:sz="6" w:color="DDDDDD" w:val="single"/>
                <w:right w:space="0" w:sz="6" w:color="DDDDDD" w:val="single"/>
              </w:divBdr>
              <w:divsChild>
                <w:div w:id="929922966">
                  <w:marLeft w:val="150"/>
                  <w:marRight w:val="150"/>
                  <w:marTop w:val="0"/>
                  <w:marBottom w:val="150"/>
                  <w:divBdr>
                    <w:top w:space="0" w:sz="0" w:color="auto" w:val="none"/>
                    <w:left w:space="0" w:sz="0" w:color="auto" w:val="none"/>
                    <w:bottom w:space="0" w:sz="0" w:color="auto" w:val="none"/>
                    <w:right w:space="0" w:sz="0" w:color="auto" w:val="none"/>
                  </w:divBdr>
                  <w:divsChild>
                    <w:div w:id="1112745374">
                      <w:marLeft w:val="0"/>
                      <w:marRight w:val="0"/>
                      <w:marTop w:val="0"/>
                      <w:marBottom w:val="0"/>
                      <w:divBdr>
                        <w:top w:space="0" w:sz="0" w:color="auto" w:val="none"/>
                        <w:left w:space="0" w:sz="0" w:color="auto" w:val="none"/>
                        <w:bottom w:space="0" w:sz="0" w:color="auto" w:val="none"/>
                        <w:right w:space="0" w:sz="0" w:color="auto" w:val="none"/>
                      </w:divBdr>
                      <w:divsChild>
                        <w:div w:id="668950483">
                          <w:marLeft w:val="0"/>
                          <w:marRight w:val="0"/>
                          <w:marTop w:val="0"/>
                          <w:marBottom w:val="0"/>
                          <w:divBdr>
                            <w:top w:space="0" w:sz="0" w:color="auto" w:val="none"/>
                            <w:left w:space="0" w:sz="0" w:color="auto" w:val="none"/>
                            <w:bottom w:space="0" w:sz="0" w:color="auto" w:val="none"/>
                            <w:right w:space="0" w:sz="0" w:color="auto" w:val="none"/>
                          </w:divBdr>
                          <w:divsChild>
                            <w:div w:id="1748455440">
                              <w:marLeft w:val="0"/>
                              <w:marRight w:val="0"/>
                              <w:marTop w:val="0"/>
                              <w:marBottom w:val="0"/>
                              <w:divBdr>
                                <w:top w:space="0" w:sz="0" w:color="auto" w:val="none"/>
                                <w:left w:space="0" w:sz="0" w:color="auto" w:val="none"/>
                                <w:bottom w:space="0" w:sz="0" w:color="auto" w:val="none"/>
                                <w:right w:space="0" w:sz="0" w:color="auto" w:val="none"/>
                              </w:divBdr>
                              <w:divsChild>
                                <w:div w:id="940458695">
                                  <w:marLeft w:val="0"/>
                                  <w:marRight w:val="0"/>
                                  <w:marTop w:val="0"/>
                                  <w:marBottom w:val="0"/>
                                  <w:divBdr>
                                    <w:top w:space="0" w:sz="0" w:color="auto" w:val="none"/>
                                    <w:left w:space="0" w:sz="0" w:color="auto" w:val="none"/>
                                    <w:bottom w:space="0" w:sz="0" w:color="auto" w:val="none"/>
                                    <w:right w:space="0" w:sz="0" w:color="auto" w:val="none"/>
                                  </w:divBdr>
                                  <w:divsChild>
                                    <w:div w:id="358553493">
                                      <w:marLeft w:val="0"/>
                                      <w:marRight w:val="0"/>
                                      <w:marTop w:val="0"/>
                                      <w:marBottom w:val="0"/>
                                      <w:divBdr>
                                        <w:top w:space="0" w:sz="0" w:color="auto" w:val="none"/>
                                        <w:left w:space="0" w:sz="0" w:color="auto" w:val="none"/>
                                        <w:bottom w:space="0" w:sz="0" w:color="auto" w:val="none"/>
                                        <w:right w:space="0" w:sz="0" w:color="auto" w:val="none"/>
                                      </w:divBdr>
                                      <w:divsChild>
                                        <w:div w:id="9253838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8233992">
      <w:bodyDiv w:val="true"/>
      <w:marLeft w:val="0"/>
      <w:marRight w:val="0"/>
      <w:marTop w:val="0"/>
      <w:marBottom w:val="0"/>
      <w:divBdr>
        <w:top w:space="0" w:sz="0" w:color="auto" w:val="none"/>
        <w:left w:space="0" w:sz="0" w:color="auto" w:val="none"/>
        <w:bottom w:space="0" w:sz="0" w:color="auto" w:val="none"/>
        <w:right w:space="0" w:sz="0" w:color="auto" w:val="none"/>
      </w:divBdr>
      <w:divsChild>
        <w:div w:id="1573389568">
          <w:marLeft w:val="0"/>
          <w:marRight w:val="0"/>
          <w:marTop w:val="0"/>
          <w:marBottom w:val="0"/>
          <w:divBdr>
            <w:top w:space="0" w:sz="0" w:color="auto" w:val="none"/>
            <w:left w:space="0" w:sz="0" w:color="auto" w:val="none"/>
            <w:bottom w:space="0" w:sz="0" w:color="auto" w:val="none"/>
            <w:right w:space="0" w:sz="0" w:color="auto" w:val="none"/>
          </w:divBdr>
          <w:divsChild>
            <w:div w:id="1260480795">
              <w:marLeft w:val="0"/>
              <w:marRight w:val="0"/>
              <w:marTop w:val="0"/>
              <w:marBottom w:val="0"/>
              <w:divBdr>
                <w:top w:space="0" w:sz="6" w:color="DDDDDD" w:val="single"/>
                <w:left w:space="0" w:sz="6" w:color="DDDDDD" w:val="single"/>
                <w:bottom w:space="0" w:sz="6" w:color="DDDDDD" w:val="single"/>
                <w:right w:space="0" w:sz="6" w:color="DDDDDD" w:val="single"/>
              </w:divBdr>
              <w:divsChild>
                <w:div w:id="689188305">
                  <w:marLeft w:val="150"/>
                  <w:marRight w:val="150"/>
                  <w:marTop w:val="0"/>
                  <w:marBottom w:val="150"/>
                  <w:divBdr>
                    <w:top w:space="0" w:sz="0" w:color="auto" w:val="none"/>
                    <w:left w:space="0" w:sz="0" w:color="auto" w:val="none"/>
                    <w:bottom w:space="0" w:sz="0" w:color="auto" w:val="none"/>
                    <w:right w:space="0" w:sz="0" w:color="auto" w:val="none"/>
                  </w:divBdr>
                  <w:divsChild>
                    <w:div w:id="2014799016">
                      <w:marLeft w:val="0"/>
                      <w:marRight w:val="0"/>
                      <w:marTop w:val="0"/>
                      <w:marBottom w:val="0"/>
                      <w:divBdr>
                        <w:top w:space="0" w:sz="0" w:color="auto" w:val="none"/>
                        <w:left w:space="0" w:sz="0" w:color="auto" w:val="none"/>
                        <w:bottom w:space="0" w:sz="0" w:color="auto" w:val="none"/>
                        <w:right w:space="0" w:sz="0" w:color="auto" w:val="none"/>
                      </w:divBdr>
                      <w:divsChild>
                        <w:div w:id="1347246406">
                          <w:marLeft w:val="0"/>
                          <w:marRight w:val="0"/>
                          <w:marTop w:val="0"/>
                          <w:marBottom w:val="0"/>
                          <w:divBdr>
                            <w:top w:space="0" w:sz="0" w:color="auto" w:val="none"/>
                            <w:left w:space="0" w:sz="0" w:color="auto" w:val="none"/>
                            <w:bottom w:space="0" w:sz="0" w:color="auto" w:val="none"/>
                            <w:right w:space="0" w:sz="0" w:color="auto" w:val="none"/>
                          </w:divBdr>
                          <w:divsChild>
                            <w:div w:id="857307987">
                              <w:marLeft w:val="0"/>
                              <w:marRight w:val="0"/>
                              <w:marTop w:val="0"/>
                              <w:marBottom w:val="0"/>
                              <w:divBdr>
                                <w:top w:space="0" w:sz="0" w:color="auto" w:val="none"/>
                                <w:left w:space="0" w:sz="0" w:color="auto" w:val="none"/>
                                <w:bottom w:space="0" w:sz="0" w:color="auto" w:val="none"/>
                                <w:right w:space="0" w:sz="0" w:color="auto" w:val="none"/>
                              </w:divBdr>
                              <w:divsChild>
                                <w:div w:id="1962420401">
                                  <w:marLeft w:val="0"/>
                                  <w:marRight w:val="0"/>
                                  <w:marTop w:val="0"/>
                                  <w:marBottom w:val="0"/>
                                  <w:divBdr>
                                    <w:top w:space="0" w:sz="0" w:color="auto" w:val="none"/>
                                    <w:left w:space="0" w:sz="0" w:color="auto" w:val="none"/>
                                    <w:bottom w:space="0" w:sz="0" w:color="auto" w:val="none"/>
                                    <w:right w:space="0" w:sz="0" w:color="auto" w:val="none"/>
                                  </w:divBdr>
                                  <w:divsChild>
                                    <w:div w:id="1653021491">
                                      <w:marLeft w:val="0"/>
                                      <w:marRight w:val="0"/>
                                      <w:marTop w:val="0"/>
                                      <w:marBottom w:val="0"/>
                                      <w:divBdr>
                                        <w:top w:space="0" w:sz="0" w:color="auto" w:val="none"/>
                                        <w:left w:space="0" w:sz="0" w:color="auto" w:val="none"/>
                                        <w:bottom w:space="0" w:sz="0" w:color="auto" w:val="none"/>
                                        <w:right w:space="0" w:sz="0" w:color="auto" w:val="none"/>
                                      </w:divBdr>
                                      <w:divsChild>
                                        <w:div w:id="179589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24634714">
      <w:bodyDiv w:val="true"/>
      <w:marLeft w:val="0"/>
      <w:marRight w:val="0"/>
      <w:marTop w:val="0"/>
      <w:marBottom w:val="0"/>
      <w:divBdr>
        <w:top w:space="0" w:sz="0" w:color="auto" w:val="none"/>
        <w:left w:space="0" w:sz="0" w:color="auto" w:val="none"/>
        <w:bottom w:space="0" w:sz="0" w:color="auto" w:val="none"/>
        <w:right w:space="0" w:sz="0" w:color="auto" w:val="none"/>
      </w:divBdr>
      <w:divsChild>
        <w:div w:id="1742947348">
          <w:marLeft w:val="0"/>
          <w:marRight w:val="0"/>
          <w:marTop w:val="0"/>
          <w:marBottom w:val="0"/>
          <w:divBdr>
            <w:top w:space="0" w:sz="0" w:color="auto" w:val="none"/>
            <w:left w:space="0" w:sz="0" w:color="auto" w:val="none"/>
            <w:bottom w:space="0" w:sz="0" w:color="auto" w:val="none"/>
            <w:right w:space="0" w:sz="0" w:color="auto" w:val="none"/>
          </w:divBdr>
          <w:divsChild>
            <w:div w:id="1866794334">
              <w:marLeft w:val="0"/>
              <w:marRight w:val="0"/>
              <w:marTop w:val="0"/>
              <w:marBottom w:val="0"/>
              <w:divBdr>
                <w:top w:space="0" w:sz="6" w:color="DDDDDD" w:val="single"/>
                <w:left w:space="0" w:sz="6" w:color="DDDDDD" w:val="single"/>
                <w:bottom w:space="0" w:sz="6" w:color="DDDDDD" w:val="single"/>
                <w:right w:space="0" w:sz="6" w:color="DDDDDD" w:val="single"/>
              </w:divBdr>
              <w:divsChild>
                <w:div w:id="387581929">
                  <w:marLeft w:val="150"/>
                  <w:marRight w:val="150"/>
                  <w:marTop w:val="0"/>
                  <w:marBottom w:val="150"/>
                  <w:divBdr>
                    <w:top w:space="0" w:sz="0" w:color="auto" w:val="none"/>
                    <w:left w:space="0" w:sz="0" w:color="auto" w:val="none"/>
                    <w:bottom w:space="0" w:sz="0" w:color="auto" w:val="none"/>
                    <w:right w:space="0" w:sz="0" w:color="auto" w:val="none"/>
                  </w:divBdr>
                  <w:divsChild>
                    <w:div w:id="186338100">
                      <w:marLeft w:val="0"/>
                      <w:marRight w:val="0"/>
                      <w:marTop w:val="0"/>
                      <w:marBottom w:val="0"/>
                      <w:divBdr>
                        <w:top w:space="0" w:sz="0" w:color="auto" w:val="none"/>
                        <w:left w:space="0" w:sz="0" w:color="auto" w:val="none"/>
                        <w:bottom w:space="0" w:sz="0" w:color="auto" w:val="none"/>
                        <w:right w:space="0" w:sz="0" w:color="auto" w:val="none"/>
                      </w:divBdr>
                      <w:divsChild>
                        <w:div w:id="689575047">
                          <w:marLeft w:val="0"/>
                          <w:marRight w:val="0"/>
                          <w:marTop w:val="0"/>
                          <w:marBottom w:val="0"/>
                          <w:divBdr>
                            <w:top w:space="0" w:sz="0" w:color="auto" w:val="none"/>
                            <w:left w:space="0" w:sz="0" w:color="auto" w:val="none"/>
                            <w:bottom w:space="0" w:sz="0" w:color="auto" w:val="none"/>
                            <w:right w:space="0" w:sz="0" w:color="auto" w:val="none"/>
                          </w:divBdr>
                          <w:divsChild>
                            <w:div w:id="1130561694">
                              <w:marLeft w:val="0"/>
                              <w:marRight w:val="0"/>
                              <w:marTop w:val="0"/>
                              <w:marBottom w:val="0"/>
                              <w:divBdr>
                                <w:top w:space="0" w:sz="0" w:color="auto" w:val="none"/>
                                <w:left w:space="0" w:sz="0" w:color="auto" w:val="none"/>
                                <w:bottom w:space="0" w:sz="0" w:color="auto" w:val="none"/>
                                <w:right w:space="0" w:sz="0" w:color="auto" w:val="none"/>
                              </w:divBdr>
                              <w:divsChild>
                                <w:div w:id="1844852121">
                                  <w:marLeft w:val="0"/>
                                  <w:marRight w:val="0"/>
                                  <w:marTop w:val="0"/>
                                  <w:marBottom w:val="0"/>
                                  <w:divBdr>
                                    <w:top w:space="0" w:sz="0" w:color="auto" w:val="none"/>
                                    <w:left w:space="0" w:sz="0" w:color="auto" w:val="none"/>
                                    <w:bottom w:space="0" w:sz="0" w:color="auto" w:val="none"/>
                                    <w:right w:space="0" w:sz="0" w:color="auto" w:val="none"/>
                                  </w:divBdr>
                                  <w:divsChild>
                                    <w:div w:id="689523910">
                                      <w:marLeft w:val="0"/>
                                      <w:marRight w:val="0"/>
                                      <w:marTop w:val="0"/>
                                      <w:marBottom w:val="0"/>
                                      <w:divBdr>
                                        <w:top w:space="0" w:sz="0" w:color="auto" w:val="none"/>
                                        <w:left w:space="0" w:sz="0" w:color="auto" w:val="none"/>
                                        <w:bottom w:space="0" w:sz="0" w:color="auto" w:val="none"/>
                                        <w:right w:space="0" w:sz="0" w:color="auto" w:val="none"/>
                                      </w:divBdr>
                                      <w:divsChild>
                                        <w:div w:id="14604147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St-55/2015</izvorni_sadrzaj>
    <derivirana_varijabla naziv="DomainObject.Predmet.OznakaBroj_1">St-55/2015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PARENZANA d.o.o. u stečaju, POREČ</izvorni_sadrzaj>
    <derivirana_varijabla naziv="DomainObject.Predmet.ProtustrankaFormated_1">  PROJEKT PARENZANA d.o.o. u stečaju, POREČ</derivirana_varijabla>
  </DomainObject.Predmet.ProtustrankaFormated>
  <DomainObject.Predmet.ProtustrankaFormatedOIB>
    <izvorni_sadrzaj>  PROJEKT PARENZANA d.o.o. u stečaju, POREČ, OIB 52114890652</izvorni_sadrzaj>
    <derivirana_varijabla naziv="DomainObject.Predmet.ProtustrankaFormatedOIB_1">  PROJEKT PARENZANA d.o.o. u stečaju, POREČ, OIB 52114890652</derivirana_varijabla>
  </DomainObject.Predmet.ProtustrankaFormatedOIB>
  <DomainObject.Predmet.ProtustrankaFormatedWithAdress>
    <izvorni_sadrzaj> PROJEKT PARENZANA d.o.o. u stečaju, POREČ, Partizanska 13, 52440 Poreč</izvorni_sadrzaj>
    <derivirana_varijabla naziv="DomainObject.Predmet.ProtustrankaFormatedWithAdress_1"> PROJEKT PARENZANA d.o.o. u stečaju, POREČ, Partizanska 13, 52440 Poreč</derivirana_varijabla>
  </DomainObject.Predmet.ProtustrankaFormatedWithAdress>
  <DomainObject.Predmet.ProtustrankaFormatedWithAdressOIB>
    <izvorni_sadrzaj> PROJEKT PARENZANA d.o.o. u stečaju, POREČ, OIB 52114890652, Partizanska 13, 52440 Poreč</izvorni_sadrzaj>
    <derivirana_varijabla naziv="DomainObject.Predmet.ProtustrankaFormatedWithAdressOIB_1"> PROJEKT PARENZANA d.o.o. u stečaju, POREČ, OIB 52114890652, Partizanska 13, 52440 Poreč</derivirana_varijabla>
  </DomainObject.Predmet.ProtustrankaFormatedWithAdressOIB>
  <DomainObject.Predmet.ProtustrankaWithAdress>
    <izvorni_sadrzaj>PROJEKT PARENZANA d.o.o. u stečaju, POREČ Partizanska 13, 52440 Poreč</izvorni_sadrzaj>
    <derivirana_varijabla naziv="DomainObject.Predmet.ProtustrankaWithAdress_1">PROJEKT PARENZANA d.o.o. u stečaju, POREČ Partizanska 13, 52440 Poreč</derivirana_varijabla>
  </DomainObject.Predmet.ProtustrankaWithAdress>
  <DomainObject.Predmet.ProtustrankaWithAdressOIB>
    <izvorni_sadrzaj>PROJEKT PARENZANA d.o.o. u stečaju, POREČ, OIB 52114890652, Partizanska 13, 52440 Poreč</izvorni_sadrzaj>
    <derivirana_varijabla naziv="DomainObject.Predmet.ProtustrankaWithAdressOIB_1">PROJEKT PARENZANA d.o.o. u stečaju, POREČ, OIB 52114890652, Partizanska 13, 52440 Poreč</derivirana_varijabla>
  </DomainObject.Predmet.ProtustrankaWithAdressOIB>
  <DomainObject.Predmet.ProtustrankaNazivFormated>
    <izvorni_sadrzaj>PROJEKT PARENZANA d.o.o. u stečaju, POREČ</izvorni_sadrzaj>
    <derivirana_varijabla naziv="DomainObject.Predmet.ProtustrankaNazivFormated_1">PROJEKT PARENZANA d.o.o. u stečaju, POREČ</derivirana_varijabla>
  </DomainObject.Predmet.ProtustrankaNazivFormated>
  <DomainObject.Predmet.ProtustrankaNazivFormatedOIB>
    <izvorni_sadrzaj>PROJEKT PARENZANA d.o.o. u stečaju, POREČ, OIB 52114890652</izvorni_sadrzaj>
    <derivirana_varijabla naziv="DomainObject.Predmet.ProtustrankaNazivFormatedOIB_1">PROJEKT PARENZANA d.o.o. u stečaju, POREČ, OIB 52114890652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izvorni_sadrzaj>
    <derivirana_varijabla naziv="DomainObject.Predmet.StrankaFormated_1">  REPUBLIKA HRVATSKA, Ministarstvo financija, Porezna uprava, Područni ured Istra, Hrvatsko primorje, Gorski  kotar i Lika</derivirana_varijabla>
  </DomainObject.Predmet.StrankaFormated>
  <DomainObject.Predmet.StrankaFormatedOIB>
    <izvorni_sadrzaj>  REPUBLIKA HRVATSKA, Ministarstvo financija, Porezna uprava, Područni ured Istra, Hrvatsko primorje, Gorski  kotar i Lika, OIB 52634238587</izvorni_sadrzaj>
    <derivirana_varijabla naziv="DomainObject.Predmet.StrankaFormatedOIB_1">  REPUBLIKA HRVATSKA, Ministarstvo financija, Porezna uprava, Područni ured Istra, Hrvatsko primorje, Gorski  kotar i Lika, OIB 52634238587</derivirana_varijabla>
  </DomainObject.Predmet.StrankaFormatedOIB>
  <DomainObject.Predmet.StrankaFormatedWithAdress>
    <izvorni_sadrzaj> REPUBLIKA HRVATSKA, Ministarstvo financija, Porezna uprava, Područni ured Istra, Hrvatsko primorje, Gorski  kotar i Lika</izvorni_sadrzaj>
    <derivirana_varijabla naziv="DomainObject.Predmet.StrankaFormatedWithAdress_1"> REPUBLIKA HRVATSKA, Ministarstvo financija, Porezna uprava, Područni ured Istra, Hrvatsko primorje, Gorski  kotar i Lika</derivirana_varijabla>
  </DomainObject.Predmet.StrankaFormatedWithAdress>
  <DomainObject.Predmet.StrankaFormatedWithAdressOIB>
    <izvorni_sadrzaj> REPUBLIKA HRVATSKA, Ministarstvo financija, Porezna uprava, Područni ured Istra, Hrvatsko primorje, Gorski  kotar i Lika, OIB 52634238587</izvorni_sadrzaj>
    <derivirana_varijabla naziv="DomainObject.Predmet.StrankaFormatedWithAdressOIB_1"> REPUBLIKA HRVATSKA, Ministarstvo financija, Porezna uprava, Područni ured Istra, Hrvatsko primorje, Gorski  kotar i Lika, OIB 52634238587</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 OIB 52634238587</izvorni_sadrzaj>
    <derivirana_varijabla naziv="DomainObject.Predmet.StrankaWithAdressOIB_1">REPUBLIKA HRVATSKA, Ministarstvo financija, Porezna uprava, Područni ured Istra, Hrvatsko primorje, Gorski  kotar i Lika, OIB 52634238587</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 OIB 52634238587</izvorni_sadrzaj>
    <derivirana_varijabla naziv="DomainObject.Predmet.StrankaNazivFormatedOIB_1">REPUBLIKA HRVATSKA, Ministarstvo financija, Porezna uprava, Područni ured Istra, Hrvatsko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1248633.73</izvorni_sadrzaj>
    <derivirana_varijabla naziv="DomainObject.Predmet.TrenutnaVrijednost_1">1248633.73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Hrvatsko primorje, Gorski  kotar i Lika</item>
    </izvorni_sadrzaj>
    <derivirana_varijabla naziv="DomainObject.Predmet.StrankaListFormated_1">
      <item>REPUBLIKA HRVATSKA, Ministarstvo financija, Porezna uprava, Područni ured Istra, Hrvatsko primorje, Gorski  kotar i Lika</item>
    </derivirana_varijabla>
  </DomainObject.Predmet.StrankaListFormated>
  <DomainObject.Predmet.StrankaListFormatedOIB>
    <izvorni_sadrzaj>
      <item>REPUBLIKA HRVATSKA, Ministarstvo financija, Porezna uprava, Područni ured Istra, Hrvatsko primorje, Gorski  kotar i Lika, OIB 52634238587</item>
    </izvorni_sadrzaj>
    <derivirana_varijabla naziv="DomainObject.Predmet.StrankaListFormatedOIB_1">
      <item>REPUBLIKA HRVATSKA, Ministarstvo financija, Porezna uprava, Područni ured Istra, Hrvatsko primorje, Gorski  kotar i Lika, OIB 52634238587</item>
    </derivirana_varijabla>
  </DomainObject.Predmet.StrankaListFormatedOIB>
  <DomainObject.Predmet.StrankaListFormatedWithAdress>
    <izvorni_sadrzaj>
      <item>REPUBLIKA HRVATSKA, Ministarstvo financija, Porezna uprava, Područni ured Istra, Hrvatsko primorje, Gorski  kotar i Lika</item>
    </izvorni_sadrzaj>
    <derivirana_varijabla naziv="DomainObject.Predmet.StrankaListFormatedWithAdress_1">
      <item>REPUBLIKA HRVATSKA, Ministarstvo financija, Porezna uprava, Područni ured Istra, Hrvatsko primorje, Gorski  kotar i Lika</item>
    </derivirana_varijabla>
  </DomainObject.Predmet.StrankaListFormatedWithAdress>
  <DomainObject.Predmet.StrankaListFormatedWithAdressOIB>
    <izvorni_sadrzaj>
      <item>REPUBLIKA HRVATSKA, Ministarstvo financija, Porezna uprava, Područni ured Istra, Hrvatsko primorje, Gorski  kotar i Lika, OIB 52634238587</item>
    </izvorni_sadrzaj>
    <derivirana_varijabla naziv="DomainObject.Predmet.StrankaListFormatedWithAdressOIB_1">
      <item>REPUBLIKA HRVATSKA, Ministarstvo financija, Porezna uprava, Područni ured Istra, Hrvatsko primorje, Gorski  kotar i Lika, OIB 52634238587</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 OIB 52634238587</item>
    </izvorni_sadrzaj>
    <derivirana_varijabla naziv="DomainObject.Predmet.StrankaListNazivFormatedOIB_1">
      <item>REPUBLIKA HRVATSKA, Ministarstvo financija, Porezna uprava, Područni ured Istra, Hrvatsko primorje, Gorski  kotar i Lika, OIB 52634238587</item>
    </derivirana_varijabla>
  </DomainObject.Predmet.StrankaListNazivFormatedOIB>
  <DomainObject.Predmet.ProtuStrankaListFormated>
    <izvorni_sadrzaj>
      <item>PROJEKT PARENZANA d.o.o. u stečaju, POREČ</item>
    </izvorni_sadrzaj>
    <derivirana_varijabla naziv="DomainObject.Predmet.ProtuStrankaListFormated_1">
      <item>PROJEKT PARENZANA d.o.o. u stečaju, POREČ</item>
    </derivirana_varijabla>
  </DomainObject.Predmet.ProtuStrankaListFormated>
  <DomainObject.Predmet.ProtuStrankaListFormatedOIB>
    <izvorni_sadrzaj>
      <item>PROJEKT PARENZANA d.o.o. u stečaju, POREČ, OIB 52114890652</item>
    </izvorni_sadrzaj>
    <derivirana_varijabla naziv="DomainObject.Predmet.ProtuStrankaListFormatedOIB_1">
      <item>PROJEKT PARENZANA d.o.o. u stečaju, POREČ, OIB 52114890652</item>
    </derivirana_varijabla>
  </DomainObject.Predmet.ProtuStrankaListFormatedOIB>
  <DomainObject.Predmet.ProtuStrankaListFormatedWithAdress>
    <izvorni_sadrzaj>
      <item>PROJEKT PARENZANA d.o.o. u stečaju, POREČ, Partizanska 13, 52440 Poreč</item>
    </izvorni_sadrzaj>
    <derivirana_varijabla naziv="DomainObject.Predmet.ProtuStrankaListFormatedWithAdress_1">
      <item>PROJEKT PARENZANA d.o.o. u stečaju, POREČ, Partizanska 13, 52440 Poreč</item>
    </derivirana_varijabla>
  </DomainObject.Predmet.ProtuStrankaListFormatedWithAdress>
  <DomainObject.Predmet.ProtuStrankaListFormatedWithAdressOIB>
    <izvorni_sadrzaj>
      <item>PROJEKT PARENZANA d.o.o. u stečaju, POREČ, OIB 52114890652, Partizanska 13, 52440 Poreč</item>
    </izvorni_sadrzaj>
    <derivirana_varijabla naziv="DomainObject.Predmet.ProtuStrankaListFormatedWithAdressOIB_1">
      <item>PROJEKT PARENZANA d.o.o. u stečaju, POREČ, OIB 52114890652, Partizanska 13, 52440 Poreč</item>
    </derivirana_varijabla>
  </DomainObject.Predmet.ProtuStrankaListFormatedWithAdressOIB>
  <DomainObject.Predmet.ProtuStrankaListNazivFormated>
    <izvorni_sadrzaj>
      <item>PROJEKT PARENZANA d.o.o. u stečaju, POREČ</item>
    </izvorni_sadrzaj>
    <derivirana_varijabla naziv="DomainObject.Predmet.ProtuStrankaListNazivFormated_1">
      <item>PROJEKT PARENZANA d.o.o. u stečaju, POREČ</item>
    </derivirana_varijabla>
  </DomainObject.Predmet.ProtuStrankaListNazivFormated>
  <DomainObject.Predmet.ProtuStrankaListNazivFormatedOIB>
    <izvorni_sadrzaj>
      <item>PROJEKT PARENZANA d.o.o. u stečaju, POREČ, OIB 52114890652</item>
    </izvorni_sadrzaj>
    <derivirana_varijabla naziv="DomainObject.Predmet.ProtuStrankaListNazivFormatedOIB_1">
      <item>PROJEKT PARENZANA d.o.o. u stečaju, POREČ, OIB 52114890652</item>
    </derivirana_varijabla>
  </DomainObject.Predmet.ProtuStrankaListNazivFormatedOIB>
  <DomainObject.Predmet.OstaliListFormated>
    <izvorni_sadrzaj>
      <item>ŽDO PULA</item>
      <item>Zinko Grgurić</item>
      <item>ZOU Goran Veljović i dr.</item>
    </izvorni_sadrzaj>
    <derivirana_varijabla naziv="DomainObject.Predmet.OstaliListFormated_1">
      <item>ŽDO PULA</item>
      <item>Zinko Grgurić</item>
      <item>ZOU Goran Veljović i dr.</item>
    </derivirana_varijabla>
  </DomainObject.Predmet.OstaliListFormated>
  <DomainObject.Predmet.OstaliListFormatedOIB>
    <izvorni_sadrzaj>
      <item>ŽDO PULA</item>
      <item>Zinko Grgurić, OIB 83423185553</item>
      <item>ZOU Goran Veljović i dr.</item>
    </izvorni_sadrzaj>
    <derivirana_varijabla naziv="DomainObject.Predmet.OstaliListFormatedOIB_1">
      <item>ŽDO PULA</item>
      <item>Zinko Grgurić, OIB 83423185553</item>
      <item>ZOU Goran Veljović i dr.</item>
    </derivirana_varijabla>
  </DomainObject.Predmet.OstaliListFormatedOIB>
  <DomainObject.Predmet.OstaliListFormatedWithAdress>
    <izvorni_sadrzaj>
      <item>ŽDO PULA</item>
      <item>Zinko Grgurić, Ante Starčevića 5/a, 51000 Rijeka</item>
      <item>ZOU Goran Veljović i dr., Dobrilina 9, 52100 Pula</item>
    </izvorni_sadrzaj>
    <derivirana_varijabla naziv="DomainObject.Predmet.OstaliListFormatedWithAdress_1">
      <item>ŽDO PULA</item>
      <item>Zinko Grgurić, Ante Starčevića 5/a, 51000 Rijeka</item>
      <item>ZOU Goran Veljović i dr., Dobrilina 9, 52100 Pula</item>
    </derivirana_varijabla>
  </DomainObject.Predmet.OstaliListFormatedWithAdress>
  <DomainObject.Predmet.OstaliListFormatedWithAdressOIB>
    <izvorni_sadrzaj>
      <item>ŽDO PULA</item>
      <item>Zinko Grgurić, OIB 83423185553, Ante Starčevića 5/a, 51000 Rijeka</item>
      <item>ZOU Goran Veljović i dr., Dobrilina 9, 52100 Pula</item>
    </izvorni_sadrzaj>
    <derivirana_varijabla naziv="DomainObject.Predmet.OstaliListFormatedWithAdressOIB_1">
      <item>ŽDO PULA</item>
      <item>Zinko Grgurić, OIB 83423185553, Ante Starčevića 5/a, 51000 Rijeka</item>
      <item>ZOU Goran Veljović i dr., Dobrilina 9, 52100 Pula</item>
    </derivirana_varijabla>
  </DomainObject.Predmet.OstaliListFormatedWithAdressOIB>
  <DomainObject.Predmet.OstaliListNazivFormated>
    <izvorni_sadrzaj>
      <item>ŽDO PULA</item>
      <item>Zinko Grgurić</item>
      <item>ZOU Goran Veljović i dr.</item>
    </izvorni_sadrzaj>
    <derivirana_varijabla naziv="DomainObject.Predmet.OstaliListNazivFormated_1">
      <item>ŽDO PULA</item>
      <item>Zinko Grgurić</item>
      <item>ZOU Goran Veljović i dr.</item>
    </derivirana_varijabla>
  </DomainObject.Predmet.OstaliListNazivFormated>
  <DomainObject.Predmet.OstaliListNazivFormatedOIB>
    <izvorni_sadrzaj>
      <item>ŽDO PULA</item>
      <item>Zinko Grgurić, OIB 83423185553</item>
      <item>ZOU Goran Veljović i dr.</item>
    </izvorni_sadrzaj>
    <derivirana_varijabla naziv="DomainObject.Predmet.OstaliListNazivFormatedOIB_1">
      <item>ŽDO PULA</item>
      <item>Zinko Grgurić, OIB 83423185553</item>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PROJEKT PARENZANA d.o.o. u stečaju, POREČ</izvorni_sadrzaj>
    <derivirana_varijabla naziv="DomainObject.Predmet.ProtustrankaIDrugi_1">PROJEKT PARENZANA d.o.o. u stečaju, POREČ</derivirana_varijabla>
  </DomainObject.Predmet.ProtustrankaIDrugi>
  <DomainObject.Predmet.StrankaIDrugiAdressOIB>
    <izvorni_sadrzaj>REPUBLIKA HRVATSKA, Ministarstvo financija, Porezna uprava, Područni ured Istra, Hrvatsko primorje, Gorski  kotar i Lika, OIB 52634238587</izvorni_sadrzaj>
    <derivirana_varijabla naziv="DomainObject.Predmet.StrankaIDrugiAdressOIB_1">REPUBLIKA HRVATSKA, Ministarstvo financija, Porezna uprava, Područni ured Istra, Hrvatsko primorje, Gorski  kotar i Lika, OIB 52634238587</derivirana_varijabla>
  </DomainObject.Predmet.StrankaIDrugiAdressOIB>
  <DomainObject.Predmet.ProtustrankaIDrugiAdressOIB>
    <izvorni_sadrzaj>PROJEKT PARENZANA d.o.o. u stečaju, POREČ, OIB 52114890652, Partizanska 13, 52440 Poreč</izvorni_sadrzaj>
    <derivirana_varijabla naziv="DomainObject.Predmet.ProtustrankaIDrugiAdressOIB_1">PROJEKT PARENZANA d.o.o. u stečaju, POREČ, OIB 52114890652,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Hrvatsko primorje, Gorski  kotar i Lika</item>
      <item>PROJEKT PARENZANA d.o.o. u stečaju, POREČ</item>
      <item>ŽDO PULA</item>
      <item>Zinko Grgurić</item>
      <item>ZOU Goran Veljović i dr.</item>
    </izvorni_sadrzaj>
    <derivirana_varijabla naziv="DomainObject.Predmet.SudioniciListNaziv_1">
      <item>REPUBLIKA HRVATSKA, Ministarstvo financija, Porezna uprava, Područni ured Istra, Hrvatsko primorje, Gorski  kotar i Lika</item>
      <item>PROJEKT PARENZANA d.o.o. u stečaju, POREČ</item>
      <item>ŽDO PULA</item>
      <item>Zinko Grgurić</item>
      <item>ZOU Goran Veljović i dr.</item>
    </derivirana_varijabla>
  </DomainObject.Predmet.SudioniciListNaziv>
  <DomainObject.Predmet.SudioniciListAdressOIB>
    <izvorni_sadrzaj>
      <item>REPUBLIKA HRVATSKA, Ministarstvo financija, Porezna uprava, Područni ured Istra, Hrvatsko primorje, Gorski  kotar i Lika, OIB 52634238587</item>
      <item>PROJEKT PARENZANA d.o.o. u stečaju, POREČ, OIB 52114890652, Partizanska 13,52440 Poreč</item>
      <item>ŽDO PULA</item>
      <item>Zinko Grgurić, OIB 83423185553, Ante Starčevića 5/a,51000 Rijeka</item>
      <item>ZOU Goran Veljović i dr., Dobrilina 9,52100 Pula</item>
    </izvorni_sadrzaj>
    <derivirana_varijabla naziv="DomainObject.Predmet.SudioniciListAdressOIB_1">
      <item>REPUBLIKA HRVATSKA, Ministarstvo financija, Porezna uprava, Područni ured Istra, Hrvatsko primorje, Gorski  kotar i Lika, OIB 52634238587</item>
      <item>PROJEKT PARENZANA d.o.o. u stečaju, POREČ, OIB 52114890652, Partizanska 13,52440 Poreč</item>
      <item>ŽDO PULA</item>
      <item>Zinko Grgurić, OIB 83423185553, Ante Starčevića 5/a,51000 Rijeka</item>
      <item>ZOU Goran Veljović i dr.,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52114890652</item>
      <item>, OIB null</item>
      <item>, OIB 83423185553</item>
      <item>, OIB null</item>
    </izvorni_sadrzaj>
    <derivirana_varijabla naziv="DomainObject.Predmet.SudioniciListNazivOIB_1">
      <item>, OIB 52634238587</item>
      <item>, OIB 52114890652</item>
      <item>, OIB null</item>
      <item>, OIB 83423185553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Zinko Grgurić, OIB 83423185553, Ćikovići 126, 51215 Kastav</item>
    </izvorni_sadrzaj>
    <derivirana_varijabla naziv="DomainObject.Predmet.StecajniUpraviteljiListAddressOIB_1">
      <item>Zinko Grgurić, OIB 83423185553, Ćikovići 126, 51215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lipnja 2017.</izvorni_sadrzaj>
    <derivirana_varijabla naziv="DomainObject.Predmet.DatumZadnjeOdrzaneSudskeRadnje_1">30. lipnja 2017.</derivirana_varijabla>
  </DomainObject.Predmet.DatumZadnjeOdrzaneSudskeRadnje>
  <DomainObject.PredzadnjaOdlukaIzPredmeta.DatumDonosenjaOdluke>
    <izvorni_sadrzaj>19. siječnja 2018.</izvorni_sadrzaj>
    <derivirana_varijabla naziv="DomainObject.PredzadnjaOdlukaIzPredmeta.DatumDonosenjaOdluke_1">19. siječnja 2018.</derivirana_varijabla>
  </DomainObject.PredzadnjaOdlukaIzPredmeta.DatumDonosenjaOdluke>
  <DomainObject.PredzadnjaOdlukaIzPredmeta.Oznaka>
    <izvorni_sadrzaj>St-55/2015-74</izvorni_sadrzaj>
    <derivirana_varijabla naziv="DomainObject.PredzadnjaOdlukaIzPredmeta.Oznaka_1">St-55/2015-74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45C932-6B19-415B-9820-221FB24E9F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5</properties:Pages>
  <properties:Words>2088</properties:Words>
  <properties:Characters>11811</properties:Characters>
  <properties:Lines>228</properties:Lines>
  <properties:Paragraphs>81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St-55/11</vt:lpstr>
    </vt:vector>
  </properties:TitlesOfParts>
  <properties:LinksUpToDate>false</properties:LinksUpToDate>
  <properties:CharactersWithSpaces>14080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2018-10-15T11:44:00Z</dcterms:created>
  <dc:creator>korisnik</dc:creator>
  <cp:lastModifiedBy>Sanja Lakošeljac</cp:lastModifiedBy>
  <cp:lastPrinted>2017-03-07T08:42:00Z</cp:lastPrinted>
  <dcterms:modified xmlns:xsi="http://www.w3.org/2001/XMLSchema-instance" xsi:type="dcterms:W3CDTF">2018-10-15T11:50:00Z</dcterms:modified>
  <cp:revision>4</cp:revision>
  <dc:title>Poslovni broj: 20 St-55/11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(St-55-15 Rješenje o dosudi nekretnine.docx)</vt:lpwstr>
  </prop:property>
  <prop:property name="CC_coloring" pid="4" fmtid="{D5CDD505-2E9C-101B-9397-08002B2CF9AE}">
    <vt:bool>false</vt:bool>
  </prop:property>
  <prop:property name="BrojStranica" pid="5" fmtid="{D5CDD505-2E9C-101B-9397-08002B2CF9AE}">
    <vt:i4>5</vt:i4>
  </prop:property>
</prop:Properties>
</file>