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7a93" w14:paraId="5937a93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6C6AEC">
        <w:rPr>
          <w:sz w:val="24"/>
          <w:szCs w:val="24"/>
        </w:rPr>
        <w:t>238/13-15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135487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 w:rsidR="006C6AEC">
        <w:rPr>
          <w:sz w:val="24"/>
          <w:szCs w:val="24"/>
        </w:rPr>
        <w:t xml:space="preserve"> PULAFIT d.o.o. Pula, Trg 1. Istarske brigade 10 II, OIB: 70835121784</w:t>
      </w:r>
      <w:r>
        <w:rPr>
          <w:sz w:val="24"/>
          <w:szCs w:val="24"/>
        </w:rPr>
        <w:t xml:space="preserve">, MBS: </w:t>
      </w:r>
      <w:r w:rsidR="006C6AEC" w:rsidRPr="006C6AEC">
        <w:rPr>
          <w:sz w:val="24"/>
          <w:szCs w:val="24"/>
        </w:rPr>
        <w:t>040099319</w:t>
      </w:r>
      <w:r>
        <w:rPr>
          <w:sz w:val="24"/>
          <w:szCs w:val="24"/>
        </w:rPr>
        <w:t xml:space="preserve">, </w:t>
      </w:r>
      <w:r w:rsidRPr="00135487">
        <w:rPr>
          <w:sz w:val="24"/>
          <w:szCs w:val="24"/>
        </w:rPr>
        <w:t>24.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6C6AEC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765AED" w:rsidRPr="00384B51">
        <w:rPr>
          <w:sz w:val="24"/>
          <w:szCs w:val="24"/>
        </w:rPr>
        <w:t xml:space="preserve"> </w:t>
      </w:r>
      <w:r w:rsidR="006C6AEC" w:rsidRPr="006C6AEC">
        <w:rPr>
          <w:sz w:val="24"/>
          <w:szCs w:val="24"/>
        </w:rPr>
        <w:t>PULAFIT d.o.o. Pula, Trg 1. Istarske brigade 10 II, OIB: 70835121784, MBS: 040099319</w:t>
      </w:r>
      <w:r w:rsidR="006C6AEC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E05187">
        <w:rPr>
          <w:sz w:val="24"/>
          <w:szCs w:val="24"/>
        </w:rPr>
        <w:t>24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64462D">
        <w:rPr>
          <w:sz w:val="24"/>
          <w:szCs w:val="24"/>
        </w:rPr>
        <w:t xml:space="preserve"> u 13,3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135487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135487" w:rsidRPr="00135487">
        <w:rPr>
          <w:rFonts w:hAnsi="Times New Roman" w:ascii="Times New Roman"/>
          <w:i w:val="false"/>
          <w:color w:val="auto"/>
          <w:szCs w:val="24"/>
        </w:rPr>
        <w:t>Milena Veljović iz Pule, Dobrilina 9</w:t>
      </w:r>
      <w:r w:rsidR="00135487">
        <w:rPr>
          <w:rFonts w:hAnsi="Times New Roman" w:ascii="Times New Roman"/>
          <w:i w:val="false"/>
          <w:color w:val="auto"/>
          <w:szCs w:val="24"/>
        </w:rPr>
        <w:t xml:space="preserve">, OIB: 90523902370. </w:t>
      </w:r>
    </w:p>
    <w:p w:rsidRDefault="00765AED" w:rsidP="00765AED" w:rsidR="00765AED" w:rsidRPr="00765AED"/>
    <w:p w:rsidRDefault="001D1809" w:rsidP="006C6AEC" w:rsidR="001F363E">
      <w:pPr>
        <w:numPr>
          <w:ilvl w:val="0"/>
          <w:numId w:val="1"/>
        </w:numPr>
        <w:jc w:val="both"/>
        <w:rPr>
          <w:sz w:val="24"/>
          <w:szCs w:val="24"/>
        </w:rPr>
      </w:pPr>
      <w:r w:rsidRPr="00135487">
        <w:rPr>
          <w:sz w:val="24"/>
          <w:szCs w:val="24"/>
        </w:rPr>
        <w:t>Zaključuje se stečajni postupak nad trgovačkim društvom</w:t>
      </w:r>
      <w:r w:rsidR="006C6AEC">
        <w:rPr>
          <w:sz w:val="24"/>
          <w:szCs w:val="24"/>
        </w:rPr>
        <w:t xml:space="preserve"> </w:t>
      </w:r>
      <w:r w:rsidR="006C6AEC" w:rsidRPr="006C6AEC">
        <w:rPr>
          <w:sz w:val="24"/>
          <w:szCs w:val="24"/>
        </w:rPr>
        <w:t>PULAFIT d.o.o. Pula, Trg 1. Istarske brigade 10 II, OIB: 70835121784, MBS: 040099319</w:t>
      </w:r>
      <w:r w:rsidR="00135487">
        <w:rPr>
          <w:sz w:val="24"/>
          <w:szCs w:val="24"/>
        </w:rPr>
        <w:t>.</w:t>
      </w:r>
    </w:p>
    <w:p w:rsidRDefault="00135487" w:rsidP="00135487" w:rsidR="00135487" w:rsidRPr="0013548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6C6AEC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</w:t>
      </w:r>
      <w:r w:rsidR="00E05187">
        <w:rPr>
          <w:sz w:val="24"/>
          <w:szCs w:val="24"/>
        </w:rPr>
        <w:t xml:space="preserve"> društvo</w:t>
      </w:r>
      <w:r w:rsidR="006C6AEC" w:rsidRPr="006C6AEC">
        <w:t xml:space="preserve"> </w:t>
      </w:r>
      <w:r w:rsidR="006C6AEC" w:rsidRPr="006C6AEC">
        <w:rPr>
          <w:sz w:val="24"/>
          <w:szCs w:val="24"/>
        </w:rPr>
        <w:t>PULAFIT d.o.o. Pula, Trg 1. Istarske brigade 10 II, OIB: 70835121784, MBS: 040099319</w:t>
      </w:r>
      <w:r w:rsidR="006C6AEC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C6AEC" w:rsidP="0013548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18</w:t>
      </w:r>
      <w:r w:rsidR="001933AF">
        <w:rPr>
          <w:sz w:val="24"/>
          <w:szCs w:val="24"/>
        </w:rPr>
        <w:t>. ožujka</w:t>
      </w:r>
      <w:r w:rsidR="00135487" w:rsidRPr="00135487">
        <w:rPr>
          <w:sz w:val="24"/>
          <w:szCs w:val="24"/>
        </w:rPr>
        <w:t xml:space="preserve"> 2013. podnijela prijedlog za otvaranje stečajnog postupka nad uvodno označenim dužnikom te je ovaj sud rješenjem od 2</w:t>
      </w:r>
      <w:r w:rsidR="001933AF">
        <w:rPr>
          <w:sz w:val="24"/>
          <w:szCs w:val="24"/>
        </w:rPr>
        <w:t>3</w:t>
      </w:r>
      <w:r w:rsidR="00135487" w:rsidRPr="00135487">
        <w:rPr>
          <w:sz w:val="24"/>
          <w:szCs w:val="24"/>
        </w:rPr>
        <w:t xml:space="preserve">. listopada 2013. pokrenuo prethodni postupak radi utvrđivanja uvjeta za otvaranje stečajnog postupka nad dužnikom. </w:t>
      </w:r>
    </w:p>
    <w:p w:rsidRDefault="001933AF" w:rsidP="00135487" w:rsidR="001933AF">
      <w:pPr>
        <w:ind w:firstLine="720"/>
        <w:jc w:val="both"/>
        <w:rPr>
          <w:sz w:val="24"/>
          <w:szCs w:val="24"/>
        </w:rPr>
      </w:pPr>
    </w:p>
    <w:p w:rsidRDefault="001933AF" w:rsidP="00135487" w:rsid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Tijekom prethodnog postupka utvrđeno je da je dužnikova imovina neznatne vrijednosti te da nije dostatna za pokriće troškova stečajnog postupka. </w:t>
      </w:r>
    </w:p>
    <w:p w:rsidRDefault="001933AF" w:rsidP="00047526" w:rsidR="001933AF" w:rsidRPr="00135487">
      <w:pPr>
        <w:jc w:val="both"/>
        <w:rPr>
          <w:sz w:val="24"/>
          <w:szCs w:val="24"/>
        </w:rPr>
      </w:pPr>
    </w:p>
    <w:p w:rsidRDefault="001933AF" w:rsidP="00047526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35487" w:rsidRPr="00135487">
        <w:rPr>
          <w:sz w:val="24"/>
          <w:szCs w:val="24"/>
        </w:rPr>
        <w:t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135487" w:rsidP="00047526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Kako je stečajni sudac utvrdio da imovina dužnika koja bi ušla u stečajnu masu nije dovoljna za namirenje troškova st</w:t>
      </w:r>
      <w:r w:rsidR="001933AF">
        <w:rPr>
          <w:sz w:val="24"/>
          <w:szCs w:val="24"/>
        </w:rPr>
        <w:t>e</w:t>
      </w:r>
      <w:r w:rsidR="006C6AEC">
        <w:rPr>
          <w:sz w:val="24"/>
          <w:szCs w:val="24"/>
        </w:rPr>
        <w:t>čajnog postupka, rješenjem od 13</w:t>
      </w:r>
      <w:r w:rsidR="001933AF">
        <w:rPr>
          <w:sz w:val="24"/>
          <w:szCs w:val="24"/>
        </w:rPr>
        <w:t>. ožujk</w:t>
      </w:r>
      <w:r w:rsidRPr="00135487">
        <w:rPr>
          <w:sz w:val="24"/>
          <w:szCs w:val="24"/>
        </w:rPr>
        <w:t xml:space="preserve">a 2014. pozvane su zainteresirane osobe u roku od 15 dana od </w:t>
      </w:r>
      <w:r w:rsidR="001933AF">
        <w:rPr>
          <w:sz w:val="24"/>
          <w:szCs w:val="24"/>
        </w:rPr>
        <w:t xml:space="preserve">javne </w:t>
      </w:r>
      <w:r w:rsidRPr="00135487">
        <w:rPr>
          <w:sz w:val="24"/>
          <w:szCs w:val="24"/>
        </w:rPr>
        <w:t>objave navedenog rješenja predujmiti iznos od 20.000,00 kn na ime predujma za pokriće troškova kako prethodnog tako i otvorenog stečajnog postupka.</w:t>
      </w:r>
    </w:p>
    <w:p w:rsidRDefault="00135487" w:rsidP="00047526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Po navedenom rješenju suda nitko nije postupio.</w:t>
      </w:r>
    </w:p>
    <w:p w:rsidRDefault="00135487" w:rsidP="00047526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S obzirom na to da je u prethodnom postupku utvrđeno postojanje stečajnog razloga nesposobnosti za plaćanje (št</w:t>
      </w:r>
      <w:r w:rsidR="006C6AEC">
        <w:rPr>
          <w:sz w:val="24"/>
          <w:szCs w:val="24"/>
        </w:rPr>
        <w:t>o proizlazi iz potvrde FINE od 26. veljače</w:t>
      </w:r>
      <w:r w:rsidRPr="00135487">
        <w:rPr>
          <w:sz w:val="24"/>
          <w:szCs w:val="24"/>
        </w:rPr>
        <w:t xml:space="preserve"> 2013. i koju činjenicu dužnik tijekom prethodnog postupka nije osporio) kao i činjenica nedostatnosti dužnikove imovine za namirenje troškova prethodnog i stečajnog postupka te uvažavajući okolnost da predujam za pokriće troškova postupka nije uplaćen u roku odr</w:t>
      </w:r>
      <w:r w:rsidR="001933AF">
        <w:rPr>
          <w:sz w:val="24"/>
          <w:szCs w:val="24"/>
        </w:rPr>
        <w:t>eđenom rješenjem ovoga s</w:t>
      </w:r>
      <w:r w:rsidR="006C6AEC">
        <w:rPr>
          <w:sz w:val="24"/>
          <w:szCs w:val="24"/>
        </w:rPr>
        <w:t>uda od 13</w:t>
      </w:r>
      <w:r w:rsidR="001933AF">
        <w:rPr>
          <w:sz w:val="24"/>
          <w:szCs w:val="24"/>
        </w:rPr>
        <w:t>. ožujka</w:t>
      </w:r>
      <w:r w:rsidRPr="00135487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V. izreke rješenja donesena je primjenom odredbe čl. 196. st. 3. SZ-a. </w:t>
      </w:r>
    </w:p>
    <w:p w:rsidRDefault="006C6AEC" w:rsidP="001D1809" w:rsidR="006C6AEC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1F09C1">
        <w:rPr>
          <w:sz w:val="24"/>
          <w:szCs w:val="24"/>
        </w:rPr>
        <w:t>24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C87" w:rsidR="00217C87">
      <w:r>
        <w:separator/>
      </w:r>
    </w:p>
  </w:endnote>
  <w:endnote w:id="0" w:type="continuationSeparator">
    <w:p w:rsidRDefault="00217C87" w:rsidR="0021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F0107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C87" w:rsidR="00217C87">
      <w:r>
        <w:separator/>
      </w:r>
    </w:p>
  </w:footnote>
  <w:footnote w:id="0" w:type="continuationSeparator">
    <w:p w:rsidRDefault="00217C87" w:rsidR="00217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AEC" w:rsidR="006C6AEC">
    <w:pPr>
      <w:pStyle w:val="Zaglavlje"/>
    </w:pPr>
    <w:r>
      <w:tab/>
    </w:r>
    <w:r>
      <w:tab/>
      <w:t>8 St-238/13-15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526" w:rsidP="00A45EAD" w:rsidR="0004752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47526" w:rsidP="00210E4E" w:rsidR="00047526" w:rsidRPr="00047526">
    <w:r w:rsidRPr="00047526">
      <w:rPr>
        <w:rFonts w:eastAsia="MS Mincho"/>
      </w:rPr>
      <w:t>REPUBLIKA HRVATSKA</w:t>
    </w:r>
  </w:p>
  <w:p w:rsidRDefault="00047526" w:rsidP="00210E4E" w:rsidR="00047526" w:rsidRPr="00047526">
    <w:r w:rsidRPr="00047526">
      <w:rPr>
        <w:rFonts w:eastAsia="MS Mincho"/>
      </w:rPr>
      <w:t>TRGOVAČKI SUD U RIJECI</w:t>
    </w:r>
  </w:p>
  <w:p w:rsidRDefault="00047526" w:rsidP="00047526" w:rsidR="002A151F" w:rsidRPr="00047526">
    <w:pPr>
      <w:rPr>
        <w:rFonts w:eastAsia="MS Mincho"/>
      </w:rPr>
    </w:pPr>
    <w:r w:rsidRPr="00047526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47526"/>
    <w:rsid w:val="00074FA5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17C87"/>
    <w:rsid w:val="002A151F"/>
    <w:rsid w:val="00384B51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4462D"/>
    <w:rsid w:val="00675B7B"/>
    <w:rsid w:val="006C6AEC"/>
    <w:rsid w:val="00735BE4"/>
    <w:rsid w:val="00765AED"/>
    <w:rsid w:val="00787B70"/>
    <w:rsid w:val="007C5C95"/>
    <w:rsid w:val="008077D9"/>
    <w:rsid w:val="00855B68"/>
    <w:rsid w:val="00865DA3"/>
    <w:rsid w:val="008F0258"/>
    <w:rsid w:val="00935ABA"/>
    <w:rsid w:val="009C74B7"/>
    <w:rsid w:val="00A001D7"/>
    <w:rsid w:val="00B07A88"/>
    <w:rsid w:val="00BB00CD"/>
    <w:rsid w:val="00C00CB9"/>
    <w:rsid w:val="00C42C04"/>
    <w:rsid w:val="00C76BE0"/>
    <w:rsid w:val="00C84152"/>
    <w:rsid w:val="00CB395F"/>
    <w:rsid w:val="00CF0770"/>
    <w:rsid w:val="00D77A4C"/>
    <w:rsid w:val="00D91BD1"/>
    <w:rsid w:val="00DF6E4C"/>
    <w:rsid w:val="00E05187"/>
    <w:rsid w:val="00E646F1"/>
    <w:rsid w:val="00EC66DD"/>
    <w:rsid w:val="00F37058"/>
    <w:rsid w:val="00F736F6"/>
    <w:rsid w:val="00FA7511"/>
    <w:rsid w:val="00FD373A"/>
    <w:rsid w:val="00FF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F0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10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F0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10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St-238/2013</izvorni_sadrzaj>
    <derivirana_varijabla naziv="DomainObject.Predmet.OznakaBroj_1">St-238/2013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PULAFIT d.o.o.  Pula</izvorni_sadrzaj>
    <derivirana_varijabla naziv="DomainObject.Predmet.ProtustrankaFormated_1">  PULAFIT d.o.o.  Pula</derivirana_varijabla>
  </DomainObject.Predmet.ProtustrankaFormated>
  <DomainObject.Predmet.ProtustrankaFormatedOIB>
    <izvorni_sadrzaj>  PULAFIT d.o.o.  Pula, OIB 70835121784</izvorni_sadrzaj>
    <derivirana_varijabla naziv="DomainObject.Predmet.ProtustrankaFormatedOIB_1">  PULAFIT d.o.o.  Pula, OIB 70835121784</derivirana_varijabla>
  </DomainObject.Predmet.ProtustrankaFormatedOIB>
  <DomainObject.Predmet.ProtustrankaFormatedWithAdress>
    <izvorni_sadrzaj> PULAFIT d.o.o.  Pula, Trg 1. istarske brigade 10, 52 100 Pula</izvorni_sadrzaj>
    <derivirana_varijabla naziv="DomainObject.Predmet.ProtustrankaFormatedWithAdress_1"> PULAFIT d.o.o.  Pula, Trg 1. istarske brigade 10, 52 100 Pula</derivirana_varijabla>
  </DomainObject.Predmet.ProtustrankaFormatedWithAdress>
  <DomainObject.Predmet.ProtustrankaFormatedWithAdressOIB>
    <izvorni_sadrzaj> PULAFIT d.o.o.  Pula, OIB 70835121784, Trg 1. istarske brigade 10, 52 100 Pula</izvorni_sadrzaj>
    <derivirana_varijabla naziv="DomainObject.Predmet.ProtustrankaFormatedWithAdressOIB_1"> PULAFIT d.o.o.  Pula, OIB 70835121784, Trg 1. istarske brigade 10, 52 100 Pula</derivirana_varijabla>
  </DomainObject.Predmet.ProtustrankaFormatedWithAdressOIB>
  <DomainObject.Predmet.ProtustrankaWithAdress>
    <izvorni_sadrzaj>PULAFIT d.o.o.  Pula Trg 1. istarske brigade 10, 52 100 Pula</izvorni_sadrzaj>
    <derivirana_varijabla naziv="DomainObject.Predmet.ProtustrankaWithAdress_1">PULAFIT d.o.o.  Pula Trg 1. istarske brigade 10, 52 100 Pula</derivirana_varijabla>
  </DomainObject.Predmet.ProtustrankaWithAdress>
  <DomainObject.Predmet.ProtustrankaWithAdressOIB>
    <izvorni_sadrzaj>PULAFIT d.o.o.  Pula, OIB 70835121784, Trg 1. istarske brigade 10, 52 100 Pula</izvorni_sadrzaj>
    <derivirana_varijabla naziv="DomainObject.Predmet.ProtustrankaWithAdressOIB_1">PULAFIT d.o.o.  Pula, OIB 70835121784, Trg 1. istarske brigade 10, 52 100 Pula</derivirana_varijabla>
  </DomainObject.Predmet.ProtustrankaWithAdressOIB>
  <DomainObject.Predmet.ProtustrankaNazivFormated>
    <izvorni_sadrzaj>PULAFIT d.o.o.  Pula</izvorni_sadrzaj>
    <derivirana_varijabla naziv="DomainObject.Predmet.ProtustrankaNazivFormated_1">PULAFIT d.o.o.  Pula</derivirana_varijabla>
  </DomainObject.Predmet.ProtustrankaNazivFormated>
  <DomainObject.Predmet.ProtustrankaNazivFormatedOIB>
    <izvorni_sadrzaj>PULAFIT d.o.o.  Pula, OIB 70835121784</izvorni_sadrzaj>
    <derivirana_varijabla naziv="DomainObject.Predmet.ProtustrankaNazivFormatedOIB_1">PULAFIT d.o.o.  Pula, OIB 70835121784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PULAFIT d.o.o.  Pula</item>
    </izvorni_sadrzaj>
    <derivirana_varijabla naziv="DomainObject.Predmet.ProtuStrankaListFormated_1">
      <item>PULAFIT d.o.o.  Pula</item>
    </derivirana_varijabla>
  </DomainObject.Predmet.ProtuStrankaListFormated>
  <DomainObject.Predmet.ProtuStrankaListFormatedOIB>
    <izvorni_sadrzaj>
      <item>PULAFIT d.o.o.  Pula, OIB 70835121784</item>
    </izvorni_sadrzaj>
    <derivirana_varijabla naziv="DomainObject.Predmet.ProtuStrankaListFormatedOIB_1">
      <item>PULAFIT d.o.o.  Pula, OIB 70835121784</item>
    </derivirana_varijabla>
  </DomainObject.Predmet.ProtuStrankaListFormatedOIB>
  <DomainObject.Predmet.ProtuStrankaListFormatedWithAdress>
    <izvorni_sadrzaj>
      <item>PULAFIT d.o.o.  Pula, Trg 1. istarske brigade 10, 52 100 Pula</item>
    </izvorni_sadrzaj>
    <derivirana_varijabla naziv="DomainObject.Predmet.ProtuStrankaListFormatedWithAdress_1">
      <item>PULAFIT d.o.o.  Pula, Trg 1. istarske brigade 10, 52 100 Pula</item>
    </derivirana_varijabla>
  </DomainObject.Predmet.ProtuStrankaListFormatedWithAdress>
  <DomainObject.Predmet.ProtuStrankaListFormatedWithAdressOIB>
    <izvorni_sadrzaj>
      <item>PULAFIT d.o.o.  Pula, OIB 70835121784, Trg 1. istarske brigade 10, 52 100 Pula</item>
    </izvorni_sadrzaj>
    <derivirana_varijabla naziv="DomainObject.Predmet.ProtuStrankaListFormatedWithAdressOIB_1">
      <item>PULAFIT d.o.o.  Pula, OIB 70835121784, Trg 1. istarske brigade 10, 52 100 Pula</item>
    </derivirana_varijabla>
  </DomainObject.Predmet.ProtuStrankaListFormatedWithAdressOIB>
  <DomainObject.Predmet.ProtuStrankaListNazivFormated>
    <izvorni_sadrzaj>
      <item>PULAFIT d.o.o.  Pula</item>
    </izvorni_sadrzaj>
    <derivirana_varijabla naziv="DomainObject.Predmet.ProtuStrankaListNazivFormated_1">
      <item>PULAFIT d.o.o.  Pula</item>
    </derivirana_varijabla>
  </DomainObject.Predmet.ProtuStrankaListNazivFormated>
  <DomainObject.Predmet.ProtuStrankaListNazivFormatedOIB>
    <izvorni_sadrzaj>
      <item>PULAFIT d.o.o.  Pula, OIB 70835121784</item>
    </izvorni_sadrzaj>
    <derivirana_varijabla naziv="DomainObject.Predmet.ProtuStrankaListNazivFormatedOIB_1">
      <item>PULAFIT d.o.o.  Pula, OIB 70835121784</item>
    </derivirana_varijabla>
  </DomainObject.Predmet.ProtuStrankaListNazivFormatedOIB>
  <DomainObject.Predmet.OstaliListFormated>
    <izvorni_sadrzaj>
      <item>Janko Kljajić</item>
    </izvorni_sadrzaj>
    <derivirana_varijabla naziv="DomainObject.Predmet.OstaliListFormated_1">
      <item>Janko Kljajić</item>
    </derivirana_varijabla>
  </DomainObject.Predmet.OstaliListFormated>
  <DomainObject.Predmet.OstaliListFormatedOIB>
    <izvorni_sadrzaj>
      <item>Janko Kljajić, OIB 95352765748</item>
    </izvorni_sadrzaj>
    <derivirana_varijabla naziv="DomainObject.Predmet.OstaliListFormatedOIB_1">
      <item>Janko Kljajić, OIB 95352765748</item>
    </derivirana_varijabla>
  </DomainObject.Predmet.OstaliListFormatedOIB>
  <DomainObject.Predmet.OstaliListFormatedWithAdress>
    <izvorni_sadrzaj>
      <item>Janko Kljajić, Orbanin 61, 52100 Pula</item>
    </izvorni_sadrzaj>
    <derivirana_varijabla naziv="DomainObject.Predmet.OstaliListFormatedWithAdress_1">
      <item>Janko Kljajić, Orbanin 61, 52100 Pula</item>
    </derivirana_varijabla>
  </DomainObject.Predmet.OstaliListFormatedWithAdress>
  <DomainObject.Predmet.OstaliListFormatedWithAdressOIB>
    <izvorni_sadrzaj>
      <item>Janko Kljajić, OIB 95352765748, Orbanin 61, 52100 Pula</item>
    </izvorni_sadrzaj>
    <derivirana_varijabla naziv="DomainObject.Predmet.OstaliListFormatedWithAdressOIB_1">
      <item>Janko Kljajić, OIB 95352765748, Orbanin 61, 52100 Pula</item>
    </derivirana_varijabla>
  </DomainObject.Predmet.OstaliListFormatedWithAdressOIB>
  <DomainObject.Predmet.OstaliListNazivFormated>
    <izvorni_sadrzaj>
      <item>Janko Kljajić</item>
    </izvorni_sadrzaj>
    <derivirana_varijabla naziv="DomainObject.Predmet.OstaliListNazivFormated_1">
      <item>Janko Kljajić</item>
    </derivirana_varijabla>
  </DomainObject.Predmet.OstaliListNazivFormated>
  <DomainObject.Predmet.OstaliListNazivFormatedOIB>
    <izvorni_sadrzaj>
      <item>Janko Kljajić, OIB 95352765748</item>
    </izvorni_sadrzaj>
    <derivirana_varijabla naziv="DomainObject.Predmet.OstaliListNazivFormatedOIB_1">
      <item>Janko Kljajić, OIB 95352765748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PULAFIT d.o.o.  Pula</izvorni_sadrzaj>
    <derivirana_varijabla naziv="DomainObject.Predmet.ProtustrankaIDrugi_1">PULAFIT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PULAFIT d.o.o.  Pula, OIB 70835121784, Trg 1. istarske brigade 10, 52 100 Pula</izvorni_sadrzaj>
    <derivirana_varijabla naziv="DomainObject.Predmet.ProtustrankaIDrugiAdressOIB_1">PULAFIT d.o.o.  Pula, OIB 70835121784, Trg 1. istarske brigade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PULAFIT d.o.o.  Pula</item>
      <item>FINA  Pula</item>
      <item>Janko Kljajić</item>
    </izvorni_sadrzaj>
    <derivirana_varijabla naziv="DomainObject.Predmet.SudioniciListNaziv_1">
      <item>PULAFIT d.o.o.  Pula</item>
      <item>FINA  Pula</item>
      <item>Janko Kljajić</item>
    </derivirana_varijabla>
  </DomainObject.Predmet.SudioniciListNaziv>
  <DomainObject.Predmet.SudioniciListAdressOIB>
    <izvorni_sadrzaj>
      <item>PULAFIT d.o.o.  Pula, OIB 70835121784, Trg 1. istarske brigade 10,52 100 Pula</item>
      <item>FINA  Pula, OIB 85821130368, Giardini 5,52 100 Pula</item>
      <item>Janko Kljajić, OIB 95352765748, Orbanin 61,52100 Pula</item>
    </izvorni_sadrzaj>
    <derivirana_varijabla naziv="DomainObject.Predmet.SudioniciListAdressOIB_1">
      <item>PULAFIT d.o.o.  Pula, OIB 70835121784, Trg 1. istarske brigade 10,52 100 Pula</item>
      <item>FINA  Pula, OIB 85821130368, Giardini 5,52 100 Pula</item>
      <item>Janko Kljajić, OIB 95352765748, Orbanin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70835121784</item>
      <item>, OIB 85821130368</item>
      <item>, OIB 95352765748</item>
    </izvorni_sadrzaj>
    <derivirana_varijabla naziv="DomainObject.Predmet.SudioniciListNazivOIB_1">
      <item>, OIB 70835121784</item>
      <item>, OIB 85821130368</item>
      <item>, OIB 95352765748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3886</properties:Characters>
  <properties:Lines>103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2015-09-24T07:47:00Z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2015-09-24T10:57:00Z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