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3758" w14:paraId="58c3758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E4265B">
        <w:rPr>
          <w:rFonts w:hAnsi="Times New Roman" w:ascii="Times New Roman"/>
          <w:szCs w:val="24"/>
        </w:rPr>
        <w:t>5940</w:t>
      </w:r>
      <w:r w:rsidR="002158B0">
        <w:rPr>
          <w:rFonts w:hAnsi="Times New Roman" w:ascii="Times New Roman"/>
          <w:szCs w:val="24"/>
        </w:rPr>
        <w:t>/16</w:t>
      </w:r>
      <w:r w:rsidR="00915AA0">
        <w:rPr>
          <w:rFonts w:hAnsi="Times New Roman" w:ascii="Times New Roman"/>
          <w:szCs w:val="24"/>
        </w:rPr>
        <w:t>-32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E4265B" w:rsidRPr="00DD2DF2">
        <w:rPr>
          <w:szCs w:val="24"/>
          <w:lang w:val="pt-BR"/>
        </w:rPr>
        <w:t xml:space="preserve">PLAM d.o.o. za građevinarstvo, trgovinu i </w:t>
      </w:r>
      <w:r w:rsidR="00E4265B" w:rsidRPr="00D92941">
        <w:rPr>
          <w:szCs w:val="24"/>
          <w:lang w:val="pt-BR"/>
        </w:rPr>
        <w:t>usluge u stečaju, Karlovac (Grad Karlovac),Dr.Vladka Mačeka 39, OIB 81737967425</w:t>
      </w:r>
      <w:r w:rsidR="00B22D6E" w:rsidRPr="00D92941">
        <w:rPr>
          <w:szCs w:val="24"/>
        </w:rPr>
        <w:t xml:space="preserve">, </w:t>
      </w:r>
      <w:r w:rsidRPr="00D92941">
        <w:rPr>
          <w:szCs w:val="24"/>
        </w:rPr>
        <w:t xml:space="preserve">dana </w:t>
      </w:r>
      <w:r w:rsidR="00D92941" w:rsidRPr="00D92941">
        <w:rPr>
          <w:szCs w:val="24"/>
        </w:rPr>
        <w:t>22</w:t>
      </w:r>
      <w:r w:rsidRPr="00D92941">
        <w:rPr>
          <w:szCs w:val="24"/>
        </w:rPr>
        <w:t xml:space="preserve">. </w:t>
      </w:r>
      <w:r w:rsidR="00E4265B" w:rsidRPr="00D92941">
        <w:rPr>
          <w:szCs w:val="24"/>
        </w:rPr>
        <w:t>ožujka</w:t>
      </w:r>
      <w:r w:rsidR="005D3258" w:rsidRPr="00D92941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E4265B">
        <w:rPr>
          <w:rFonts w:hAnsi="Times New Roman" w:ascii="Times New Roman"/>
          <w:szCs w:val="24"/>
        </w:rPr>
        <w:t>5940</w:t>
      </w:r>
      <w:r w:rsidR="002158B0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E4265B" w:rsidRPr="00E4265B">
        <w:rPr>
          <w:rFonts w:hAnsi="Times New Roman" w:ascii="Times New Roman"/>
          <w:szCs w:val="24"/>
        </w:rPr>
        <w:t>PLAM d.o.o. za građevinarstvo, trgovinu i usluge , Karlovac (Grad Karlovac),</w:t>
      </w:r>
      <w:proofErr w:type="spellStart"/>
      <w:r w:rsidR="00E4265B" w:rsidRPr="00E4265B">
        <w:rPr>
          <w:rFonts w:hAnsi="Times New Roman" w:ascii="Times New Roman"/>
          <w:szCs w:val="24"/>
        </w:rPr>
        <w:t>Dr.Vladka</w:t>
      </w:r>
      <w:proofErr w:type="spellEnd"/>
      <w:r w:rsidR="00E4265B" w:rsidRPr="00E4265B">
        <w:rPr>
          <w:rFonts w:hAnsi="Times New Roman" w:ascii="Times New Roman"/>
          <w:szCs w:val="24"/>
        </w:rPr>
        <w:t xml:space="preserve"> Mačeka 39, OIB 81737967425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E4265B" w:rsidRPr="005644BE">
        <w:rPr>
          <w:rFonts w:hAnsi="Times New Roman" w:ascii="Times New Roman"/>
          <w:szCs w:val="24"/>
        </w:rPr>
        <w:t xml:space="preserve">Krešimir </w:t>
      </w:r>
      <w:proofErr w:type="spellStart"/>
      <w:r w:rsidR="00E4265B" w:rsidRPr="005644BE">
        <w:rPr>
          <w:rFonts w:hAnsi="Times New Roman" w:ascii="Times New Roman"/>
          <w:szCs w:val="24"/>
        </w:rPr>
        <w:t>Peroš</w:t>
      </w:r>
      <w:proofErr w:type="spellEnd"/>
      <w:r w:rsidR="00E4265B" w:rsidRPr="005644BE">
        <w:rPr>
          <w:rFonts w:hAnsi="Times New Roman" w:ascii="Times New Roman"/>
          <w:szCs w:val="24"/>
        </w:rPr>
        <w:t>, Zadar, I</w:t>
      </w:r>
      <w:r w:rsidR="00E4265B">
        <w:rPr>
          <w:rFonts w:hAnsi="Times New Roman" w:ascii="Times New Roman"/>
          <w:szCs w:val="24"/>
        </w:rPr>
        <w:t>. Gundulića 4D, OIB 37835605570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E4265B" w:rsidRPr="005644BE">
        <w:rPr>
          <w:rFonts w:hAnsi="Times New Roman" w:ascii="Times New Roman"/>
          <w:szCs w:val="24"/>
        </w:rPr>
        <w:t xml:space="preserve">Krešimir </w:t>
      </w:r>
      <w:proofErr w:type="spellStart"/>
      <w:r w:rsidR="00E4265B" w:rsidRPr="005644BE">
        <w:rPr>
          <w:rFonts w:hAnsi="Times New Roman" w:ascii="Times New Roman"/>
          <w:szCs w:val="24"/>
        </w:rPr>
        <w:t>Peroš</w:t>
      </w:r>
      <w:proofErr w:type="spellEnd"/>
      <w:r w:rsidR="00E4265B" w:rsidRPr="005644BE">
        <w:rPr>
          <w:rFonts w:hAnsi="Times New Roman" w:ascii="Times New Roman"/>
          <w:szCs w:val="24"/>
        </w:rPr>
        <w:t>, Zadar, I</w:t>
      </w:r>
      <w:r w:rsidR="00E4265B">
        <w:rPr>
          <w:rFonts w:hAnsi="Times New Roman" w:ascii="Times New Roman"/>
          <w:szCs w:val="24"/>
        </w:rPr>
        <w:t>. Gundulića 4D, OIB 37835605570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F11E98">
        <w:rPr>
          <w:rFonts w:hAnsi="Times New Roman" w:ascii="Times New Roman"/>
          <w:szCs w:val="24"/>
        </w:rPr>
        <w:t>HR</w:t>
      </w:r>
      <w:r w:rsidR="00D92941">
        <w:rPr>
          <w:rFonts w:hAnsi="Times New Roman" w:ascii="Times New Roman"/>
          <w:szCs w:val="24"/>
        </w:rPr>
        <w:t>1224020063102205118.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</w:t>
      </w:r>
      <w:proofErr w:type="spellStart"/>
      <w:r w:rsidR="00193394">
        <w:rPr>
          <w:rFonts w:hAnsi="Times New Roman" w:ascii="Times New Roman"/>
          <w:szCs w:val="24"/>
        </w:rPr>
        <w:t>posl</w:t>
      </w:r>
      <w:proofErr w:type="spellEnd"/>
      <w:r w:rsidR="00193394">
        <w:rPr>
          <w:rFonts w:hAnsi="Times New Roman" w:ascii="Times New Roman"/>
          <w:szCs w:val="24"/>
        </w:rPr>
        <w:t>.</w:t>
      </w:r>
      <w:r w:rsidR="009C24DA">
        <w:rPr>
          <w:rFonts w:hAnsi="Times New Roman" w:ascii="Times New Roman"/>
          <w:szCs w:val="24"/>
        </w:rPr>
        <w:t xml:space="preserve"> br. St-</w:t>
      </w:r>
      <w:r w:rsidR="00DD56F9">
        <w:rPr>
          <w:rFonts w:hAnsi="Times New Roman" w:ascii="Times New Roman"/>
          <w:szCs w:val="24"/>
        </w:rPr>
        <w:t>5940</w:t>
      </w:r>
      <w:r w:rsidR="006A4823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DD56F9">
        <w:rPr>
          <w:rFonts w:hAnsi="Times New Roman" w:ascii="Times New Roman"/>
          <w:szCs w:val="24"/>
        </w:rPr>
        <w:t>5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DD56F9">
        <w:rPr>
          <w:rFonts w:hAnsi="Times New Roman" w:ascii="Times New Roman"/>
          <w:szCs w:val="24"/>
        </w:rPr>
        <w:t>travnja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DD56F9" w:rsidRPr="005644BE">
        <w:rPr>
          <w:rFonts w:hAnsi="Times New Roman" w:ascii="Times New Roman"/>
          <w:szCs w:val="24"/>
        </w:rPr>
        <w:t xml:space="preserve">Krešimir </w:t>
      </w:r>
      <w:proofErr w:type="spellStart"/>
      <w:r w:rsidR="00DD56F9" w:rsidRPr="005644BE">
        <w:rPr>
          <w:rFonts w:hAnsi="Times New Roman" w:ascii="Times New Roman"/>
          <w:szCs w:val="24"/>
        </w:rPr>
        <w:t>Peroš</w:t>
      </w:r>
      <w:proofErr w:type="spellEnd"/>
      <w:r w:rsidR="00DD56F9" w:rsidRPr="005644BE">
        <w:rPr>
          <w:rFonts w:hAnsi="Times New Roman" w:ascii="Times New Roman"/>
          <w:szCs w:val="24"/>
        </w:rPr>
        <w:t>, Zadar, I</w:t>
      </w:r>
      <w:r w:rsidR="00DD56F9">
        <w:rPr>
          <w:rFonts w:hAnsi="Times New Roman" w:ascii="Times New Roman"/>
          <w:szCs w:val="24"/>
        </w:rPr>
        <w:t>. Gundulića 4D, OIB 37835605570</w:t>
      </w:r>
      <w:r w:rsidR="006A4823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</w:t>
      </w:r>
      <w:proofErr w:type="spellStart"/>
      <w:r w:rsidR="0077118F">
        <w:rPr>
          <w:rFonts w:hAnsi="Times New Roman" w:ascii="Times New Roman"/>
          <w:szCs w:val="24"/>
        </w:rPr>
        <w:t>ovosudni</w:t>
      </w:r>
      <w:proofErr w:type="spellEnd"/>
      <w:r w:rsidR="0077118F">
        <w:rPr>
          <w:rFonts w:hAnsi="Times New Roman" w:ascii="Times New Roman"/>
          <w:szCs w:val="24"/>
        </w:rPr>
        <w:t xml:space="preserve">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BC77F0" w:rsidRPr="00BC77F0">
        <w:rPr>
          <w:rFonts w:hAnsi="Times New Roman" w:ascii="Times New Roman"/>
          <w:szCs w:val="24"/>
        </w:rPr>
        <w:t>22.</w:t>
      </w:r>
      <w:r w:rsidR="00E41DA8" w:rsidRPr="00BC77F0">
        <w:rPr>
          <w:rFonts w:hAnsi="Times New Roman" w:ascii="Times New Roman"/>
          <w:szCs w:val="24"/>
        </w:rPr>
        <w:t xml:space="preserve"> </w:t>
      </w:r>
      <w:r w:rsidR="00BC77F0" w:rsidRPr="00BC77F0">
        <w:rPr>
          <w:rFonts w:hAnsi="Times New Roman" w:ascii="Times New Roman"/>
          <w:szCs w:val="24"/>
        </w:rPr>
        <w:t>ožujka</w:t>
      </w:r>
      <w:r w:rsidR="00667112" w:rsidRPr="00BC77F0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915AA0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</w:t>
      </w:r>
      <w:r w:rsidR="00BC77F0">
        <w:rPr>
          <w:rFonts w:hAnsi="Times New Roman" w:ascii="Times New Roman"/>
          <w:szCs w:val="24"/>
        </w:rPr>
        <w:t>nja na mrežnoj stanici e-oglasna ploča</w:t>
      </w:r>
      <w:r>
        <w:rPr>
          <w:rFonts w:hAnsi="Times New Roman" w:ascii="Times New Roman"/>
          <w:szCs w:val="24"/>
        </w:rPr>
        <w:t xml:space="preserve">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915AA0" w:rsidP="00F32A7B" w:rsidR="00915AA0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915AA0" w:rsidP="00F32A7B" w:rsidR="00915AA0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5AA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DD56F9">
      <w:rPr>
        <w:rFonts w:hAnsi="Times New Roman" w:ascii="Times New Roman"/>
        <w:szCs w:val="24"/>
      </w:rPr>
      <w:t>5940</w:t>
    </w:r>
    <w:r w:rsidR="00D5504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10BFB"/>
    <w:rsid w:val="002158B0"/>
    <w:rsid w:val="00222E37"/>
    <w:rsid w:val="00243AAF"/>
    <w:rsid w:val="002564EF"/>
    <w:rsid w:val="00265F1D"/>
    <w:rsid w:val="002A0D6F"/>
    <w:rsid w:val="002B473D"/>
    <w:rsid w:val="002C146D"/>
    <w:rsid w:val="002E6445"/>
    <w:rsid w:val="003109B4"/>
    <w:rsid w:val="00324F83"/>
    <w:rsid w:val="00331AD6"/>
    <w:rsid w:val="00340F9E"/>
    <w:rsid w:val="00346162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C7166"/>
    <w:rsid w:val="005D3258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F5397"/>
    <w:rsid w:val="00745A37"/>
    <w:rsid w:val="0077118F"/>
    <w:rsid w:val="007D6C1D"/>
    <w:rsid w:val="007F4154"/>
    <w:rsid w:val="00814C39"/>
    <w:rsid w:val="008237B0"/>
    <w:rsid w:val="008402D9"/>
    <w:rsid w:val="0084589F"/>
    <w:rsid w:val="008630B4"/>
    <w:rsid w:val="008634B1"/>
    <w:rsid w:val="00873610"/>
    <w:rsid w:val="00893C73"/>
    <w:rsid w:val="008D0921"/>
    <w:rsid w:val="008E459A"/>
    <w:rsid w:val="008F7431"/>
    <w:rsid w:val="00915AA0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C77F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55045"/>
    <w:rsid w:val="00D84DB7"/>
    <w:rsid w:val="00D92941"/>
    <w:rsid w:val="00DB0640"/>
    <w:rsid w:val="00DB0DCD"/>
    <w:rsid w:val="00DB207C"/>
    <w:rsid w:val="00DD431F"/>
    <w:rsid w:val="00DD56F9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4265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5A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A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A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A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A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5A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A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A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A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A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St-5940/2016-32</izvorni_sadrzaj>
    <derivirana_varijabla naziv="DomainObject.Oznaka_1">St-5940/2016-32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5940</izvorni_sadrzaj>
    <derivirana_varijabla naziv="DomainObject.Predmet.Broj_1">5940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St-5940/2016</izvorni_sadrzaj>
    <derivirana_varijabla naziv="DomainObject.Predmet.OznakaBroj_1">St-5940/2016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PLAM d.o.o.</izvorni_sadrzaj>
    <derivirana_varijabla naziv="DomainObject.Predmet.ProtustrankaFormated_1">  PLAM d.o.o.</derivirana_varijabla>
  </DomainObject.Predmet.ProtustrankaFormated>
  <DomainObject.Predmet.ProtustrankaFormatedOIB>
    <izvorni_sadrzaj>  PLAM d.o.o., OIB 81737967425</izvorni_sadrzaj>
    <derivirana_varijabla naziv="DomainObject.Predmet.ProtustrankaFormatedOIB_1">  PLAM d.o.o., OIB 81737967425</derivirana_varijabla>
  </DomainObject.Predmet.ProtustrankaFormatedOIB>
  <DomainObject.Predmet.ProtustrankaFormatedWithAdress>
    <izvorni_sadrzaj> PLAM d.o.o., Dr.Vladka Mačeka 39, 47000 Karlovac</izvorni_sadrzaj>
    <derivirana_varijabla naziv="DomainObject.Predmet.ProtustrankaFormatedWithAdress_1"> PLAM d.o.o., Dr.Vladka Mačeka 39, 47000 Karlovac</derivirana_varijabla>
  </DomainObject.Predmet.ProtustrankaFormatedWithAdress>
  <DomainObject.Predmet.ProtustrankaFormatedWithAdressOIB>
    <izvorni_sadrzaj> PLAM d.o.o., OIB 81737967425, Dr.Vladka Mačeka 39, 47000 Karlovac</izvorni_sadrzaj>
    <derivirana_varijabla naziv="DomainObject.Predmet.ProtustrankaFormatedWithAdressOIB_1"> PLAM d.o.o., OIB 81737967425, Dr.Vladka Mačeka 39, 47000 Karlovac</derivirana_varijabla>
  </DomainObject.Predmet.ProtustrankaFormatedWithAdressOIB>
  <DomainObject.Predmet.ProtustrankaWithAdress>
    <izvorni_sadrzaj>PLAM d.o.o. Dr.Vladka Mačeka 39, 47000 Karlovac</izvorni_sadrzaj>
    <derivirana_varijabla naziv="DomainObject.Predmet.ProtustrankaWithAdress_1">PLAM d.o.o. Dr.Vladka Mačeka 39, 47000 Karlovac</derivirana_varijabla>
  </DomainObject.Predmet.ProtustrankaWithAdress>
  <DomainObject.Predmet.ProtustrankaWithAdressOIB>
    <izvorni_sadrzaj>PLAM d.o.o., OIB 81737967425, Dr.Vladka Mačeka 39, 47000 Karlovac</izvorni_sadrzaj>
    <derivirana_varijabla naziv="DomainObject.Predmet.ProtustrankaWithAdressOIB_1">PLAM d.o.o., OIB 81737967425, Dr.Vladka Mačeka 39, 47000 Karlovac</derivirana_varijabla>
  </DomainObject.Predmet.ProtustrankaWithAdressOIB>
  <DomainObject.Predmet.ProtustrankaNazivFormated>
    <izvorni_sadrzaj>PLAM d.o.o.</izvorni_sadrzaj>
    <derivirana_varijabla naziv="DomainObject.Predmet.ProtustrankaNazivFormated_1">PLAM d.o.o.</derivirana_varijabla>
  </DomainObject.Predmet.ProtustrankaNazivFormated>
  <DomainObject.Predmet.ProtustrankaNazivFormatedOIB>
    <izvorni_sadrzaj>PLAM d.o.o., OIB 81737967425</izvorni_sadrzaj>
    <derivirana_varijabla naziv="DomainObject.Predmet.ProtustrankaNazivFormatedOIB_1">PLAM d.o.o., OIB 81737967425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Miroslav Kovačić</izvorni_sadrzaj>
    <derivirana_varijabla naziv="DomainObject.Predmet.StrankaFormated_1">  Fina, regionalni centar Zagreb, podružnica Karlovac; Miroslav Kovačić</derivirana_varijabla>
  </DomainObject.Predmet.StrankaFormated>
  <DomainObject.Predmet.StrankaFormatedOIB>
    <izvorni_sadrzaj>  Fina, regionalni centar Zagreb, podružnica Karlovac, OIB 85821130368; Miroslav Kovačić, OIB 60878431360</izvorni_sadrzaj>
    <derivirana_varijabla naziv="DomainObject.Predmet.StrankaFormatedOIB_1">  Fina, regionalni centar Zagreb, podružnica Karlovac, OIB 85821130368; Miroslav Kovačić, OIB 60878431360</derivirana_varijabla>
  </DomainObject.Predmet.StrankaFormatedOIB>
  <DomainObject.Predmet.StrankaFormatedWithAdress>
    <izvorni_sadrzaj> Fina, regionalni centar Zagreb, podružnica Karlovac, Vitezovićeva 1, 47000 Karlovac; Miroslav Kovačić, Dr.vladka Mačeka 39, 47000 Karlovac</izvorni_sadrzaj>
    <derivirana_varijabla naziv="DomainObject.Predmet.StrankaFormatedWithAdress_1"> Fina, regionalni centar Zagreb, podružnica Karlovac, Vitezovićeva 1, 47000 Karlovac; Miroslav Kovačić, Dr.vladka Mačeka 39, 47000 Karlovac</derivirana_varijabla>
  </DomainObject.Predmet.StrankaFormatedWithAdress>
  <DomainObject.Predmet.StrankaFormatedWithAdressOIB>
    <izvorni_sadrzaj> Fina, regionalni centar Zagreb, podružnica Karlovac, OIB 85821130368, Vitezovićeva 1, 47000 Karlovac; Miroslav Kovačić, OIB 60878431360, Dr.vladka Mačeka 39, 47000 Karlovac</izvorni_sadrzaj>
    <derivirana_varijabla naziv="DomainObject.Predmet.StrankaFormatedWithAdressOIB_1"> Fina, regionalni centar Zagreb, podružnica Karlovac, OIB 85821130368, Vitezovićeva 1, 47000 Karlovac; Miroslav Kovačić, OIB 60878431360, Dr.vladka Mačeka 39, 47000 Karlovac</derivirana_varijabla>
  </DomainObject.Predmet.StrankaFormatedWithAdressOIB>
  <DomainObject.Predmet.StrankaWithAdress>
    <izvorni_sadrzaj>Fina, regionalni centar Zagreb, podružnica Karlovac Vitezovićeva 1,47000 Karlovac,Miroslav Kovačić Dr.vladka Mačeka 39,47000 Karlovac</izvorni_sadrzaj>
    <derivirana_varijabla naziv="DomainObject.Predmet.StrankaWithAdress_1">Fina, regionalni centar Zagreb, podružnica Karlovac Vitezovićeva 1,47000 Karlovac,Miroslav Kovačić Dr.vladka Mačeka 39,47000 Karlovac</derivirana_varijabla>
  </DomainObject.Predmet.StrankaWithAdress>
  <DomainObject.Predmet.StrankaWithAdressOIB>
    <izvorni_sadrzaj>Fina, regionalni centar Zagreb, podružnica Karlovac, OIB 85821130368, Vitezovićeva 1,47000 Karlovac,Miroslav Kovačić, OIB 60878431360, Dr.vladka Mačeka 39,47000 Karlovac</izvorni_sadrzaj>
    <derivirana_varijabla naziv="DomainObject.Predmet.StrankaWithAdressOIB_1">Fina, regionalni centar Zagreb, podružnica Karlovac, OIB 85821130368, Vitezovićeva 1,47000 Karlovac,Miroslav Kovačić, OIB 60878431360, Dr.vladka Mačeka 39,47000 Karlovac</derivirana_varijabla>
  </DomainObject.Predmet.StrankaWithAdressOIB>
  <DomainObject.Predmet.StrankaNazivFormated>
    <izvorni_sadrzaj>Fina, regionalni centar Zagreb, podružnica Karlovac,Miroslav Kovačić</izvorni_sadrzaj>
    <derivirana_varijabla naziv="DomainObject.Predmet.StrankaNazivFormated_1">Fina, regionalni centar Zagreb, podružnica Karlovac,Miroslav Kovačić</derivirana_varijabla>
  </DomainObject.Predmet.StrankaNazivFormated>
  <DomainObject.Predmet.StrankaNazivFormatedOIB>
    <izvorni_sadrzaj>Fina, regionalni centar Zagreb, podružnica Karlovac, OIB 85821130368,Miroslav Kovačić, OIB 60878431360</izvorni_sadrzaj>
    <derivirana_varijabla naziv="DomainObject.Predmet.StrankaNazivFormatedOIB_1">Fina, regionalni centar Zagreb, podružnica Karlovac, OIB 85821130368,Miroslav Kovačić, OIB 60878431360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Miroslav Kovačić</item>
    </izvorni_sadrzaj>
    <derivirana_varijabla naziv="DomainObject.Predmet.StrankaListFormated_1">
      <item>Fina, regionalni centar Zagreb, podružnica Karlovac</item>
      <item>Miroslav Kovačić</item>
    </derivirana_varijabla>
  </DomainObject.Predmet.StrankaListFormated>
  <DomainObject.Predmet.StrankaListFormatedOIB>
    <izvorni_sadrzaj>
      <item>Fina, regionalni centar Zagreb, podružnica Karlovac, OIB 85821130368</item>
      <item>Miroslav Kovačić, OIB 60878431360</item>
    </izvorni_sadrzaj>
    <derivirana_varijabla naziv="DomainObject.Predmet.StrankaListFormatedOIB_1">
      <item>Fina, regionalni centar Zagreb, podružnica Karlovac, OIB 85821130368</item>
      <item>Miroslav Kovačić, OIB 60878431360</item>
    </derivirana_varijabla>
  </DomainObject.Predmet.StrankaListFormatedOIB>
  <DomainObject.Predmet.StrankaListFormatedWithAdress>
    <izvorni_sadrzaj>
      <item>Fina, regionalni centar Zagreb, podružnica Karlovac, Vitezovićeva 1, 47000 Karlovac</item>
      <item>Miroslav Kovačić, Dr.vladka Mačeka 39, 47000 Karlovac</item>
    </izvorni_sadrzaj>
    <derivirana_varijabla naziv="DomainObject.Predmet.StrankaListFormatedWithAdress_1">
      <item>Fina, regionalni centar Zagreb, podružnica Karlovac, Vitezovićeva 1, 47000 Karlovac</item>
      <item>Miroslav Kovačić, Dr.vladka Mačeka 39,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Miroslav Kovačić, OIB 60878431360, Dr.vladka Mačeka 39, 47000 Karlovac</item>
    </izvorni_sadrzaj>
    <derivirana_varijabla naziv="DomainObject.Predmet.StrankaListFormatedWithAdressOIB_1">
      <item>Fina, regionalni centar Zagreb, podružnica Karlovac, OIB 85821130368, Vitezovićeva 1, 47000 Karlovac</item>
      <item>Miroslav Kovačić, OIB 60878431360, Dr.vladka Mačeka 39, 47000 Karlovac</item>
    </derivirana_varijabla>
  </DomainObject.Predmet.StrankaListFormatedWithAdressOIB>
  <DomainObject.Predmet.StrankaListNazivFormated>
    <izvorni_sadrzaj>
      <item>Fina, regionalni centar Zagreb, podružnica Karlovac</item>
      <item>Miroslav Kovačić</item>
    </izvorni_sadrzaj>
    <derivirana_varijabla naziv="DomainObject.Predmet.StrankaListNazivFormated_1">
      <item>Fina, regionalni centar Zagreb, podružnica Karlovac</item>
      <item>Miroslav Kovačić</item>
    </derivirana_varijabla>
  </DomainObject.Predmet.StrankaListNazivFormated>
  <DomainObject.Predmet.StrankaListNazivFormatedOIB>
    <izvorni_sadrzaj>
      <item>Fina, regionalni centar Zagreb, podružnica Karlovac, OIB 85821130368</item>
      <item>Miroslav Kovačić, OIB 60878431360</item>
    </izvorni_sadrzaj>
    <derivirana_varijabla naziv="DomainObject.Predmet.StrankaListNazivFormatedOIB_1">
      <item>Fina, regionalni centar Zagreb, podružnica Karlovac, OIB 85821130368</item>
      <item>Miroslav Kovačić, OIB 60878431360</item>
    </derivirana_varijabla>
  </DomainObject.Predmet.StrankaListNazivFormatedOIB>
  <DomainObject.Predmet.ProtuStrankaListFormated>
    <izvorni_sadrzaj>
      <item>PLAM d.o.o.</item>
    </izvorni_sadrzaj>
    <derivirana_varijabla naziv="DomainObject.Predmet.ProtuStrankaListFormated_1">
      <item>PLAM d.o.o.</item>
    </derivirana_varijabla>
  </DomainObject.Predmet.ProtuStrankaListFormated>
  <DomainObject.Predmet.ProtuStrankaListFormatedOIB>
    <izvorni_sadrzaj>
      <item>PLAM d.o.o., OIB 81737967425</item>
    </izvorni_sadrzaj>
    <derivirana_varijabla naziv="DomainObject.Predmet.ProtuStrankaListFormatedOIB_1">
      <item>PLAM d.o.o., OIB 81737967425</item>
    </derivirana_varijabla>
  </DomainObject.Predmet.ProtuStrankaListFormatedOIB>
  <DomainObject.Predmet.ProtuStrankaListFormatedWithAdress>
    <izvorni_sadrzaj>
      <item>PLAM d.o.o., Dr.Vladka Mačeka 39, 47000 Karlovac</item>
    </izvorni_sadrzaj>
    <derivirana_varijabla naziv="DomainObject.Predmet.ProtuStrankaListFormatedWithAdress_1">
      <item>PLAM d.o.o., Dr.Vladka Mačeka 39, 47000 Karlovac</item>
    </derivirana_varijabla>
  </DomainObject.Predmet.ProtuStrankaListFormatedWithAdress>
  <DomainObject.Predmet.ProtuStrankaListFormatedWithAdressOIB>
    <izvorni_sadrzaj>
      <item>PLAM d.o.o., OIB 81737967425, Dr.Vladka Mačeka 39, 47000 Karlovac</item>
    </izvorni_sadrzaj>
    <derivirana_varijabla naziv="DomainObject.Predmet.ProtuStrankaListFormatedWithAdressOIB_1">
      <item>PLAM d.o.o., OIB 81737967425, Dr.Vladka Mačeka 39, 47000 Karlovac</item>
    </derivirana_varijabla>
  </DomainObject.Predmet.ProtuStrankaListFormatedWithAdressOIB>
  <DomainObject.Predmet.ProtuStrankaListNazivFormated>
    <izvorni_sadrzaj>
      <item>PLAM d.o.o.</item>
    </izvorni_sadrzaj>
    <derivirana_varijabla naziv="DomainObject.Predmet.ProtuStrankaListNazivFormated_1">
      <item>PLAM d.o.o.</item>
    </derivirana_varijabla>
  </DomainObject.Predmet.ProtuStrankaListNazivFormated>
  <DomainObject.Predmet.ProtuStrankaListNazivFormatedOIB>
    <izvorni_sadrzaj>
      <item>PLAM d.o.o., OIB 81737967425</item>
    </izvorni_sadrzaj>
    <derivirana_varijabla naziv="DomainObject.Predmet.ProtuStrankaListNazivFormatedOIB_1">
      <item>PLAM d.o.o., OIB 81737967425</item>
    </derivirana_varijabla>
  </DomainObject.Predmet.ProtuStrankaListNazivFormatedOIB>
  <DomainObject.Predmet.OstaliListFormated>
    <izvorni_sadrzaj>
      <item>Miroslav Kovačić</item>
      <item>ŽDO KARLOVAC</item>
    </izvorni_sadrzaj>
    <derivirana_varijabla naziv="DomainObject.Predmet.OstaliListFormated_1">
      <item>Miroslav Kovačić</item>
      <item>ŽDO KARLOVAC</item>
    </derivirana_varijabla>
  </DomainObject.Predmet.OstaliListFormated>
  <DomainObject.Predmet.OstaliListFormatedOIB>
    <izvorni_sadrzaj>
      <item>Miroslav Kovačić, OIB 60878431360</item>
      <item>ŽDO KARLOVAC</item>
    </izvorni_sadrzaj>
    <derivirana_varijabla naziv="DomainObject.Predmet.OstaliListFormatedOIB_1">
      <item>Miroslav Kovačić, OIB 60878431360</item>
      <item>ŽDO KARLOVAC</item>
    </derivirana_varijabla>
  </DomainObject.Predmet.OstaliListFormatedOIB>
  <DomainObject.Predmet.OstaliListFormatedWithAdress>
    <izvorni_sadrzaj>
      <item>Miroslav Kovačić, Dr. Vladka Mačeka 39, 47000 Karlovac</item>
      <item>ŽDO KARLOVAC, Trg Hrvatskih branitelja 1, III. kat,, 47000 Karlovac</item>
    </izvorni_sadrzaj>
    <derivirana_varijabla naziv="DomainObject.Predmet.OstaliListFormatedWithAdress_1">
      <item>Miroslav Kovačić, Dr. Vladka Mačeka 39, 47000 Karlovac</item>
      <item>ŽDO KARLOVAC, Trg Hrvatskih branitelja 1, III. kat,, 47000 Karlovac</item>
    </derivirana_varijabla>
  </DomainObject.Predmet.OstaliListFormatedWithAdress>
  <DomainObject.Predmet.OstaliListFormatedWithAdressOIB>
    <izvorni_sadrzaj>
      <item>Miroslav Kovačić, OIB 60878431360, Dr. Vladka Mačeka 39, 47000 Karlovac</item>
      <item>ŽDO KARLOVAC, Trg Hrvatskih branitelja 1, III. kat,, 47000 Karlovac</item>
    </izvorni_sadrzaj>
    <derivirana_varijabla naziv="DomainObject.Predmet.OstaliListFormatedWithAdressOIB_1">
      <item>Miroslav Kovačić, OIB 60878431360, Dr. Vladka Mačeka 39, 47000 Karlovac</item>
      <item>ŽDO KARLOVAC, Trg Hrvatskih branitelja 1, III. kat,, 47000 Karlovac</item>
    </derivirana_varijabla>
  </DomainObject.Predmet.OstaliListFormatedWithAdressOIB>
  <DomainObject.Predmet.OstaliListNazivFormated>
    <izvorni_sadrzaj>
      <item>Miroslav Kovačić</item>
      <item>ŽDO KARLOVAC</item>
    </izvorni_sadrzaj>
    <derivirana_varijabla naziv="DomainObject.Predmet.OstaliListNazivFormated_1">
      <item>Miroslav Kovačić</item>
      <item>ŽDO KARLOVAC</item>
    </derivirana_varijabla>
  </DomainObject.Predmet.OstaliListNazivFormated>
  <DomainObject.Predmet.OstaliListNazivFormatedOIB>
    <izvorni_sadrzaj>
      <item>Miroslav Kovačić, OIB 60878431360</item>
      <item>ŽDO KARLOVAC</item>
    </izvorni_sadrzaj>
    <derivirana_varijabla naziv="DomainObject.Predmet.OstaliListNazivFormatedOIB_1">
      <item>Miroslav Kovačić, OIB 60878431360</item>
      <item>ŽDO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St-5940/2016-32</izvorni_sadrzaj>
    <derivirana_varijabla naziv="DomainObject.PoslovniBrojDokumenta_1">St-5940/2016-32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PLAM d.o.o.</izvorni_sadrzaj>
    <derivirana_varijabla naziv="DomainObject.Predmet.ProtustrankaIDrugi_1">PLAM 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PLAM d.o.o., OIB 81737967425, Dr.Vladka Mačeka 39, 47000 Karlovac</izvorni_sadrzaj>
    <derivirana_varijabla naziv="DomainObject.Predmet.ProtustrankaIDrugiAdressOIB_1">PLAM d.o.o., OIB 81737967425, Dr.Vladka Mačeka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PLAM d.o.o.</item>
      <item>Fina, regionalni centar Zagreb, podružnica Karlovac</item>
      <item>Miroslav Kovačić</item>
      <item>ŽDO KARLOVAC</item>
      <item>Miroslav Kovačić</item>
    </izvorni_sadrzaj>
    <derivirana_varijabla naziv="DomainObject.Predmet.SudioniciListNaziv_1">
      <item>PLAM d.o.o.</item>
      <item>Fina, regionalni centar Zagreb, podružnica Karlovac</item>
      <item>Miroslav Kovačić</item>
      <item>ŽDO KARLOVAC</item>
      <item>Miroslav Kovačić</item>
    </derivirana_varijabla>
  </DomainObject.Predmet.SudioniciListNaziv>
  <DomainObject.Predmet.SudioniciListAdressOIB>
    <izvorni_sadrzaj>
      <item>PLAM d.o.o., OIB 81737967425, Dr.Vladka Mačeka 39,47000 Karlovac</item>
      <item>Fina, regionalni centar Zagreb, podružnica Karlovac, OIB 85821130368, Vitezovićeva 1,47000 Karlovac</item>
      <item>Miroslav Kovačić, OIB 60878431360, Dr. Vladka Mačeka 39,47000 Karlovac</item>
      <item>ŽDO KARLOVAC, Trg Hrvatskih branitelja 1, III. kat,,47000 Karlovac</item>
      <item>Miroslav Kovačić, OIB 60878431360, Dr.vladka Mačeka 39,47000 Karlovac</item>
    </izvorni_sadrzaj>
    <derivirana_varijabla naziv="DomainObject.Predmet.SudioniciListAdressOIB_1">
      <item>PLAM d.o.o., OIB 81737967425, Dr.Vladka Mačeka 39,47000 Karlovac</item>
      <item>Fina, regionalni centar Zagreb, podružnica Karlovac, OIB 85821130368, Vitezovićeva 1,47000 Karlovac</item>
      <item>Miroslav Kovačić, OIB 60878431360, Dr. Vladka Mačeka 39,47000 Karlovac</item>
      <item>ŽDO KARLOVAC, Trg Hrvatskih branitelja 1, III. kat,,47000 Karlovac</item>
      <item>Miroslav Kovačić, OIB 60878431360, Dr.vladka Mačeka 39,47000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81737967425</item>
      <item>, OIB 85821130368</item>
      <item>, OIB 60878431360</item>
      <item>, OIB null</item>
      <item>, OIB 60878431360</item>
    </izvorni_sadrzaj>
    <derivirana_varijabla naziv="DomainObject.Predmet.SudioniciListNazivOIB_1">
      <item>, OIB 81737967425</item>
      <item>, OIB 85821130368</item>
      <item>, OIB 60878431360</item>
      <item>, OIB null</item>
      <item>, OIB 60878431360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St-5940/2016-31</izvorni_sadrzaj>
    <derivirana_varijabla naziv="DomainObject.PredzadnjaOdlukaIzPredmeta.Oznaka_1">St-5940/2016-31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3136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2019-03-01T12:45:00Z</dcterms:created>
  <dc:creator>Monika Grbac</dc:creator>
  <cp:lastModifiedBy>Monika Grbac</cp:lastModifiedBy>
  <cp:lastPrinted>2018-12-17T12:43:00Z</cp:lastPrinted>
  <dcterms:modified xmlns:xsi="http://www.w3.org/2001/XMLSchema-instance" xsi:type="dcterms:W3CDTF">2019-03-22T07:39:00Z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St-5940/2016-32 / Odluka - Rješenje (st-5940-16.docx)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