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566a" w14:paraId="ec8566a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4DB8" w:rsidRPr="00984DB8">
        <w:rPr>
          <w:rFonts w:hAnsi="Times New Roman" w:ascii="Times New Roman"/>
          <w:sz w:val="22"/>
          <w:szCs w:val="22"/>
          <w:lang w:val="hr-HR"/>
        </w:rPr>
        <w:t xml:space="preserve">ŠARIĆ GRADNJA d.o.o., </w:t>
      </w:r>
      <w:r w:rsidR="00984DB8">
        <w:rPr>
          <w:rFonts w:hAnsi="Times New Roman" w:ascii="Times New Roman"/>
          <w:sz w:val="22"/>
          <w:szCs w:val="22"/>
          <w:lang w:val="hr-HR"/>
        </w:rPr>
        <w:t>Dubrovnik, Mokošica, Donje Obuljeno 8</w:t>
      </w:r>
      <w:r w:rsidR="00984DB8" w:rsidRPr="00984DB8">
        <w:rPr>
          <w:rFonts w:hAnsi="Times New Roman" w:ascii="Times New Roman"/>
          <w:sz w:val="22"/>
          <w:szCs w:val="22"/>
          <w:lang w:val="hr-HR"/>
        </w:rPr>
        <w:t>, OIB: 37612296705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984DB8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84DB8" w:rsidRPr="00984DB8">
        <w:rPr>
          <w:rFonts w:hAnsi="Times New Roman" w:ascii="Times New Roman"/>
          <w:sz w:val="22"/>
          <w:szCs w:val="22"/>
        </w:rPr>
        <w:t>ŠARIĆ GRADNJA d.o.o.,</w:t>
      </w:r>
      <w:r w:rsidR="00984DB8" w:rsidRPr="00984DB8">
        <w:t xml:space="preserve"> </w:t>
      </w:r>
      <w:r w:rsidR="00984DB8" w:rsidRPr="00984DB8">
        <w:rPr>
          <w:rFonts w:hAnsi="Times New Roman" w:ascii="Times New Roman"/>
          <w:sz w:val="22"/>
          <w:szCs w:val="22"/>
        </w:rPr>
        <w:t>Dubrovnik, Mokošica, Donje Obuljeno 8, OIB: 37612296705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84DB8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984DB8" w:rsidRPr="00984DB8">
        <w:rPr>
          <w:rFonts w:hAnsi="Times New Roman" w:ascii="Times New Roman"/>
          <w:sz w:val="22"/>
          <w:szCs w:val="22"/>
        </w:rPr>
        <w:t>Dinka Trumbić, Split, Lovretska 10, OIB: 43468134790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984DB8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4DB8" w:rsidRPr="00984DB8">
        <w:rPr>
          <w:rFonts w:hAnsi="Times New Roman" w:ascii="Times New Roman"/>
          <w:sz w:val="22"/>
          <w:szCs w:val="22"/>
          <w:lang w:val="hr-HR"/>
        </w:rPr>
        <w:t>ŠARIĆ GRADNJA d.o.o., Dubrovnik,</w:t>
      </w:r>
      <w:r w:rsidR="00984DB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4DB8" w:rsidRPr="00984DB8">
        <w:rPr>
          <w:rFonts w:hAnsi="Times New Roman" w:ascii="Times New Roman"/>
          <w:sz w:val="22"/>
          <w:szCs w:val="22"/>
          <w:lang w:val="hr-HR"/>
        </w:rPr>
        <w:t>Mokošica, Donje Obuljeno 8, OIB: 37612296705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984DB8">
        <w:rPr>
          <w:rFonts w:hAnsi="Times New Roman" w:ascii="Times New Roman"/>
          <w:sz w:val="22"/>
          <w:szCs w:val="22"/>
          <w:lang w:val="hr-HR"/>
        </w:rPr>
        <w:t>Hypo Alpe-Adria-bank</w:t>
      </w:r>
      <w:r w:rsidR="00572F23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75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984DB8">
      <w:rPr>
        <w:rFonts w:hAnsi="Times New Roman" w:ascii="Times New Roman"/>
        <w:b/>
        <w:sz w:val="22"/>
        <w:szCs w:val="22"/>
        <w:lang w:val="hr-HR"/>
      </w:rPr>
      <w:t>95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984DB8">
      <w:rPr>
        <w:rFonts w:hAnsi="Times New Roman" w:ascii="Times New Roman"/>
        <w:b/>
        <w:sz w:val="22"/>
        <w:szCs w:val="22"/>
        <w:lang w:val="hr-HR"/>
      </w:rPr>
      <w:t>95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D7504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5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504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5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5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5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504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5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5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ŠARIĆ GRADNJA društvo s ograničenom odgovornošću za građenje</izvorni_sadrzaj>
    <derivirana_varijabla naziv="DomainObject.Predmet.ProtustrankaFormated_1">  ŠARIĆ GRADNJA društvo s ograničenom odgovornošću za građenje</derivirana_varijabla>
  </DomainObject.Predmet.ProtustrankaFormated>
  <DomainObject.Predmet.ProtustrankaFormatedOIB>
    <izvorni_sadrzaj>  ŠARIĆ GRADNJA društvo s ograničenom odgovornošću za građenje, OIB 37612296705</izvorni_sadrzaj>
    <derivirana_varijabla naziv="DomainObject.Predmet.ProtustrankaFormatedOIB_1">  ŠARIĆ GRADNJA društvo s ograničenom odgovornošću za građenje, OIB 37612296705</derivirana_varijabla>
  </DomainObject.Predmet.ProtustrankaFormatedOIB>
  <DomainObject.Predmet.ProtustrankaFormatedWithAdress>
    <izvorni_sadrzaj> ŠARIĆ GRADNJA društvo s ograničenom odgovornošću za građenje, Mokošica, Donje Obuljeno 8, 20000 Dubrovnik</izvorni_sadrzaj>
    <derivirana_varijabla naziv="DomainObject.Predmet.ProtustrankaFormatedWithAdress_1"> ŠARIĆ GRADNJA društvo s ograničenom odgovornošću za građenje, Mokošica, Donje Obuljeno 8, 20000 Dubrovnik</derivirana_varijabla>
  </DomainObject.Predmet.ProtustrankaFormatedWithAdress>
  <DomainObject.Predmet.ProtustrankaFormatedWithAdressOIB>
    <izvorni_sadrzaj> ŠARIĆ GRADNJA društvo s ograničenom odgovornošću za građenje, OIB 37612296705, Mokošica, Donje Obuljeno 8, 20000 Dubrovnik</izvorni_sadrzaj>
    <derivirana_varijabla naziv="DomainObject.Predmet.ProtustrankaFormatedWithAdressOIB_1"> ŠARIĆ GRADNJA društvo s ograničenom odgovornošću za građenje, OIB 37612296705, Mokošica, Donje Obuljeno 8, 20000 Dubrovnik</derivirana_varijabla>
  </DomainObject.Predmet.ProtustrankaFormatedWithAdressOIB>
  <DomainObject.Predmet.ProtustrankaWithAdress>
    <izvorni_sadrzaj>ŠARIĆ GRADNJA društvo s ograničenom odgovornošću za građenje Mokošica, Donje Obuljeno 8, 20000 Dubrovnik</izvorni_sadrzaj>
    <derivirana_varijabla naziv="DomainObject.Predmet.ProtustrankaWithAdress_1">ŠARIĆ GRADNJA društvo s ograničenom odgovornošću za građenje Mokošica, Donje Obuljeno 8, 20000 Dubrovnik</derivirana_varijabla>
  </DomainObject.Predmet.ProtustrankaWithAdress>
  <DomainObject.Predmet.ProtustrankaWithAdressOIB>
    <izvorni_sadrzaj>ŠARIĆ GRADNJA društvo s ograničenom odgovornošću za građenje, OIB 37612296705, Mokošica, Donje Obuljeno 8, 20000 Dubrovnik</izvorni_sadrzaj>
    <derivirana_varijabla naziv="DomainObject.Predmet.ProtustrankaWithAdressOIB_1">ŠARIĆ GRADNJA društvo s ograničenom odgovornošću za građenje, OIB 37612296705, Mokošica, Donje Obuljeno 8, 20000 Dubrovnik</derivirana_varijabla>
  </DomainObject.Predmet.ProtustrankaWithAdressOIB>
  <DomainObject.Predmet.ProtustrankaNazivFormated>
    <izvorni_sadrzaj>ŠARIĆ GRADNJA društvo s ograničenom odgovornošću za građenje</izvorni_sadrzaj>
    <derivirana_varijabla naziv="DomainObject.Predmet.ProtustrankaNazivFormated_1">ŠARIĆ GRADNJA društvo s ograničenom odgovornošću za građenje</derivirana_varijabla>
  </DomainObject.Predmet.ProtustrankaNazivFormated>
  <DomainObject.Predmet.ProtustrankaNazivFormatedOIB>
    <izvorni_sadrzaj>ŠARIĆ GRADNJA društvo s ograničenom odgovornošću za građenje, OIB 37612296705</izvorni_sadrzaj>
    <derivirana_varijabla naziv="DomainObject.Predmet.ProtustrankaNazivFormatedOIB_1">ŠARIĆ GRADNJA društvo s ograničenom odgovornošću za građenje, OIB 37612296705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329546.29</izvorni_sadrzaj>
    <derivirana_varijabla naziv="DomainObject.Predmet.TrenutnaVrijednost_1">329546.29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ŠARIĆ GRADNJA društvo s ograničenom odgovornošću za građenje</item>
    </izvorni_sadrzaj>
    <derivirana_varijabla naziv="DomainObject.Predmet.ProtuStrankaListFormated_1">
      <item>ŠARIĆ GRADNJA društvo s ograničenom odgovornošću za građenje</item>
    </derivirana_varijabla>
  </DomainObject.Predmet.ProtuStrankaListFormated>
  <DomainObject.Predmet.ProtuStrankaListFormatedOIB>
    <izvorni_sadrzaj>
      <item>ŠARIĆ GRADNJA društvo s ograničenom odgovornošću za građenje, OIB 37612296705</item>
    </izvorni_sadrzaj>
    <derivirana_varijabla naziv="DomainObject.Predmet.ProtuStrankaListFormatedOIB_1">
      <item>ŠARIĆ GRADNJA društvo s ograničenom odgovornošću za građenje, OIB 37612296705</item>
    </derivirana_varijabla>
  </DomainObject.Predmet.ProtuStrankaListFormatedOIB>
  <DomainObject.Predmet.ProtuStrankaListFormatedWithAdress>
    <izvorni_sadrzaj>
      <item>ŠARIĆ GRADNJA društvo s ograničenom odgovornošću za građenje, Mokošica, Donje Obuljeno 8, 20000 Dubrovnik</item>
    </izvorni_sadrzaj>
    <derivirana_varijabla naziv="DomainObject.Predmet.ProtuStrankaListFormatedWithAdress_1">
      <item>ŠARIĆ GRADNJA društvo s ograničenom odgovornošću za građenje, Mokošica, Donje Obuljeno 8, 20000 Dubrovnik</item>
    </derivirana_varijabla>
  </DomainObject.Predmet.ProtuStrankaListFormatedWithAdress>
  <DomainObject.Predmet.ProtuStrankaListFormatedWithAdressOIB>
    <izvorni_sadrzaj>
      <item>ŠARIĆ GRADNJA društvo s ograničenom odgovornošću za građenje, OIB 37612296705, Mokošica, Donje Obuljeno 8, 20000 Dubrovnik</item>
    </izvorni_sadrzaj>
    <derivirana_varijabla naziv="DomainObject.Predmet.ProtuStrankaListFormatedWithAdressOIB_1">
      <item>ŠARIĆ GRADNJA društvo s ograničenom odgovornošću za građenje, OIB 37612296705, Mokošica, Donje Obuljeno 8, 20000 Dubrovnik</item>
    </derivirana_varijabla>
  </DomainObject.Predmet.ProtuStrankaListFormatedWithAdressOIB>
  <DomainObject.Predmet.ProtuStrankaListNazivFormated>
    <izvorni_sadrzaj>
      <item>ŠARIĆ GRADNJA društvo s ograničenom odgovornošću za građenje</item>
    </izvorni_sadrzaj>
    <derivirana_varijabla naziv="DomainObject.Predmet.ProtuStrankaListNazivFormated_1">
      <item>ŠARIĆ GRADNJA društvo s ograničenom odgovornošću za građenje</item>
    </derivirana_varijabla>
  </DomainObject.Predmet.ProtuStrankaListNazivFormated>
  <DomainObject.Predmet.ProtuStrankaListNazivFormatedOIB>
    <izvorni_sadrzaj>
      <item>ŠARIĆ GRADNJA društvo s ograničenom odgovornošću za građenje, OIB 37612296705</item>
    </izvorni_sadrzaj>
    <derivirana_varijabla naziv="DomainObject.Predmet.ProtuStrankaListNazivFormatedOIB_1">
      <item>ŠARIĆ GRADNJA društvo s ograničenom odgovornošću za građenje, OIB 37612296705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ŠARIĆ GRADNJA društvo s ograničenom odgovornošću za građenje</izvorni_sadrzaj>
    <derivirana_varijabla naziv="DomainObject.Predmet.ProtustrankaIDrugi_1">ŠARIĆ GRADNJA društvo s ograničenom odgovornošću za građenje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ŠARIĆ GRADNJA društvo s ograničenom odgovornošću za građenje, OIB 37612296705, Mokošica, Donje Obuljeno 8, 20000 Dubrovnik</izvorni_sadrzaj>
    <derivirana_varijabla naziv="DomainObject.Predmet.ProtustrankaIDrugiAdressOIB_1">ŠARIĆ GRADNJA društvo s ograničenom odgovornošću za građenje, OIB 37612296705, Mokošica, Donje Obuljeno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ŠARIĆ GRADNJA društvo s ograničenom odgovornošću za građenje</item>
      <item>FINA,RC SPLIT,Podružnica Dubrovnik</item>
    </izvorni_sadrzaj>
    <derivirana_varijabla naziv="DomainObject.Predmet.SudioniciListNaziv_1">
      <item>ŠARIĆ GRADNJA društvo s ograničenom odgovornošću za građenje</item>
      <item>FINA,RC SPLIT,Podružnica Dubrovnik</item>
    </derivirana_varijabla>
  </DomainObject.Predmet.SudioniciListNaziv>
  <DomainObject.Predmet.SudioniciListAdressOIB>
    <izvorni_sadrzaj>
      <item>ŠARIĆ GRADNJA društvo s ograničenom odgovornošću za građenje, OIB 37612296705, Mokošica, Donje Obuljeno 8,20000 Dubrovnik</item>
      <item>FINA,RC SPLIT,Podružnica Dubrovnik, OIB 85821130368, Vukovarska 2,20000 Dubrovnik</item>
    </izvorni_sadrzaj>
    <derivirana_varijabla naziv="DomainObject.Predmet.SudioniciListAdressOIB_1">
      <item>ŠARIĆ GRADNJA društvo s ograničenom odgovornošću za građenje, OIB 37612296705, Mokošica, Donje Obuljeno 8,20000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37612296705</item>
      <item>, OIB 85821130368</item>
    </izvorni_sadrzaj>
    <derivirana_varijabla naziv="DomainObject.Predmet.SudioniciListNazivOIB_1">
      <item>, OIB 37612296705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A7F29-263C-4A06-8624-887C7E590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2705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2016-03-08T08:48:00Z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