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761d" w14:paraId="ff1761d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E22DDE">
        <w:t>Trgovački sud u Pazinu, po stečajnoj sutkinji Tijani Licul, po prijedlogu predlagatelja Financijske agencije, OIB: 85821130368, Regionalni centar Rijeka, Podružnica Pula, Giardini 5, radi otvaranja stečajnog postupka nad dužnikom STITCH LEATHER  j.d.o.o. u likvidaciji Gračišće, Mandalenčići 7, OIB: 10901116746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A650DF">
        <w:rPr>
          <w:szCs w:val="24"/>
          <w:lang w:val="hr-HR"/>
        </w:rPr>
        <w:t xml:space="preserve">Jadranki Šegota iz Rijeke, Šetalište I. G. Kovačića 31, OIB: </w:t>
      </w:r>
      <w:r w:rsidR="003C7D9C">
        <w:rPr>
          <w:szCs w:val="24"/>
          <w:lang w:val="hr-HR"/>
        </w:rPr>
        <w:t>11978633369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E22DDE">
        <w:t>STITCH LEATHER  j.d.o.o. u likvidaciji Gračišće, Mandalenčići 7, OIB: 10901116746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E22DDE">
        <w:rPr>
          <w:szCs w:val="24"/>
          <w:lang w:val="hr-HR"/>
        </w:rPr>
        <w:t>311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E22DDE">
        <w:rPr>
          <w:szCs w:val="24"/>
          <w:lang w:val="hr-HR"/>
        </w:rPr>
        <w:t>311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</w:t>
      </w:r>
      <w:r w:rsidR="00E22DDE">
        <w:rPr>
          <w:szCs w:val="24"/>
          <w:lang w:val="hr-HR"/>
        </w:rPr>
        <w:t>7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E0CA8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DDE" w:rsidP="00E95B75" w:rsidR="00E22DDE">
      <w:r>
        <w:separator/>
      </w:r>
    </w:p>
  </w:endnote>
  <w:endnote w:id="0" w:type="continuationSeparator">
    <w:p w:rsidRDefault="00E22DDE" w:rsidP="00E95B75" w:rsidR="00E22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DDE" w:rsidP="00E95B75" w:rsidR="00E22DDE">
      <w:r>
        <w:separator/>
      </w:r>
    </w:p>
  </w:footnote>
  <w:footnote w:id="0" w:type="continuationSeparator">
    <w:p w:rsidRDefault="00E22DDE" w:rsidP="00E95B75" w:rsidR="00E22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E22DDE" w:rsidP="00E22DDE" w:rsidR="00E22DDE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0A1D" w:rsidRPr="00D30A1D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311/2018-5</w:t>
        </w:r>
      </w:p>
      <w:p w:rsidRDefault="00E22DDE" w:rsidP="00515E98" w:rsidR="00E22DDE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E22DDE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22DDE" w:rsidR="00E22DD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22DD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22DDE" w:rsidR="00E22DD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E22DDE" w:rsidP="00452E08" w:rsidR="00E22DDE">
        <w:pPr>
          <w:rPr>
            <w:rFonts w:eastAsia="MS Mincho" w:hAnsi="Cambria" w:ascii="Cambria"/>
            <w:lang w:eastAsia="en-US"/>
          </w:rPr>
        </w:pPr>
      </w:p>
      <w:p w:rsidRDefault="00E22DDE" w:rsidP="00515E98" w:rsidR="00E22DDE">
        <w:pPr>
          <w:pStyle w:val="Zaglavlje"/>
          <w:jc w:val="right"/>
        </w:pPr>
      </w:p>
      <w:p w:rsidRDefault="00D30A1D" w:rsidP="00E30495" w:rsidR="00E22DDE">
        <w:pPr>
          <w:pStyle w:val="Zaglavlje"/>
          <w:jc w:val="right"/>
        </w:pPr>
      </w:p>
    </w:sdtContent>
  </w:sdt>
  <w:p w:rsidRDefault="00E22DDE" w:rsidR="00E22D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DDE" w:rsidP="0000569A" w:rsidR="00E22DDE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311/2018-5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0A1D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0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A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A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A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A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0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A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A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A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A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STITCH LEATHER j.d.o.o. u likvidaciji, GRAČIŠĆE zastupanog po punomoćniku Jadranka Šegota</izvorni_sadrzaj>
    <derivirana_varijabla naziv="DomainObject.Predmet.ProtustrankaFormated_1">  STITCH LEATHER j.d.o.o. u likvidaciji, GRAČIŠĆE zastupanog po punomoćniku Jadranka Šegota</derivirana_varijabla>
  </DomainObject.Predmet.ProtustrankaFormated>
  <DomainObject.Predmet.ProtustrankaFormatedOIB>
    <izvorni_sadrzaj>  STITCH LEATHER j.d.o.o. u likvidaciji, GRAČIŠĆE, OIB 10901116746 zastupanog po punomoćniku Jadranka Šegota</izvorni_sadrzaj>
    <derivirana_varijabla naziv="DomainObject.Predmet.ProtustrankaFormatedOIB_1">  STITCH LEATHER j.d.o.o. u likvidaciji, GRAČIŠĆE, OIB 10901116746 zastupanog po punomoćniku Jadranka Šegota</derivirana_varijabla>
  </DomainObject.Predmet.ProtustrankaFormatedOIB>
  <DomainObject.Predmet.ProtustrankaFormatedWithAdress>
    <izvorni_sadrzaj> STITCH LEATHER j.d.o.o. u likvidaciji, GRAČIŠĆE, Mandalenčići 7, 52403 Gračišće zastupanog po punomoćniku Jadranka Šegota</izvorni_sadrzaj>
    <derivirana_varijabla naziv="DomainObject.Predmet.ProtustrankaFormatedWithAdress_1"> STITCH LEATHER j.d.o.o. u likvidaciji, GRAČIŠĆE, Mandalenčići 7, 52403 Gračišće zastupanog po punomoćniku Jadranka Šegota</derivirana_varijabla>
  </DomainObject.Predmet.ProtustrankaFormatedWithAdress>
  <DomainObject.Predmet.ProtustrankaFormatedWithAdressOIB>
    <izvorni_sadrzaj> STITCH LEATHER j.d.o.o. u likvidaciji, GRAČIŠĆE, OIB 10901116746, Mandalenčići 7, 52403 Gračišće zastupanog po punomoćniku Jadranka Šegota</izvorni_sadrzaj>
    <derivirana_varijabla naziv="DomainObject.Predmet.ProtustrankaFormatedWithAdressOIB_1"> STITCH LEATHER j.d.o.o. u likvidaciji, GRAČIŠĆE, OIB 10901116746, Mandalenčići 7, 52403 Gračišće zastupanog po punomoćniku Jadranka Šegota</derivirana_varijabla>
  </DomainObject.Predmet.ProtustrankaFormatedWithAdressOIB>
  <DomainObject.Predmet.ProtustrankaWithAdress>
    <izvorni_sadrzaj>STITCH LEATHER j.d.o.o. u likvidaciji, GRAČIŠĆE Mandalenčići 7, 52403 Gračišće</izvorni_sadrzaj>
    <derivirana_varijabla naziv="DomainObject.Predmet.ProtustrankaWithAdress_1">STITCH LEATHER j.d.o.o. u likvidaciji, GRAČIŠĆE Mandalenčići 7, 52403 Gračišće</derivirana_varijabla>
  </DomainObject.Predmet.ProtustrankaWithAdress>
  <DomainObject.Predmet.ProtustrankaWithAdressOIB>
    <izvorni_sadrzaj>STITCH LEATHER j.d.o.o. u likvidaciji, GRAČIŠĆE, OIB 10901116746, Mandalenčići 7, 52403 Gračišće</izvorni_sadrzaj>
    <derivirana_varijabla naziv="DomainObject.Predmet.ProtustrankaWithAdressOIB_1">STITCH LEATHER j.d.o.o. u likvidaciji, GRAČIŠĆE, OIB 10901116746, Mandalenčići 7, 52403 Gračišće</derivirana_varijabla>
  </DomainObject.Predmet.ProtustrankaWithAdressOIB>
  <DomainObject.Predmet.ProtustrankaNazivFormated>
    <izvorni_sadrzaj>STITCH LEATHER j.d.o.o. u likvidaciji, GRAČIŠĆE</izvorni_sadrzaj>
    <derivirana_varijabla naziv="DomainObject.Predmet.ProtustrankaNazivFormated_1">STITCH LEATHER j.d.o.o. u likvidaciji, GRAČIŠĆE</derivirana_varijabla>
  </DomainObject.Predmet.ProtustrankaNazivFormated>
  <DomainObject.Predmet.ProtustrankaNazivFormatedOIB>
    <izvorni_sadrzaj>STITCH LEATHER j.d.o.o. u likvidaciji, GRAČIŠĆE, OIB 10901116746</izvorni_sadrzaj>
    <derivirana_varijabla naziv="DomainObject.Predmet.ProtustrankaNazivFormatedOIB_1">STITCH LEATHER j.d.o.o. u likvidaciji, GRAČIŠĆE, OIB 10901116746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37793.05</izvorni_sadrzaj>
    <derivirana_varijabla naziv="DomainObject.Predmet.TrenutnaVrijednost_1">37793.05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STITCH LEATHER j.d.o.o. u likvidaciji, GRAČIŠĆE zastupanog po punomoćniku Jadranka Šegota</item>
    </izvorni_sadrzaj>
    <derivirana_varijabla naziv="DomainObject.Predmet.ProtuStrankaListFormated_1">
      <item>STITCH LEATHER j.d.o.o. u likvidaciji, GRAČIŠĆE zastupanog po punomoćniku Jadranka Šegota</item>
    </derivirana_varijabla>
  </DomainObject.Predmet.ProtuStrankaListFormated>
  <DomainObject.Predmet.ProtuStrankaListFormatedOIB>
    <izvorni_sadrzaj>
      <item>STITCH LEATHER j.d.o.o. u likvidaciji, GRAČIŠĆE, OIB 10901116746 zastupanog po punomoćniku Jadranka Šegota</item>
    </izvorni_sadrzaj>
    <derivirana_varijabla naziv="DomainObject.Predmet.ProtuStrankaListFormatedOIB_1">
      <item>STITCH LEATHER j.d.o.o. u likvidaciji, GRAČIŠĆE, OIB 10901116746 zastupanog po punomoćniku Jadranka Šegota</item>
    </derivirana_varijabla>
  </DomainObject.Predmet.ProtuStrankaListFormatedOIB>
  <DomainObject.Predmet.ProtuStrankaListFormatedWithAdress>
    <izvorni_sadrzaj>
      <item>STITCH LEATHER j.d.o.o. u likvidaciji, GRAČIŠĆE, Mandalenčići 7, 52403 Gračišće zastupanog po punomoćniku Jadranka Šegota</item>
    </izvorni_sadrzaj>
    <derivirana_varijabla naziv="DomainObject.Predmet.ProtuStrankaListFormatedWithAdress_1">
      <item>STITCH LEATHER j.d.o.o. u likvidaciji, GRAČIŠĆE, Mandalenčići 7, 52403 Gračišće zastupanog po punomoćniku Jadranka Šegota</item>
    </derivirana_varijabla>
  </DomainObject.Predmet.ProtuStrankaListFormatedWithAdress>
  <DomainObject.Predmet.ProtuStrankaListFormatedWithAdressOIB>
    <izvorni_sadrzaj>
      <item>STITCH LEATHER j.d.o.o. u likvidaciji, GRAČIŠĆE, OIB 10901116746, Mandalenčići 7, 52403 Gračišće zastupanog po punomoćniku Jadranka Šegota</item>
    </izvorni_sadrzaj>
    <derivirana_varijabla naziv="DomainObject.Predmet.ProtuStrankaListFormatedWithAdressOIB_1">
      <item>STITCH LEATHER j.d.o.o. u likvidaciji, GRAČIŠĆE, OIB 10901116746, Mandalenčići 7, 52403 Gračišće zastupanog po punomoćniku Jadranka Šegota</item>
    </derivirana_varijabla>
  </DomainObject.Predmet.ProtuStrankaListFormatedWithAdressOIB>
  <DomainObject.Predmet.ProtuStrankaListNazivFormated>
    <izvorni_sadrzaj>
      <item>STITCH LEATHER j.d.o.o. u likvidaciji, GRAČIŠĆE</item>
    </izvorni_sadrzaj>
    <derivirana_varijabla naziv="DomainObject.Predmet.ProtuStrankaListNazivFormated_1">
      <item>STITCH LEATHER j.d.o.o. u likvidaciji, GRAČIŠĆE</item>
    </derivirana_varijabla>
  </DomainObject.Predmet.ProtuStrankaListNazivFormated>
  <DomainObject.Predmet.ProtuStrankaListNazivFormatedOIB>
    <izvorni_sadrzaj>
      <item>STITCH LEATHER j.d.o.o. u likvidaciji, GRAČIŠĆE, OIB 10901116746</item>
    </izvorni_sadrzaj>
    <derivirana_varijabla naziv="DomainObject.Predmet.ProtuStrankaListNazivFormatedOIB_1">
      <item>STITCH LEATHER j.d.o.o. u likvidaciji, GRAČIŠĆE, OIB 10901116746</item>
    </derivirana_varijabla>
  </DomainObject.Predmet.ProtuStrankaListNazivFormatedOIB>
  <DomainObject.Predmet.OstaliListFormated>
    <izvorni_sadrzaj>
      <item>Jadranka Šegota punomoćnica sudionika u postupku STITCH LEATHER j.d.o.o. u likvidaciji, GRAČIŠĆE</item>
    </izvorni_sadrzaj>
    <derivirana_varijabla naziv="DomainObject.Predmet.OstaliListFormated_1">
      <item>Jadranka Šegota punomoćnica sudionika u postupku STITCH LEATHER j.d.o.o. u likvidaciji, GRAČIŠĆE</item>
    </derivirana_varijabla>
  </DomainObject.Predmet.OstaliListFormated>
  <DomainObject.Predmet.OstaliListFormatedOIB>
    <izvorni_sadrzaj>
      <item>Jadranka Šegota, OIB 11978633369 punomoćnica sudionika u postupku STITCH LEATHER j.d.o.o. u likvidaciji, GRAČIŠĆE</item>
    </izvorni_sadrzaj>
    <derivirana_varijabla naziv="DomainObject.Predmet.OstaliListFormatedOIB_1">
      <item>Jadranka Šegota, OIB 11978633369 punomoćnica sudionika u postupku STITCH LEATHER j.d.o.o. u likvidaciji, GRAČIŠĆE</item>
    </derivirana_varijabla>
  </DomainObject.Predmet.OstaliListFormatedOIB>
  <DomainObject.Predmet.OstaliListFormatedWithAdress>
    <izvorni_sadrzaj>
      <item>Jadranka Šegota, Šet. I.g. Kovačića 31, 51000 Rijeka punomoćnica sudionika u postupku STITCH LEATHER j.d.o.o. u likvidaciji, GRAČIŠĆE</item>
    </izvorni_sadrzaj>
    <derivirana_varijabla naziv="DomainObject.Predmet.OstaliListFormatedWithAdress_1">
      <item>Jadranka Šegota, Šet. I.g. Kovačića 31, 51000 Rijeka punomoćnica sudionika u postupku STITCH LEATHER j.d.o.o. u likvidaciji, GRAČIŠĆE</item>
    </derivirana_varijabla>
  </DomainObject.Predmet.OstaliListFormatedWithAdress>
  <DomainObject.Predmet.OstaliListFormatedWithAdressOIB>
    <izvorni_sadrzaj>
      <item>Jadranka Šegota, OIB 11978633369, Šet. I.g. Kovačića 31, 51000 Rijeka punomoćnica sudionika u postupku STITCH LEATHER j.d.o.o. u likvidaciji, GRAČIŠĆE</item>
    </izvorni_sadrzaj>
    <derivirana_varijabla naziv="DomainObject.Predmet.OstaliListFormatedWithAdressOIB_1">
      <item>Jadranka Šegota, OIB 11978633369, Šet. I.g. Kovačića 31, 51000 Rijeka punomoćnica sudionika u postupku STITCH LEATHER j.d.o.o. u likvidaciji, GRAČIŠĆE</item>
    </derivirana_varijabla>
  </DomainObject.Predmet.OstaliListFormatedWithAdressOIB>
  <DomainObject.Predmet.OstaliListNazivFormated>
    <izvorni_sadrzaj>
      <item>Jadranka Šegota</item>
    </izvorni_sadrzaj>
    <derivirana_varijabla naziv="DomainObject.Predmet.OstaliListNazivFormated_1">
      <item>Jadranka Šegota</item>
    </derivirana_varijabla>
  </DomainObject.Predmet.OstaliListNazivFormated>
  <DomainObject.Predmet.OstaliListNazivFormatedOIB>
    <izvorni_sadrzaj>
      <item>Jadranka Šegota, OIB 11978633369</item>
    </izvorni_sadrzaj>
    <derivirana_varijabla naziv="DomainObject.Predmet.OstaliListNazivFormatedOIB_1">
      <item>Jadranka Šegota, OIB 11978633369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STITCH LEATHER j.d.o.o. u likvidaciji, GRAČIŠĆE</izvorni_sadrzaj>
    <derivirana_varijabla naziv="DomainObject.Predmet.ProtustrankaIDrugi_1">STITCH LEATHER j.d.o.o. u likvidaciji, GRAČIŠĆE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STITCH LEATHER j.d.o.o. u likvidaciji, GRAČIŠĆE, OIB 10901116746, Mandalenčići 7, 52403 Gračišće</izvorni_sadrzaj>
    <derivirana_varijabla naziv="DomainObject.Predmet.ProtustrankaIDrugiAdressOIB_1">STITCH LEATHER j.d.o.o. u likvidaciji, GRAČIŠĆE, OIB 10901116746, Mandalenčići 7,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STITCH LEATHER j.d.o.o. u likvidaciji, GRAČIŠĆE</item>
      <item>Jadranka Šegota</item>
    </izvorni_sadrzaj>
    <derivirana_varijabla naziv="DomainObject.Predmet.SudioniciListNaziv_1">
      <item>FINANCIJSKA AGENCIJA, RC RIJEKA, PODRUŽNICA PULA, PULA</item>
      <item>STITCH LEATHER j.d.o.o. u likvidaciji, GRAČIŠĆE</item>
      <item>Jadranka Šegota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izvorni_sadrzaj>
    <derivirana_varijabla naziv="DomainObject.Predmet.SudioniciListAdressOIB_1"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10901116746</item>
      <item>, OIB 11978633369</item>
    </izvorni_sadrzaj>
    <derivirana_varijabla naziv="DomainObject.Predmet.SudioniciListNazivOIB_1">
      <item>, OIB 85821130368</item>
      <item>, OIB 10901116746</item>
      <item>, OIB 11978633369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B2E0B-E04D-48B1-B82C-F06127C84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5197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2018-09-17T07:17:00Z</dcterms:created>
  <dc:creator>Jasmina Matika</dc:creator>
  <cp:lastModifiedBy>Sanja Prodan</cp:lastModifiedBy>
  <cp:lastPrinted>2018-09-17T07:21:00Z</cp:lastPrinted>
  <dcterms:modified xmlns:xsi="http://www.w3.org/2001/XMLSchema-instance" xsi:type="dcterms:W3CDTF">2018-09-17T07:21:00Z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(St-311-2018-5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