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eaf1" w14:paraId="c73eaf1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</w:t>
      </w:r>
      <w:r w:rsidR="002D5E22">
        <w:rPr>
          <w:noProof/>
        </w:rPr>
        <w:t xml:space="preserve"> </w:t>
      </w:r>
      <w:r>
        <w:rPr>
          <w:noProof/>
        </w:rPr>
        <w:t xml:space="preserve">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9774F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3. </w:t>
      </w:r>
      <w:proofErr w:type="gramStart"/>
      <w:r w:rsidR="009774F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gramEnd"/>
      <w:r w:rsidR="009774F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provedbu skraćenoga stečajnog postupka nad dužnikom</w:t>
      </w:r>
      <w:r w:rsidR="00E07E7A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JOSE LUCIEN</w:t>
      </w:r>
      <w:r w:rsidR="00E07E7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E07E7A" w:rsidRPr="00594531">
        <w:rPr>
          <w:rFonts w:cs="Times New Roman" w:hAnsi="Times New Roman" w:ascii="Times New Roman"/>
          <w:sz w:val="24"/>
          <w:szCs w:val="24"/>
        </w:rPr>
        <w:t xml:space="preserve">d.o.o., </w:t>
      </w:r>
      <w:r w:rsidR="00E07E7A">
        <w:rPr>
          <w:rFonts w:cs="Times New Roman" w:hAnsi="Times New Roman" w:ascii="Times New Roman"/>
          <w:sz w:val="24"/>
          <w:szCs w:val="24"/>
        </w:rPr>
        <w:t>Zaton</w:t>
      </w:r>
      <w:r w:rsidR="00E07E7A" w:rsidRPr="00594531">
        <w:rPr>
          <w:rFonts w:cs="Times New Roman" w:hAnsi="Times New Roman" w:ascii="Times New Roman"/>
          <w:sz w:val="24"/>
          <w:szCs w:val="24"/>
        </w:rPr>
        <w:t xml:space="preserve">, </w:t>
      </w:r>
      <w:r w:rsidR="00E07E7A">
        <w:rPr>
          <w:rFonts w:cs="Times New Roman" w:hAnsi="Times New Roman" w:ascii="Times New Roman"/>
          <w:sz w:val="24"/>
          <w:szCs w:val="24"/>
        </w:rPr>
        <w:t>Raslinska cesta 31</w:t>
      </w:r>
      <w:r w:rsidR="00E07E7A" w:rsidRPr="00594531">
        <w:rPr>
          <w:rFonts w:cs="Times New Roman" w:hAnsi="Times New Roman" w:ascii="Times New Roman"/>
          <w:sz w:val="24"/>
          <w:szCs w:val="24"/>
        </w:rPr>
        <w:t xml:space="preserve">, OIB: </w:t>
      </w:r>
      <w:r w:rsidR="00E07E7A">
        <w:rPr>
          <w:rFonts w:cs="Times New Roman" w:hAnsi="Times New Roman" w:ascii="Times New Roman"/>
          <w:sz w:val="24"/>
          <w:szCs w:val="24"/>
        </w:rPr>
        <w:t>70183745465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14. </w:t>
      </w:r>
      <w:proofErr w:type="gramStart"/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siječnja</w:t>
      </w:r>
      <w:proofErr w:type="gramEnd"/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i j e š i o  j e</w:t>
      </w: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51639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Otvara se skraćeni stečajni postupak 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dužnikom</w:t>
      </w:r>
      <w:r w:rsidR="00E07E7A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JOSE LUCIEN</w:t>
      </w:r>
      <w:r w:rsidR="00E07E7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E07E7A" w:rsidRPr="00594531">
        <w:rPr>
          <w:rFonts w:cs="Times New Roman" w:hAnsi="Times New Roman" w:ascii="Times New Roman"/>
          <w:sz w:val="24"/>
          <w:szCs w:val="24"/>
        </w:rPr>
        <w:t xml:space="preserve">d.o.o., </w:t>
      </w:r>
      <w:r w:rsidR="00E07E7A">
        <w:rPr>
          <w:rFonts w:cs="Times New Roman" w:hAnsi="Times New Roman" w:ascii="Times New Roman"/>
          <w:sz w:val="24"/>
          <w:szCs w:val="24"/>
        </w:rPr>
        <w:t>Zaton</w:t>
      </w:r>
      <w:r w:rsidR="00E07E7A" w:rsidRPr="00594531">
        <w:rPr>
          <w:rFonts w:cs="Times New Roman" w:hAnsi="Times New Roman" w:ascii="Times New Roman"/>
          <w:sz w:val="24"/>
          <w:szCs w:val="24"/>
        </w:rPr>
        <w:t xml:space="preserve">, </w:t>
      </w:r>
      <w:r w:rsidR="00E07E7A">
        <w:rPr>
          <w:rFonts w:cs="Times New Roman" w:hAnsi="Times New Roman" w:ascii="Times New Roman"/>
          <w:sz w:val="24"/>
          <w:szCs w:val="24"/>
        </w:rPr>
        <w:t>Raslinska cesta 31</w:t>
      </w:r>
      <w:r w:rsidR="00E07E7A" w:rsidRPr="00594531">
        <w:rPr>
          <w:rFonts w:cs="Times New Roman" w:hAnsi="Times New Roman" w:ascii="Times New Roman"/>
          <w:sz w:val="24"/>
          <w:szCs w:val="24"/>
        </w:rPr>
        <w:t xml:space="preserve">, OIB: </w:t>
      </w:r>
      <w:r w:rsidR="00E07E7A">
        <w:rPr>
          <w:rFonts w:cs="Times New Roman" w:hAnsi="Times New Roman" w:ascii="Times New Roman"/>
          <w:sz w:val="24"/>
          <w:szCs w:val="24"/>
        </w:rPr>
        <w:t>70183745465</w:t>
      </w:r>
      <w:r w:rsidR="009C63D7" w:rsidRPr="00516398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14</w:t>
      </w:r>
      <w:r w:rsidR="00CB3332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siječnja</w:t>
      </w:r>
      <w:proofErr w:type="gramEnd"/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2019</w:t>
      </w:r>
      <w:r w:rsidR="00751DFA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1A69A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14,11 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51639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51639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BD12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BF6038" w:rsidR="003D5288" w:rsidRPr="009774FD">
      <w:pPr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9774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C70B09" w:rsidRPr="009774FD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997A2D" w:rsidRPr="009774FD">
        <w:rPr>
          <w:rFonts w:cs="Times New Roman" w:eastAsia="Times New Roman" w:hAnsi="Times New Roman" w:ascii="Times New Roman"/>
          <w:sz w:val="24"/>
          <w:szCs w:val="24"/>
          <w:lang w:eastAsia="hr-HR"/>
        </w:rPr>
        <w:t>og upravitelja</w:t>
      </w:r>
      <w:r w:rsidRPr="009774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9774F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se</w:t>
      </w:r>
      <w:r w:rsidR="009774FD" w:rsidRPr="009774FD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Ante Vukašina iz Zadra, Dr. Franje Tuđmana 46C,  OIB: 65643961597</w:t>
      </w:r>
      <w:r w:rsidR="00BF6038" w:rsidRPr="009774FD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915C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Zaključuje se skraćeni stečajni postupak 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="00E07E7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774F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dužnikom </w:t>
      </w:r>
      <w:r w:rsidR="00E07E7A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JOSE LUCIEN</w:t>
      </w:r>
      <w:r w:rsidR="00E07E7A"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 </w:t>
      </w:r>
      <w:r w:rsidR="00E07E7A" w:rsidRPr="00594531">
        <w:rPr>
          <w:rFonts w:cs="Times New Roman" w:hAnsi="Times New Roman" w:ascii="Times New Roman"/>
          <w:sz w:val="24"/>
          <w:szCs w:val="24"/>
        </w:rPr>
        <w:t xml:space="preserve">d.o.o., </w:t>
      </w:r>
      <w:r w:rsidR="00E07E7A">
        <w:rPr>
          <w:rFonts w:cs="Times New Roman" w:hAnsi="Times New Roman" w:ascii="Times New Roman"/>
          <w:sz w:val="24"/>
          <w:szCs w:val="24"/>
        </w:rPr>
        <w:t>Zaton</w:t>
      </w:r>
      <w:r w:rsidR="00E07E7A" w:rsidRPr="00594531">
        <w:rPr>
          <w:rFonts w:cs="Times New Roman" w:hAnsi="Times New Roman" w:ascii="Times New Roman"/>
          <w:sz w:val="24"/>
          <w:szCs w:val="24"/>
        </w:rPr>
        <w:t xml:space="preserve">, </w:t>
      </w:r>
      <w:r w:rsidR="00E07E7A">
        <w:rPr>
          <w:rFonts w:cs="Times New Roman" w:hAnsi="Times New Roman" w:ascii="Times New Roman"/>
          <w:sz w:val="24"/>
          <w:szCs w:val="24"/>
        </w:rPr>
        <w:t>Raslinska cesta 31</w:t>
      </w:r>
      <w:r w:rsidR="00E07E7A" w:rsidRPr="00594531">
        <w:rPr>
          <w:rFonts w:cs="Times New Roman" w:hAnsi="Times New Roman" w:ascii="Times New Roman"/>
          <w:sz w:val="24"/>
          <w:szCs w:val="24"/>
        </w:rPr>
        <w:t xml:space="preserve">, OIB: </w:t>
      </w:r>
      <w:r w:rsidR="00E07E7A">
        <w:rPr>
          <w:rFonts w:cs="Times New Roman" w:hAnsi="Times New Roman" w:ascii="Times New Roman"/>
          <w:sz w:val="24"/>
          <w:szCs w:val="24"/>
        </w:rPr>
        <w:t>70183745465</w:t>
      </w:r>
      <w:r w:rsidR="00BD12C8">
        <w:rPr>
          <w:rFonts w:cs="Times New Roman" w:hAnsi="Times New Roman" w:ascii="Times New Roman"/>
          <w:sz w:val="24"/>
          <w:szCs w:val="24"/>
        </w:rPr>
        <w:t>.</w:t>
      </w:r>
      <w:r w:rsidR="00BC0D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</w:t>
      </w:r>
      <w:proofErr w:type="gram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Šibenik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9774F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3.</w:t>
      </w:r>
      <w:proofErr w:type="gramEnd"/>
      <w:r w:rsidR="009774F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9774F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listopada</w:t>
      </w:r>
      <w:proofErr w:type="gramEnd"/>
      <w:r w:rsidR="009774FD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</w:t>
      </w: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bile ispunjene pretpostavke iz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</w:t>
      </w:r>
      <w:r w:rsidR="00BC0DF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6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gramStart"/>
      <w:r w:rsidR="0012660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listopada</w:t>
      </w:r>
      <w:proofErr w:type="gram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e-oglasnoj ploči suda kojim su pozvane osobe ovlaštene za zastupanje dužnika po zakonu u roku od 15 dana dostaviti javnobilježnički ovjerovljen popis imovine i obveza dužnika na propisanom obrazcu. Istim oglasom pozvani su dužnikovi vjerovnici najkasnije u roku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Osobe ovlaštene za zastupanje dužnika po zakonu nisu u ostavljenom roku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Temeljem gore navedenog, smatra se da je dužnik nesposoban za plaćanje, pa je stoga temeljem odredbe čl. 431. st. 1.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odlučeno kao u točkama I i III izreke ovog rješenja.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 stečajnog upravitelja odabran je primjenom odredbe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14.</w:t>
      </w:r>
      <w:proofErr w:type="gramEnd"/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siječnja</w:t>
      </w:r>
      <w:proofErr w:type="gramEnd"/>
      <w:r w:rsidR="00BC0DF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9076CF" w:rsidP="009C63D7" w:rsidR="001A69A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A69AD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 – ovlaštena službenica                     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1A69AD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Paula Mikulić</w:t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9076CF">
        <w:rPr>
          <w:rFonts w:cs="Times New Roman" w:hAnsi="Times New Roman" w:ascii="Times New Roman"/>
          <w:sz w:val="24"/>
          <w:szCs w:val="24"/>
        </w:rPr>
        <w:tab/>
      </w:r>
      <w:r w:rsidR="005B54D4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65CEF">
        <w:rPr>
          <w:rFonts w:cs="Times New Roman" w:hAnsi="Times New Roman" w:ascii="Times New Roman"/>
          <w:sz w:val="24"/>
          <w:szCs w:val="24"/>
        </w:rPr>
        <w:t xml:space="preserve">  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Protiv ovoga rješenja može se izjaviti žalba u roku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dostave pisanog otpravka istog, putem ovog suda u tri istovjetna primjerka (čl. 12.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čl. 19. SZ-a). O žalbi odlučuje sudac pojedinac ovog suda.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 ne odgađa provedbu rješenja.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Protiv ovog rješenja žalbu može izjaviti i osoba ovlaštena za zastupanje dužnika po zakonu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nastupanja pravnih posljedica otvaranja stečajnoga postupka (čl. 128. st.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C0DFA" w:rsidP="003D5288" w:rsidR="00BC0DF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C0DFA" w:rsidP="00BC0DFA" w:rsidR="00BC0DFA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1. Stečajn</w:t>
      </w:r>
      <w:r w:rsidR="00BD12C8">
        <w:rPr>
          <w:rFonts w:cs="Times New Roman" w:eastAsia="Times New Roman" w:hAnsi="Times New Roman" w:ascii="Times New Roman"/>
          <w:sz w:val="24"/>
          <w:szCs w:val="24"/>
          <w:lang w:eastAsia="hr-HR"/>
        </w:rPr>
        <w:t>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BD12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 uz izjavu i potvrdu o imenovanju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Podnositelju zahtjeva: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C0DFA" w:rsidP="00BC0DFA" w:rsidR="00BC0DFA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C0DFA" w:rsidP="00BC0DFA" w:rsidR="00BC0DFA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C0DFA" w:rsidP="00BC0DFA" w:rsidR="00BC0DFA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C0DFA" w:rsidP="00BC0DFA" w:rsidR="00BC0DFA" w:rsidRPr="003D5288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E07E7A">
      <w:t>33</w:t>
    </w:r>
    <w:r w:rsidR="00BD12C8">
      <w:t>8</w:t>
    </w:r>
    <w:r>
      <w:t>/2018-</w:t>
    </w:r>
    <w:r w:rsidR="00E07E7A">
      <w:t>8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E07E7A">
      <w:t>33</w:t>
    </w:r>
    <w:r w:rsidR="00BD12C8">
      <w:t>8</w:t>
    </w:r>
    <w:r>
      <w:t>/2018-</w:t>
    </w:r>
    <w:r w:rsidR="00E07E7A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evenAndOddHeaders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12660F"/>
    <w:rsid w:val="001A69AD"/>
    <w:rsid w:val="002162B2"/>
    <w:rsid w:val="002A77A2"/>
    <w:rsid w:val="002D5D09"/>
    <w:rsid w:val="002D5E22"/>
    <w:rsid w:val="002E0FD2"/>
    <w:rsid w:val="00326A19"/>
    <w:rsid w:val="003D5288"/>
    <w:rsid w:val="004D2C0D"/>
    <w:rsid w:val="004E1345"/>
    <w:rsid w:val="004E6CC1"/>
    <w:rsid w:val="0050470F"/>
    <w:rsid w:val="00516398"/>
    <w:rsid w:val="005432A0"/>
    <w:rsid w:val="005A5200"/>
    <w:rsid w:val="005B54D4"/>
    <w:rsid w:val="005E66F1"/>
    <w:rsid w:val="00612DC3"/>
    <w:rsid w:val="006469D7"/>
    <w:rsid w:val="00690C20"/>
    <w:rsid w:val="00751DFA"/>
    <w:rsid w:val="00836F0D"/>
    <w:rsid w:val="009076CF"/>
    <w:rsid w:val="00915CB2"/>
    <w:rsid w:val="009774FD"/>
    <w:rsid w:val="0099797B"/>
    <w:rsid w:val="00997A2D"/>
    <w:rsid w:val="009C63D7"/>
    <w:rsid w:val="009F3EED"/>
    <w:rsid w:val="009F7B01"/>
    <w:rsid w:val="00A547C4"/>
    <w:rsid w:val="00A62F08"/>
    <w:rsid w:val="00B131F4"/>
    <w:rsid w:val="00B630C9"/>
    <w:rsid w:val="00BC0DFA"/>
    <w:rsid w:val="00BD12C8"/>
    <w:rsid w:val="00BE31E9"/>
    <w:rsid w:val="00BF6038"/>
    <w:rsid w:val="00C02C49"/>
    <w:rsid w:val="00C70B09"/>
    <w:rsid w:val="00C71075"/>
    <w:rsid w:val="00CB3332"/>
    <w:rsid w:val="00CE4817"/>
    <w:rsid w:val="00D057F6"/>
    <w:rsid w:val="00D3535D"/>
    <w:rsid w:val="00D6474C"/>
    <w:rsid w:val="00DC1CC5"/>
    <w:rsid w:val="00E07E7A"/>
    <w:rsid w:val="00F618EB"/>
    <w:rsid w:val="00F65CEF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9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69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69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69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6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9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69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69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69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JOSE LUCIEN d.o.o. za export i import</izvorni_sadrzaj>
    <derivirana_varijabla naziv="DomainObject.Predmet.ProtustrankaFormated_1">  JOSE LUCIEN d.o.o. za export i import</derivirana_varijabla>
  </DomainObject.Predmet.ProtustrankaFormated>
  <DomainObject.Predmet.ProtustrankaFormatedOIB>
    <izvorni_sadrzaj>  JOSE LUCIEN d.o.o. za export i import, OIB 70183745465</izvorni_sadrzaj>
    <derivirana_varijabla naziv="DomainObject.Predmet.ProtustrankaFormatedOIB_1">  JOSE LUCIEN d.o.o. za export i import, OIB 70183745465</derivirana_varijabla>
  </DomainObject.Predmet.ProtustrankaFormatedOIB>
  <DomainObject.Predmet.ProtustrankaFormatedWithAdress>
    <izvorni_sadrzaj> JOSE LUCIEN d.o.o. za export i import, Raslinska cesta 31 , 22215 Zaton</izvorni_sadrzaj>
    <derivirana_varijabla naziv="DomainObject.Predmet.ProtustrankaFormatedWithAdress_1"> JOSE LUCIEN d.o.o. za export i import, Raslinska cesta 31 , 22215 Zaton</derivirana_varijabla>
  </DomainObject.Predmet.ProtustrankaFormatedWithAdress>
  <DomainObject.Predmet.ProtustrankaFormatedWithAdressOIB>
    <izvorni_sadrzaj> JOSE LUCIEN d.o.o. za export i import, OIB 70183745465, Raslinska cesta 31 , 22215 Zaton</izvorni_sadrzaj>
    <derivirana_varijabla naziv="DomainObject.Predmet.ProtustrankaFormatedWithAdressOIB_1"> JOSE LUCIEN d.o.o. za export i import, OIB 70183745465, Raslinska cesta 31 , 22215 Zaton</derivirana_varijabla>
  </DomainObject.Predmet.ProtustrankaFormatedWithAdressOIB>
  <DomainObject.Predmet.ProtustrankaWithAdress>
    <izvorni_sadrzaj>JOSE LUCIEN d.o.o. za export i import Raslinska cesta 31 , 22215 Zaton</izvorni_sadrzaj>
    <derivirana_varijabla naziv="DomainObject.Predmet.ProtustrankaWithAdress_1">JOSE LUCIEN d.o.o. za export i import Raslinska cesta 31 , 22215 Zaton</derivirana_varijabla>
  </DomainObject.Predmet.ProtustrankaWithAdress>
  <DomainObject.Predmet.ProtustrankaWithAdressOIB>
    <izvorni_sadrzaj>JOSE LUCIEN d.o.o. za export i import, OIB 70183745465, Raslinska cesta 31 , 22215 Zaton</izvorni_sadrzaj>
    <derivirana_varijabla naziv="DomainObject.Predmet.ProtustrankaWithAdressOIB_1">JOSE LUCIEN d.o.o. za export i import, OIB 70183745465, Raslinska cesta 31 , 22215 Zaton</derivirana_varijabla>
  </DomainObject.Predmet.ProtustrankaWithAdressOIB>
  <DomainObject.Predmet.ProtustrankaNazivFormated>
    <izvorni_sadrzaj>JOSE LUCIEN d.o.o. za export i import</izvorni_sadrzaj>
    <derivirana_varijabla naziv="DomainObject.Predmet.ProtustrankaNazivFormated_1">JOSE LUCIEN d.o.o. za export i import</derivirana_varijabla>
  </DomainObject.Predmet.ProtustrankaNazivFormated>
  <DomainObject.Predmet.ProtustrankaNazivFormatedOIB>
    <izvorni_sadrzaj>JOSE LUCIEN d.o.o. za export i import, OIB 70183745465</izvorni_sadrzaj>
    <derivirana_varijabla naziv="DomainObject.Predmet.ProtustrankaNazivFormatedOIB_1">JOSE LUCIEN d.o.o. za export i import, OIB 70183745465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JOSE LUCIEN d.o.o. za export i import</item>
    </izvorni_sadrzaj>
    <derivirana_varijabla naziv="DomainObject.Predmet.ProtuStrankaListFormated_1">
      <item>JOSE LUCIEN d.o.o. za export i import</item>
    </derivirana_varijabla>
  </DomainObject.Predmet.ProtuStrankaListFormated>
  <DomainObject.Predmet.ProtuStrankaListFormatedOIB>
    <izvorni_sadrzaj>
      <item>JOSE LUCIEN d.o.o. za export i import, OIB 70183745465</item>
    </izvorni_sadrzaj>
    <derivirana_varijabla naziv="DomainObject.Predmet.ProtuStrankaListFormatedOIB_1">
      <item>JOSE LUCIEN d.o.o. za export i import, OIB 70183745465</item>
    </derivirana_varijabla>
  </DomainObject.Predmet.ProtuStrankaListFormatedOIB>
  <DomainObject.Predmet.ProtuStrankaListFormatedWithAdress>
    <izvorni_sadrzaj>
      <item>JOSE LUCIEN d.o.o. za export i import, Raslinska cesta 31 , 22215 Zaton</item>
    </izvorni_sadrzaj>
    <derivirana_varijabla naziv="DomainObject.Predmet.ProtuStrankaListFormatedWithAdress_1">
      <item>JOSE LUCIEN d.o.o. za export i import, Raslinska cesta 31 , 22215 Zaton</item>
    </derivirana_varijabla>
  </DomainObject.Predmet.ProtuStrankaListFormatedWithAdress>
  <DomainObject.Predmet.ProtuStrankaListFormatedWithAdressOIB>
    <izvorni_sadrzaj>
      <item>JOSE LUCIEN d.o.o. za export i import, OIB 70183745465, Raslinska cesta 31 , 22215 Zaton</item>
    </izvorni_sadrzaj>
    <derivirana_varijabla naziv="DomainObject.Predmet.ProtuStrankaListFormatedWithAdressOIB_1">
      <item>JOSE LUCIEN d.o.o. za export i import, OIB 70183745465, Raslinska cesta 31 , 22215 Zaton</item>
    </derivirana_varijabla>
  </DomainObject.Predmet.ProtuStrankaListFormatedWithAdressOIB>
  <DomainObject.Predmet.ProtuStrankaListNazivFormated>
    <izvorni_sadrzaj>
      <item>JOSE LUCIEN d.o.o. za export i import</item>
    </izvorni_sadrzaj>
    <derivirana_varijabla naziv="DomainObject.Predmet.ProtuStrankaListNazivFormated_1">
      <item>JOSE LUCIEN d.o.o. za export i import</item>
    </derivirana_varijabla>
  </DomainObject.Predmet.ProtuStrankaListNazivFormated>
  <DomainObject.Predmet.ProtuStrankaListNazivFormatedOIB>
    <izvorni_sadrzaj>
      <item>JOSE LUCIEN d.o.o. za export i import, OIB 70183745465</item>
    </izvorni_sadrzaj>
    <derivirana_varijabla naziv="DomainObject.Predmet.ProtuStrankaListNazivFormatedOIB_1">
      <item>JOSE LUCIEN d.o.o. za export i import, OIB 70183745465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JOSE LUCIEN d.o.o. za export i import</izvorni_sadrzaj>
    <derivirana_varijabla naziv="DomainObject.Predmet.ProtustrankaIDrugi_1">JOSE LUCIEN d.o.o. za export i 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JOSE LUCIEN d.o.o. za export i import, OIB 70183745465, Raslinska cesta 31 , 22215 Zaton</izvorni_sadrzaj>
    <derivirana_varijabla naziv="DomainObject.Predmet.ProtustrankaIDrugiAdressOIB_1">JOSE LUCIEN d.o.o. za export i import, OIB 70183745465, Raslinska cesta 31 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JOSE LUCIEN d.o.o. za export i import</item>
    </izvorni_sadrzaj>
    <derivirana_varijabla naziv="DomainObject.Predmet.SudioniciListNaziv_1">
      <item>FINA - Podružnica Šibenik</item>
      <item>JOSE LUCIEN d.o.o. za export i import</item>
    </derivirana_varijabla>
  </DomainObject.Predmet.SudioniciListNaziv>
  <DomainObject.Predmet.SudioniciListAdressOIB>
    <izvorni_sadrzaj>
      <item>FINA - Podružnica Šibenik, OIB 85821130368, Perivoj L. Marune 1,22000 Šibenik</item>
      <item>JOSE LUCIEN d.o.o. za export i import, OIB 70183745465, Raslinska cesta 31 ,22215 Zaton</item>
    </izvorni_sadrzaj>
    <derivirana_varijabla naziv="DomainObject.Predmet.SudioniciListAdressOIB_1">
      <item>FINA - Podružnica Šibenik, OIB 85821130368, Perivoj L. Marune 1,22000 Šibenik</item>
      <item>JOSE LUCIEN d.o.o. za export i import, OIB 70183745465, Raslinska cesta 31 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70183745465</item>
    </izvorni_sadrzaj>
    <derivirana_varijabla naziv="DomainObject.Predmet.SudioniciListNazivOIB_1">
      <item>, OIB 85821130368</item>
      <item>, OIB 70183745465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St-338/2018-4</izvorni_sadrzaj>
    <derivirana_varijabla naziv="DomainObject.PredzadnjaOdlukaIzPredmeta.Oznaka_1">St-338/2018-4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2949</properties:Characters>
  <properties:Lines>77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2019-01-14T10:41:00Z</dcterms:created>
  <dc:creator>Anamarija Kovačić Milković</dc:creator>
  <cp:lastModifiedBy>Paula Colić</cp:lastModifiedBy>
  <cp:lastPrinted>2019-01-14T10:40:00Z</cp:lastPrinted>
  <dcterms:modified xmlns:xsi="http://www.w3.org/2001/XMLSchema-instance" xsi:type="dcterms:W3CDTF">2019-01-14T13:09:00Z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(6-St-338-18-otvaranje i zaključenje-ŠIBENIK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