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eb65" w14:paraId="4bfeb6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318C9" w:rsidP="005318C9" w:rsidR="005318C9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St-368/2017-6.</w:t>
      </w:r>
    </w:p>
    <w:p w:rsidRDefault="005318C9" w:rsidP="005318C9" w:rsidR="005318C9">
      <w:pPr>
        <w:jc w:val="center"/>
        <w:rPr>
          <w:rFonts w:hAnsi="Arial" w:ascii="Arial"/>
          <w:b/>
        </w:rPr>
      </w:pPr>
    </w:p>
    <w:p w:rsidRDefault="005318C9" w:rsidP="005318C9" w:rsidR="005318C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5318C9" w:rsidP="005318C9" w:rsidR="005318C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5318C9" w:rsidP="005318C9" w:rsidR="005318C9">
      <w:pPr>
        <w:jc w:val="both"/>
        <w:rPr>
          <w:rFonts w:hAnsi="Arial" w:ascii="Arial"/>
        </w:rPr>
      </w:pPr>
    </w:p>
    <w:p w:rsidRDefault="005318C9" w:rsidP="005318C9" w:rsidR="005318C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Varaždin, </w:t>
      </w:r>
      <w:proofErr w:type="spellStart"/>
      <w:r>
        <w:rPr>
          <w:rFonts w:hAnsi="Arial" w:ascii="Arial"/>
        </w:rPr>
        <w:t>A.Cesarca</w:t>
      </w:r>
      <w:proofErr w:type="spellEnd"/>
      <w:r>
        <w:rPr>
          <w:rFonts w:hAnsi="Arial" w:ascii="Arial"/>
        </w:rPr>
        <w:t xml:space="preserve"> 2, za pokretanje stečajnog postupka nad dužnikom VITAE NATURALE j.d.o.o. za trgovinu i usluge iz </w:t>
      </w:r>
      <w:proofErr w:type="spellStart"/>
      <w:r>
        <w:rPr>
          <w:rFonts w:hAnsi="Arial" w:ascii="Arial"/>
        </w:rPr>
        <w:t>Trnovca</w:t>
      </w:r>
      <w:proofErr w:type="spellEnd"/>
      <w:r>
        <w:rPr>
          <w:rFonts w:hAnsi="Arial" w:ascii="Arial"/>
        </w:rPr>
        <w:t>, Nikole Tesle 12, OIB 09298866609, dana 11. rujna 2017. godine</w:t>
      </w:r>
    </w:p>
    <w:p w:rsidRDefault="005318C9" w:rsidP="005318C9" w:rsidR="005318C9">
      <w:pPr>
        <w:jc w:val="both"/>
        <w:rPr>
          <w:rFonts w:hAnsi="Arial" w:ascii="Arial"/>
        </w:rPr>
      </w:pPr>
    </w:p>
    <w:p w:rsidRDefault="005318C9" w:rsidP="005318C9" w:rsidR="005318C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5318C9" w:rsidP="005318C9" w:rsidR="005318C9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VITAE NATURALE j.d.o.o. za trgovinu i usluge iz </w:t>
      </w:r>
      <w:proofErr w:type="spellStart"/>
      <w:r>
        <w:rPr>
          <w:rFonts w:hAnsi="Arial" w:ascii="Arial"/>
        </w:rPr>
        <w:t>Trnovca</w:t>
      </w:r>
      <w:proofErr w:type="spellEnd"/>
      <w:r>
        <w:rPr>
          <w:rFonts w:hAnsi="Arial" w:ascii="Arial"/>
        </w:rPr>
        <w:t xml:space="preserve">, Nikole Tesle 12, OIB 09298866609,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05 540-368-17. </w:t>
      </w:r>
    </w:p>
    <w:p w:rsidRDefault="005318C9" w:rsidP="005318C9" w:rsidR="005318C9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VITAE NATURALE j.d.o.o. za trgovinu i usluge iz </w:t>
      </w:r>
      <w:proofErr w:type="spellStart"/>
      <w:r>
        <w:rPr>
          <w:rFonts w:hAnsi="Arial" w:ascii="Arial"/>
        </w:rPr>
        <w:t>Trnovca</w:t>
      </w:r>
      <w:proofErr w:type="spellEnd"/>
      <w:r>
        <w:rPr>
          <w:rFonts w:hAnsi="Arial" w:ascii="Arial"/>
        </w:rPr>
        <w:t>, Nikole Tesle 12, OIB 09298866609.</w:t>
      </w:r>
    </w:p>
    <w:p w:rsidRDefault="005318C9" w:rsidP="005318C9" w:rsidR="005318C9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5318C9" w:rsidP="005318C9" w:rsidR="005318C9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Varaždin, predložila je otvaranje stečajnog postupka nad dužnikom na temelju čl.444.st.2. Stečajnog zakona. U svom prijedlogu ističe da na dan 27.04.2017. godine dužnik u Očevidniku redoslijeda osnova za plaćanje ima evidentirane neizvršene osnove za plaćanje u ukupnom iznosu od 7.568,01 kuna, u neprekinutom razdoblju od 120 dana, te da ima zaposlenog jednog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</w:t>
      </w:r>
      <w:r>
        <w:rPr>
          <w:rFonts w:hAnsi="Arial" w:ascii="Arial"/>
        </w:rPr>
        <w:lastRenderedPageBreak/>
        <w:t>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</w:p>
    <w:p w:rsidRDefault="005318C9" w:rsidP="005318C9" w:rsidR="005318C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  <w:t>Zakonski zastupnik dužnika u ostavljenom roku nije dostavio sudu pisano izvješće o financijsko gospodarskom stanju dužnika sukladno nalogu s</w:t>
      </w:r>
      <w:r>
        <w:rPr>
          <w:rFonts w:hAnsi="Arial" w:ascii="Arial"/>
        </w:rPr>
        <w:t>u</w:t>
      </w:r>
      <w:r>
        <w:rPr>
          <w:rFonts w:hAnsi="Arial" w:ascii="Arial"/>
        </w:rPr>
        <w:t>da.</w:t>
      </w:r>
    </w:p>
    <w:p w:rsidRDefault="005318C9" w:rsidP="005318C9" w:rsidR="005318C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120 dana u ukupnom iznosu od 7.568,01 kuna, koji podatak zakonski zastupnik dužnika nije osporio, sud utvrđuje da je ispunjen razlog nesposobnosti za plaćanje, propisan čl.6.st.2.Stečajnog zakona.</w:t>
      </w:r>
    </w:p>
    <w:p w:rsidRDefault="005318C9" w:rsidP="005318C9" w:rsidR="005318C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5318C9" w:rsidP="005318C9" w:rsidR="005318C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5318C9" w:rsidP="005318C9" w:rsidR="005318C9">
      <w:pPr>
        <w:jc w:val="both"/>
        <w:rPr>
          <w:rFonts w:hAnsi="Arial" w:ascii="Arial"/>
        </w:rPr>
      </w:pPr>
    </w:p>
    <w:p w:rsidRDefault="005318C9" w:rsidP="005318C9" w:rsidR="005318C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11. rujna 2017. godine</w:t>
      </w:r>
    </w:p>
    <w:p w:rsidRDefault="005318C9" w:rsidP="005318C9" w:rsidR="005318C9">
      <w:pPr>
        <w:ind w:firstLine="720"/>
        <w:jc w:val="both"/>
        <w:rPr>
          <w:rFonts w:hAnsi="Arial" w:ascii="Arial"/>
        </w:rPr>
      </w:pPr>
    </w:p>
    <w:p w:rsidRDefault="005318C9" w:rsidP="005318C9" w:rsidR="005318C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5318C9" w:rsidP="005318C9" w:rsidR="005318C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5318C9" w:rsidP="005318C9" w:rsidR="005318C9">
      <w:pPr>
        <w:ind w:firstLine="720"/>
        <w:jc w:val="both"/>
        <w:rPr>
          <w:rFonts w:hAnsi="Arial" w:ascii="Arial"/>
        </w:rPr>
      </w:pPr>
    </w:p>
    <w:p w:rsidRDefault="005318C9" w:rsidP="005318C9" w:rsidR="005318C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5318C9" w:rsidP="005318C9" w:rsidR="005318C9">
      <w:pPr>
        <w:jc w:val="both"/>
        <w:rPr>
          <w:rFonts w:hAnsi="Arial" w:ascii="Arial"/>
        </w:rPr>
      </w:pPr>
    </w:p>
    <w:p w:rsidRDefault="005318C9" w:rsidP="005318C9" w:rsidR="005318C9">
      <w:pPr>
        <w:jc w:val="both"/>
        <w:rPr>
          <w:rFonts w:hAnsi="Arial" w:ascii="Arial"/>
        </w:rPr>
      </w:pPr>
    </w:p>
    <w:p w:rsidRDefault="005318C9" w:rsidP="005318C9" w:rsidR="005318C9">
      <w:pPr>
        <w:jc w:val="both"/>
        <w:rPr>
          <w:rFonts w:hAnsi="Arial" w:ascii="Arial"/>
        </w:rPr>
      </w:pPr>
      <w:bookmarkStart w:name="_GoBack" w:id="0"/>
      <w:bookmarkEnd w:id="0"/>
      <w:proofErr w:type="spellStart"/>
      <w:r>
        <w:rPr>
          <w:rFonts w:hAnsi="Arial" w:ascii="Arial"/>
        </w:rPr>
        <w:lastRenderedPageBreak/>
        <w:t>Rj</w:t>
      </w:r>
      <w:proofErr w:type="spellEnd"/>
      <w:r>
        <w:rPr>
          <w:rFonts w:hAnsi="Arial" w:ascii="Arial"/>
        </w:rPr>
        <w:t>.</w:t>
      </w:r>
    </w:p>
    <w:p w:rsidRDefault="005318C9" w:rsidP="005318C9" w:rsidR="005318C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Varaždin putem e-oglasne ploče suda </w:t>
      </w:r>
    </w:p>
    <w:p w:rsidRDefault="005318C9" w:rsidP="005318C9" w:rsidR="005318C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5318C9" w:rsidP="005318C9" w:rsidR="005318C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5318C9" w:rsidP="005318C9" w:rsidR="005318C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5318C9" w:rsidP="005318C9" w:rsidR="005318C9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5318C9" w:rsidP="005318C9" w:rsidR="005318C9">
      <w:pPr>
        <w:jc w:val="both"/>
        <w:rPr>
          <w:rFonts w:hAnsi="Arial" w:ascii="Arial"/>
        </w:rPr>
      </w:pPr>
      <w:r>
        <w:rPr>
          <w:rFonts w:hAnsi="Arial" w:ascii="Arial"/>
        </w:rPr>
        <w:t>Bj.11.09.2017.g.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18C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St-368/2017-7</izvorni_sadrzaj>
    <derivirana_varijabla naziv="DomainObject.Oznaka_1">St-368/2017-7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St-368/2017</izvorni_sadrzaj>
    <derivirana_varijabla naziv="DomainObject.Predmet.OznakaBroj_1">St-368/2017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VITAE NATURALE j.d.o.o. za trgovinu i usluge</izvorni_sadrzaj>
    <derivirana_varijabla naziv="DomainObject.Predmet.ProtustrankaFormated_1">  VITAE NATURALE j.d.o.o. za trgovinu i usluge</derivirana_varijabla>
  </DomainObject.Predmet.ProtustrankaFormated>
  <DomainObject.Predmet.ProtustrankaFormatedOIB>
    <izvorni_sadrzaj>  VITAE NATURALE j.d.o.o. za trgovinu i usluge, OIB 09298866609</izvorni_sadrzaj>
    <derivirana_varijabla naziv="DomainObject.Predmet.ProtustrankaFormatedOIB_1">  VITAE NATURALE j.d.o.o. za trgovinu i usluge, OIB 09298866609</derivirana_varijabla>
  </DomainObject.Predmet.ProtustrankaFormatedOIB>
  <DomainObject.Predmet.ProtustrankaFormatedWithAdress>
    <izvorni_sadrzaj> VITAE NATURALE j.d.o.o. za trgovinu i usluge, Nikole Tesle 12, 42202 Trnovec</izvorni_sadrzaj>
    <derivirana_varijabla naziv="DomainObject.Predmet.ProtustrankaFormatedWithAdress_1"> VITAE NATURALE j.d.o.o. za trgovinu i usluge, Nikole Tesle 12, 42202 Trnovec</derivirana_varijabla>
  </DomainObject.Predmet.ProtustrankaFormatedWithAdress>
  <DomainObject.Predmet.ProtustrankaFormatedWithAdressOIB>
    <izvorni_sadrzaj> VITAE NATURALE j.d.o.o. za trgovinu i usluge, OIB 09298866609, Nikole Tesle 12, 42202 Trnovec</izvorni_sadrzaj>
    <derivirana_varijabla naziv="DomainObject.Predmet.ProtustrankaFormatedWithAdressOIB_1"> VITAE NATURALE j.d.o.o. za trgovinu i usluge, OIB 09298866609, Nikole Tesle 12, 42202 Trnovec</derivirana_varijabla>
  </DomainObject.Predmet.ProtustrankaFormatedWithAdressOIB>
  <DomainObject.Predmet.ProtustrankaWithAdress>
    <izvorni_sadrzaj>VITAE NATURALE j.d.o.o. za trgovinu i usluge Nikole Tesle 12, 42202 Trnovec</izvorni_sadrzaj>
    <derivirana_varijabla naziv="DomainObject.Predmet.ProtustrankaWithAdress_1">VITAE NATURALE j.d.o.o. za trgovinu i usluge Nikole Tesle 12, 42202 Trnovec</derivirana_varijabla>
  </DomainObject.Predmet.ProtustrankaWithAdress>
  <DomainObject.Predmet.ProtustrankaWithAdressOIB>
    <izvorni_sadrzaj>VITAE NATURALE j.d.o.o. za trgovinu i usluge, OIB 09298866609, Nikole Tesle 12, 42202 Trnovec</izvorni_sadrzaj>
    <derivirana_varijabla naziv="DomainObject.Predmet.ProtustrankaWithAdressOIB_1">VITAE NATURALE j.d.o.o. za trgovinu i usluge, OIB 09298866609, Nikole Tesle 12, 42202 Trnovec</derivirana_varijabla>
  </DomainObject.Predmet.ProtustrankaWithAdressOIB>
  <DomainObject.Predmet.ProtustrankaNazivFormated>
    <izvorni_sadrzaj>VITAE NATURALE j.d.o.o. za trgovinu i usluge</izvorni_sadrzaj>
    <derivirana_varijabla naziv="DomainObject.Predmet.ProtustrankaNazivFormated_1">VITAE NATURALE j.d.o.o. za trgovinu i usluge</derivirana_varijabla>
  </DomainObject.Predmet.ProtustrankaNazivFormated>
  <DomainObject.Predmet.ProtustrankaNazivFormatedOIB>
    <izvorni_sadrzaj>VITAE NATURALE j.d.o.o. za trgovinu i usluge, OIB 09298866609</izvorni_sadrzaj>
    <derivirana_varijabla naziv="DomainObject.Predmet.ProtustrankaNazivFormatedOIB_1">VITAE NATURALE j.d.o.o. za trgovinu i usluge, OIB 09298866609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VITAE NATURALE j.d.o.o. za trgovinu i usluge</item>
    </izvorni_sadrzaj>
    <derivirana_varijabla naziv="DomainObject.Predmet.ProtuStrankaListFormated_1">
      <item>VITAE NATURALE j.d.o.o. za trgovinu i usluge</item>
    </derivirana_varijabla>
  </DomainObject.Predmet.ProtuStrankaListFormated>
  <DomainObject.Predmet.ProtuStrankaListFormatedOIB>
    <izvorni_sadrzaj>
      <item>VITAE NATURALE j.d.o.o. za trgovinu i usluge, OIB 09298866609</item>
    </izvorni_sadrzaj>
    <derivirana_varijabla naziv="DomainObject.Predmet.ProtuStrankaListFormatedOIB_1">
      <item>VITAE NATURALE j.d.o.o. za trgovinu i usluge, OIB 09298866609</item>
    </derivirana_varijabla>
  </DomainObject.Predmet.ProtuStrankaListFormatedOIB>
  <DomainObject.Predmet.ProtuStrankaListFormatedWithAdress>
    <izvorni_sadrzaj>
      <item>VITAE NATURALE j.d.o.o. za trgovinu i usluge, Nikole Tesle 12, 42202 Trnovec</item>
    </izvorni_sadrzaj>
    <derivirana_varijabla naziv="DomainObject.Predmet.ProtuStrankaListFormatedWithAdress_1">
      <item>VITAE NATURALE j.d.o.o. za trgovinu i usluge, Nikole Tesle 12, 42202 Trnovec</item>
    </derivirana_varijabla>
  </DomainObject.Predmet.ProtuStrankaListFormatedWithAdress>
  <DomainObject.Predmet.ProtuStrankaListFormatedWithAdressOIB>
    <izvorni_sadrzaj>
      <item>VITAE NATURALE j.d.o.o. za trgovinu i usluge, OIB 09298866609, Nikole Tesle 12, 42202 Trnovec</item>
    </izvorni_sadrzaj>
    <derivirana_varijabla naziv="DomainObject.Predmet.ProtuStrankaListFormatedWithAdressOIB_1">
      <item>VITAE NATURALE j.d.o.o. za trgovinu i usluge, OIB 09298866609, Nikole Tesle 12, 42202 Trnovec</item>
    </derivirana_varijabla>
  </DomainObject.Predmet.ProtuStrankaListFormatedWithAdressOIB>
  <DomainObject.Predmet.ProtuStrankaListNazivFormated>
    <izvorni_sadrzaj>
      <item>VITAE NATURALE j.d.o.o. za trgovinu i usluge</item>
    </izvorni_sadrzaj>
    <derivirana_varijabla naziv="DomainObject.Predmet.ProtuStrankaListNazivFormated_1">
      <item>VITAE NATURALE j.d.o.o. za trgovinu i usluge</item>
    </derivirana_varijabla>
  </DomainObject.Predmet.ProtuStrankaListNazivFormated>
  <DomainObject.Predmet.ProtuStrankaListNazivFormatedOIB>
    <izvorni_sadrzaj>
      <item>VITAE NATURALE j.d.o.o. za trgovinu i usluge, OIB 09298866609</item>
    </izvorni_sadrzaj>
    <derivirana_varijabla naziv="DomainObject.Predmet.ProtuStrankaListNazivFormatedOIB_1">
      <item>VITAE NATURALE j.d.o.o. za trgovinu i usluge, OIB 09298866609</item>
    </derivirana_varijabla>
  </DomainObject.Predmet.ProtuStrankaListNazivFormatedOIB>
  <DomainObject.Predmet.OstaliListFormated>
    <izvorni_sadrzaj>
      <item>Mirjana Kocijan</item>
      <item>Sabina Kocijan</item>
      <item>Sudski registar</item>
    </izvorni_sadrzaj>
    <derivirana_varijabla naziv="DomainObject.Predmet.OstaliListFormated_1">
      <item>Mirjana Kocijan</item>
      <item>Sabina Kocijan</item>
      <item>Sudski registar</item>
    </derivirana_varijabla>
  </DomainObject.Predmet.OstaliListFormated>
  <DomainObject.Predmet.OstaliListFormatedOIB>
    <izvorni_sadrzaj>
      <item>Mirjana Kocijan, OIB 19081751099</item>
      <item>Sabina Kocijan, OIB 62712960443</item>
      <item>Sudski registar</item>
    </izvorni_sadrzaj>
    <derivirana_varijabla naziv="DomainObject.Predmet.OstaliListFormatedOIB_1">
      <item>Mirjana Kocijan, OIB 19081751099</item>
      <item>Sabina Kocijan, OIB 62712960443</item>
      <item>Sudski registar</item>
    </derivirana_varijabla>
  </DomainObject.Predmet.OstaliListFormatedOIB>
  <DomainObject.Predmet.OstaliListFormatedWithAdress>
    <izvorni_sadrzaj>
      <item>Mirjana Kocijan, Nikole Tesle 12, 42202 Trnovec</item>
      <item>Sabina Kocijan, Frana Supila 18a, 42000 Varaždin</item>
      <item>Sudski registar</item>
    </izvorni_sadrzaj>
    <derivirana_varijabla naziv="DomainObject.Predmet.OstaliListFormatedWithAdress_1">
      <item>Mirjana Kocijan, Nikole Tesle 12, 42202 Trnovec</item>
      <item>Sabina Kocijan, Frana Supila 18a, 42000 Varaždin</item>
      <item>Sudski registar</item>
    </derivirana_varijabla>
  </DomainObject.Predmet.OstaliListFormatedWithAdress>
  <DomainObject.Predmet.OstaliListFormatedWithAdressOIB>
    <izvorni_sadrzaj>
      <item>Mirjana Kocijan, OIB 19081751099, Nikole Tesle 12, 42202 Trnovec</item>
      <item>Sabina Kocijan, OIB 62712960443, Frana Supila 18a, 42000 Varaždin</item>
      <item>Sudski registar</item>
    </izvorni_sadrzaj>
    <derivirana_varijabla naziv="DomainObject.Predmet.OstaliListFormatedWithAdressOIB_1">
      <item>Mirjana Kocijan, OIB 19081751099, Nikole Tesle 12, 42202 Trnovec</item>
      <item>Sabina Kocijan, OIB 62712960443, Frana Supila 18a, 42000 Varaždin</item>
      <item>Sudski registar</item>
    </derivirana_varijabla>
  </DomainObject.Predmet.OstaliListFormatedWithAdressOIB>
  <DomainObject.Predmet.OstaliListNazivFormated>
    <izvorni_sadrzaj>
      <item>Mirjana Kocijan</item>
      <item>Sabina Kocijan</item>
      <item>Sudski registar</item>
    </izvorni_sadrzaj>
    <derivirana_varijabla naziv="DomainObject.Predmet.OstaliListNazivFormated_1">
      <item>Mirjana Kocijan</item>
      <item>Sabina Kocijan</item>
      <item>Sudski registar</item>
    </derivirana_varijabla>
  </DomainObject.Predmet.OstaliListNazivFormated>
  <DomainObject.Predmet.OstaliListNazivFormatedOIB>
    <izvorni_sadrzaj>
      <item>Mirjana Kocijan, OIB 19081751099</item>
      <item>Sabina Kocijan, OIB 62712960443</item>
      <item>Sudski registar</item>
    </izvorni_sadrzaj>
    <derivirana_varijabla naziv="DomainObject.Predmet.OstaliListNazivFormatedOIB_1">
      <item>Mirjana Kocijan, OIB 19081751099</item>
      <item>Sabina Kocijan, OIB 62712960443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>St-368/2017-7</izvorni_sadrzaj>
    <derivirana_varijabla naziv="DomainObject.PoslovniBrojDokumenta_1">St-368/2017-7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VITAE NATURALE j.d.o.o. za trgovinu i usluge</izvorni_sadrzaj>
    <derivirana_varijabla naziv="DomainObject.Predmet.ProtustrankaIDrugi_1">VITAE NATURALE j.d.o.o.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VITAE NATURALE j.d.o.o. za trgovinu i usluge, OIB 09298866609, Nikole Tesle 12, 42202 Trnovec</izvorni_sadrzaj>
    <derivirana_varijabla naziv="DomainObject.Predmet.ProtustrankaIDrugiAdressOIB_1">VITAE NATURALE j.d.o.o. za trgovinu i usluge, OIB 09298866609, Nikole Tesle 12, 42202 Trnovec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VITAE NATURALE j.d.o.o. za trgovinu i usluge</item>
      <item>Financijska agencija, RC ZAGREB, Podružnica VARAŽDIN</item>
      <item>Mirjana Kocijan</item>
      <item>Sabina Kocijan</item>
      <item>Sudski registar</item>
    </izvorni_sadrzaj>
    <derivirana_varijabla naziv="DomainObject.Predmet.SudioniciListNaziv_1">
      <item>VITAE NATURALE j.d.o.o. za trgovinu i usluge</item>
      <item>Financijska agencija, RC ZAGREB, Podružnica VARAŽDIN</item>
      <item>Mirjana Kocijan</item>
      <item>Sabina Kocijan</item>
      <item>Sudski registar</item>
    </derivirana_varijabla>
  </DomainObject.Predmet.SudioniciListNaziv>
  <DomainObject.Predmet.SudioniciListAdressOIB>
    <izvorni_sadrzaj>
      <item>VITAE NATURALE j.d.o.o. za trgovinu i usluge, OIB 09298866609, Nikole Tesle 12,42202 Trnovec</item>
      <item>Financijska agencija, RC ZAGREB, Podružnica VARAŽDIN, OIB 85821130368, A. Cesarca 2,42000 Varaždin</item>
      <item>Mirjana Kocijan, OIB 19081751099, Nikole Tesle 12,42202 Trnovec</item>
      <item>Sabina Kocijan, OIB 62712960443, Frana Supila 18a,42000 Varaždin</item>
      <item>Sudski registar</item>
    </izvorni_sadrzaj>
    <derivirana_varijabla naziv="DomainObject.Predmet.SudioniciListAdressOIB_1">
      <item>VITAE NATURALE j.d.o.o. za trgovinu i usluge, OIB 09298866609, Nikole Tesle 12,42202 Trnovec</item>
      <item>Financijska agencija, RC ZAGREB, Podružnica VARAŽDIN, OIB 85821130368, A. Cesarca 2,42000 Varaždin</item>
      <item>Mirjana Kocijan, OIB 19081751099, Nikole Tesle 12,42202 Trnovec</item>
      <item>Sabina Kocijan, OIB 62712960443, Frana Supila 18a,42000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CB3E0A-1A55-4E9A-8A65-A37CBDCB0D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652</properties:Words>
  <properties:Characters>3744</properties:Characters>
  <properties:Lines>82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2017-09-11T11:43:00Z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St-368/2017-7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