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f68e" w14:paraId="b3bf68e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211D0A">
        <w:t>31</w:t>
      </w:r>
      <w:r w:rsidR="00BA049A">
        <w:t>8</w:t>
      </w:r>
      <w:r w:rsidR="00211D0A">
        <w:t>/15-</w:t>
      </w:r>
      <w:r w:rsidR="00BA049A">
        <w:t>8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9A3C95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F13A08">
        <w:t>LED MEDIA d.o.o.</w:t>
      </w:r>
      <w:r w:rsidR="000C67C3">
        <w:t>,</w:t>
      </w:r>
      <w:r w:rsidR="00F13A08">
        <w:t xml:space="preserve"> Sukošan, Sukošan 202, OIB: 36488870045</w:t>
      </w:r>
      <w:r w:rsidRPr="008C3132">
        <w:t xml:space="preserve">, dana </w:t>
      </w:r>
      <w:r w:rsidR="004F3020">
        <w:t>12. listopada</w:t>
      </w:r>
      <w:r>
        <w:t xml:space="preserve"> 2016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F13A08">
        <w:t>LED MEDIA d.o.o.</w:t>
      </w:r>
      <w:r w:rsidR="000C67C3">
        <w:t>,</w:t>
      </w:r>
      <w:r w:rsidR="00F13A08">
        <w:t xml:space="preserve"> Sukošan, Sukošan 202, OIB: 36488870045</w:t>
      </w:r>
      <w:r w:rsidR="00206B46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F13A08">
        <w:t>LED MEDIA d.o.o.</w:t>
      </w:r>
      <w:r w:rsidR="000C67C3">
        <w:t>,</w:t>
      </w:r>
      <w:r w:rsidR="00F13A08">
        <w:t xml:space="preserve"> Sukošan, Sukošan 202, OIB: 36488870045</w:t>
      </w:r>
      <w:r>
        <w:t>,</w:t>
      </w:r>
      <w:r w:rsidRPr="002B5AAE">
        <w:t xml:space="preserve"> otvara se </w:t>
      </w:r>
      <w:r w:rsidR="004F3020">
        <w:t>12. listopada</w:t>
      </w:r>
      <w:r w:rsidR="002F3453">
        <w:t xml:space="preserve"> </w:t>
      </w:r>
      <w:r w:rsidRPr="002B5AAE">
        <w:t xml:space="preserve">2016. godine u </w:t>
      </w:r>
      <w:r w:rsidR="004F3020">
        <w:t>14,30</w:t>
      </w:r>
      <w:r w:rsidRPr="002B5AAE">
        <w:t xml:space="preserve"> sati i istog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4F3020" w:rsidRPr="004F3020">
        <w:t>Jelenko Lehki,</w:t>
      </w:r>
      <w:r w:rsidR="004F3020">
        <w:rPr>
          <w:b/>
        </w:rPr>
        <w:t xml:space="preserve"> </w:t>
      </w:r>
      <w:r w:rsidR="004F3020" w:rsidRPr="008E37E9">
        <w:t>iz Zagreba, Pavla Hatza 10, OIB: 96068307857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F13A08">
        <w:t>LED MEDIA d.o.o.</w:t>
      </w:r>
      <w:r w:rsidR="000C67C3">
        <w:t>,</w:t>
      </w:r>
      <w:r w:rsidR="00F13A08">
        <w:t xml:space="preserve"> Sukošan, Sukošan 202, OIB: 36488870045</w:t>
      </w:r>
      <w:r w:rsidR="00206B46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brodova, upisnik brodova u izgradnji, upisnik zrakoplova 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211D0A">
        <w:t>2. studenoga 2015</w:t>
      </w:r>
      <w:r w:rsidRPr="002B5AAE">
        <w:t xml:space="preserve">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F13A08">
        <w:t>1457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F13A08">
        <w:t>84.206,88</w:t>
      </w:r>
      <w:r w:rsidRPr="002B5AAE">
        <w:t xml:space="preserve"> kun</w:t>
      </w:r>
      <w:r w:rsidR="00F13A08"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FD0AD9">
        <w:t>22</w:t>
      </w:r>
      <w:r w:rsidR="00211D0A">
        <w:t>. prosinca</w:t>
      </w:r>
      <w:r w:rsidRPr="00317982">
        <w:t xml:space="preserve"> 201</w:t>
      </w:r>
      <w:r w:rsidR="00211D0A">
        <w:t>5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4F3020" w:rsidRPr="004F3020">
        <w:t>Jelenko Lehki</w:t>
      </w:r>
      <w:r w:rsidRPr="00D75141">
        <w:t>.</w:t>
      </w:r>
    </w:p>
    <w:p w:rsidRDefault="004F3020" w:rsidP="004F3020" w:rsidR="004F3020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4F3020">
        <w:t>12. listopada</w:t>
      </w:r>
      <w:r w:rsidR="002F3453">
        <w:t xml:space="preserve"> </w:t>
      </w:r>
      <w:r w:rsidRPr="00240F6B">
        <w:t xml:space="preserve">2016. </w:t>
      </w:r>
    </w:p>
    <w:p w:rsidRDefault="0039632D" w:rsidP="00193657" w:rsidR="0039632D" w:rsidRPr="00240F6B">
      <w:pPr>
        <w:jc w:val="both"/>
      </w:pPr>
    </w:p>
    <w:p w:rsidRDefault="00B44493" w:rsidP="00B44493" w:rsidR="00B44493">
      <w:r>
        <w:t>Za točnost otpravka-ovlašteni službenik:                                                     Sudac</w:t>
      </w:r>
    </w:p>
    <w:p w:rsidRDefault="00B44493" w:rsidP="00B44493" w:rsidR="00B44493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4367F1" w:rsidP="004367F1" w:rsidR="004367F1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4367F1" w:rsidP="004367F1" w:rsidR="004367F1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4367F1" w:rsidP="004367F1" w:rsidR="004367F1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39632D" w:rsidP="00193657" w:rsidR="0039632D">
      <w:pPr>
        <w:jc w:val="both"/>
        <w:rPr>
          <w:b/>
        </w:rPr>
      </w:pPr>
    </w:p>
    <w:p w:rsidRDefault="004F3020" w:rsidP="00193657" w:rsidR="004F3020">
      <w:pPr>
        <w:jc w:val="both"/>
        <w:rPr>
          <w:b/>
        </w:rPr>
      </w:pPr>
    </w:p>
    <w:p w:rsidRDefault="004F3020" w:rsidP="00193657" w:rsidR="004F3020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lastRenderedPageBreak/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493" w:rsidR="00B44493">
      <w:r>
        <w:separator/>
      </w:r>
    </w:p>
  </w:endnote>
  <w:endnote w:id="0" w:type="continuationSeparator">
    <w:p w:rsidRDefault="00B44493" w:rsidR="00B44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493" w:rsidR="00B44493">
      <w:r>
        <w:separator/>
      </w:r>
    </w:p>
  </w:footnote>
  <w:footnote w:id="0" w:type="continuationSeparator">
    <w:p w:rsidRDefault="00B44493" w:rsidR="00B44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493" w:rsidP="00E37B9D" w:rsidR="00B4449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4493" w:rsidR="00B444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493" w:rsidP="00E37B9D" w:rsidR="00B4449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1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493" w:rsidP="008C3132" w:rsidR="00B44493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318/15-8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7C3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46178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367F1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3020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33C76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493"/>
    <w:rsid w:val="00B44770"/>
    <w:rsid w:val="00B541D9"/>
    <w:rsid w:val="00B73CC9"/>
    <w:rsid w:val="00B81B78"/>
    <w:rsid w:val="00B81EFE"/>
    <w:rsid w:val="00B828C5"/>
    <w:rsid w:val="00B96E05"/>
    <w:rsid w:val="00BA049A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13A08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D0AD9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46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46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35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St-318/2015</izvorni_sadrzaj>
    <derivirana_varijabla naziv="DomainObject.Predmet.OznakaBroj_1">St-318/2015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 MEDIA d.o.o. za marketing</izvorni_sadrzaj>
    <derivirana_varijabla naziv="DomainObject.Predmet.ProtustrankaFormated_1">  LED MEDIA d.o.o. za marketing</derivirana_varijabla>
  </DomainObject.Predmet.ProtustrankaFormated>
  <DomainObject.Predmet.ProtustrankaFormatedOIB>
    <izvorni_sadrzaj>  LED MEDIA d.o.o. za marketing, OIB 36488870045</izvorni_sadrzaj>
    <derivirana_varijabla naziv="DomainObject.Predmet.ProtustrankaFormatedOIB_1">  LED MEDIA d.o.o. za marketing, OIB 36488870045</derivirana_varijabla>
  </DomainObject.Predmet.ProtustrankaFormatedOIB>
  <DomainObject.Predmet.ProtustrankaFormatedWithAdress>
    <izvorni_sadrzaj> LED MEDIA d.o.o. za marketing, Sukošan 202, 23206 Sukošan</izvorni_sadrzaj>
    <derivirana_varijabla naziv="DomainObject.Predmet.ProtustrankaFormatedWithAdress_1"> LED MEDIA d.o.o. za marketing, Sukošan 202, 23206 Sukošan</derivirana_varijabla>
  </DomainObject.Predmet.ProtustrankaFormatedWithAdress>
  <DomainObject.Predmet.ProtustrankaFormatedWithAdressOIB>
    <izvorni_sadrzaj> LED MEDIA d.o.o. za marketing, OIB 36488870045, Sukošan 202, 23206 Sukošan</izvorni_sadrzaj>
    <derivirana_varijabla naziv="DomainObject.Predmet.ProtustrankaFormatedWithAdressOIB_1"> LED MEDIA d.o.o. za marketing, OIB 36488870045, Sukošan 202, 23206 Sukošan</derivirana_varijabla>
  </DomainObject.Predmet.ProtustrankaFormatedWithAdressOIB>
  <DomainObject.Predmet.ProtustrankaWithAdress>
    <izvorni_sadrzaj>LED MEDIA d.o.o. za marketing Sukošan 202, 23206 Sukošan</izvorni_sadrzaj>
    <derivirana_varijabla naziv="DomainObject.Predmet.ProtustrankaWithAdress_1">LED MEDIA d.o.o. za marketing Sukošan 202, 23206 Sukošan</derivirana_varijabla>
  </DomainObject.Predmet.ProtustrankaWithAdress>
  <DomainObject.Predmet.ProtustrankaWithAdressOIB>
    <izvorni_sadrzaj>LED MEDIA d.o.o. za marketing, OIB 36488870045, Sukošan 202, 23206 Sukošan</izvorni_sadrzaj>
    <derivirana_varijabla naziv="DomainObject.Predmet.ProtustrankaWithAdressOIB_1">LED MEDIA d.o.o. za marketing, OIB 36488870045, Sukošan 202, 23206 Sukošan</derivirana_varijabla>
  </DomainObject.Predmet.ProtustrankaWithAdressOIB>
  <DomainObject.Predmet.ProtustrankaNazivFormated>
    <izvorni_sadrzaj>LED MEDIA d.o.o. za marketing</izvorni_sadrzaj>
    <derivirana_varijabla naziv="DomainObject.Predmet.ProtustrankaNazivFormated_1">LED MEDIA d.o.o. za marketing</derivirana_varijabla>
  </DomainObject.Predmet.ProtustrankaNazivFormated>
  <DomainObject.Predmet.ProtustrankaNazivFormatedOIB>
    <izvorni_sadrzaj>LED MEDIA d.o.o. za marketing, OIB 36488870045</izvorni_sadrzaj>
    <derivirana_varijabla naziv="DomainObject.Predmet.ProtustrankaNazivFormatedOIB_1">LED MEDIA d.o.o. za marketing, OIB 36488870045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84206.88</izvorni_sadrzaj>
    <derivirana_varijabla naziv="DomainObject.Predmet.TrenutnaVrijednost_1">84206.88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LED MEDIA d.o.o. za marketing</item>
    </izvorni_sadrzaj>
    <derivirana_varijabla naziv="DomainObject.Predmet.ProtuStrankaListFormated_1">
      <item>LED MEDIA d.o.o. za marketing</item>
    </derivirana_varijabla>
  </DomainObject.Predmet.ProtuStrankaListFormated>
  <DomainObject.Predmet.ProtuStrankaListFormatedOIB>
    <izvorni_sadrzaj>
      <item>LED MEDIA d.o.o. za marketing, OIB 36488870045</item>
    </izvorni_sadrzaj>
    <derivirana_varijabla naziv="DomainObject.Predmet.ProtuStrankaListFormatedOIB_1">
      <item>LED MEDIA d.o.o. za marketing, OIB 36488870045</item>
    </derivirana_varijabla>
  </DomainObject.Predmet.ProtuStrankaListFormatedOIB>
  <DomainObject.Predmet.ProtuStrankaListFormatedWithAdress>
    <izvorni_sadrzaj>
      <item>LED MEDIA d.o.o. za marketing, Sukošan 202, 23206 Sukošan</item>
    </izvorni_sadrzaj>
    <derivirana_varijabla naziv="DomainObject.Predmet.ProtuStrankaListFormatedWithAdress_1">
      <item>LED MEDIA d.o.o. za marketing, Sukošan 202, 23206 Sukošan</item>
    </derivirana_varijabla>
  </DomainObject.Predmet.ProtuStrankaListFormatedWithAdress>
  <DomainObject.Predmet.ProtuStrankaListFormatedWithAdressOIB>
    <izvorni_sadrzaj>
      <item>LED MEDIA d.o.o. za marketing, OIB 36488870045, Sukošan 202, 23206 Sukošan</item>
    </izvorni_sadrzaj>
    <derivirana_varijabla naziv="DomainObject.Predmet.ProtuStrankaListFormatedWithAdressOIB_1">
      <item>LED MEDIA d.o.o. za marketing, OIB 36488870045, Sukošan 202, 23206 Sukošan</item>
    </derivirana_varijabla>
  </DomainObject.Predmet.ProtuStrankaListFormatedWithAdressOIB>
  <DomainObject.Predmet.ProtuStrankaListNazivFormated>
    <izvorni_sadrzaj>
      <item>LED MEDIA d.o.o. za marketing</item>
    </izvorni_sadrzaj>
    <derivirana_varijabla naziv="DomainObject.Predmet.ProtuStrankaListNazivFormated_1">
      <item>LED MEDIA d.o.o. za marketing</item>
    </derivirana_varijabla>
  </DomainObject.Predmet.ProtuStrankaListNazivFormated>
  <DomainObject.Predmet.ProtuStrankaListNazivFormatedOIB>
    <izvorni_sadrzaj>
      <item>LED MEDIA d.o.o. za marketing, OIB 36488870045</item>
    </izvorni_sadrzaj>
    <derivirana_varijabla naziv="DomainObject.Predmet.ProtuStrankaListNazivFormatedOIB_1">
      <item>LED MEDIA d.o.o. za marketing, OIB 36488870045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LED MEDIA d.o.o. za marketing</izvorni_sadrzaj>
    <derivirana_varijabla naziv="DomainObject.Predmet.ProtustrankaIDrugi_1">LED MEDIA d.o.o. za marketing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LED MEDIA d.o.o. za marketing, OIB 36488870045, Sukošan 202, 23206 Sukošan</izvorni_sadrzaj>
    <derivirana_varijabla naziv="DomainObject.Predmet.ProtustrankaIDrugiAdressOIB_1">LED MEDIA d.o.o. za marketing, OIB 36488870045, Sukošan 202,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LED MEDIA d.o.o. za marketing</item>
    </izvorni_sadrzaj>
    <derivirana_varijabla naziv="DomainObject.Predmet.SudioniciListNaziv_1">
      <item>FINA</item>
      <item>LED MEDIA d.o.o. za marketing</item>
    </derivirana_varijabla>
  </DomainObject.Predmet.SudioniciListNaziv>
  <DomainObject.Predmet.SudioniciListAdressOIB>
    <izvorni_sadrzaj>
      <item>FINA, OIB 85821130368</item>
      <item>LED MEDIA d.o.o. za marketing, OIB 36488870045, Sukošan 202,23206 Sukošan</item>
    </izvorni_sadrzaj>
    <derivirana_varijabla naziv="DomainObject.Predmet.SudioniciListAdressOIB_1">
      <item>FINA, OIB 85821130368</item>
      <item>LED MEDIA d.o.o. za marketing, OIB 36488870045, Sukošan 202,23206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36488870045</item>
    </izvorni_sadrzaj>
    <derivirana_varijabla naziv="DomainObject.Predmet.SudioniciListNazivOIB_1">
      <item>, OIB 85821130368</item>
      <item>, OIB 36488870045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837</properties:Words>
  <properties:Characters>4558</properties:Characters>
  <properties:Lines>118</properties:Lines>
  <properties:Paragraphs>44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2016-05-12T08:28:00Z</dcterms:created>
  <dc:creator>Administrator</dc:creator>
  <cp:lastModifiedBy>wsadmin</cp:lastModifiedBy>
  <cp:lastPrinted>2016-10-12T06:15:00Z</cp:lastPrinted>
  <dcterms:modified xmlns:xsi="http://www.w3.org/2001/XMLSchema-instance" xsi:type="dcterms:W3CDTF">2016-10-12T12:21:00Z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