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2eb0" w14:paraId="4eb2eb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63FCE">
        <w:t>30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63FCE">
        <w:t>TPS centrum</w:t>
      </w:r>
      <w:r w:rsidR="008D4F19">
        <w:t xml:space="preserve"> </w:t>
      </w:r>
      <w:r w:rsidR="008F0E0D">
        <w:t xml:space="preserve">d.o.o., </w:t>
      </w:r>
      <w:r w:rsidR="008D4F19">
        <w:t xml:space="preserve">Zadar, </w:t>
      </w:r>
      <w:r w:rsidR="00563FCE">
        <w:t xml:space="preserve">Đure Marušića 18, </w:t>
      </w:r>
      <w:r w:rsidR="008F0E0D">
        <w:t>OIB:</w:t>
      </w:r>
      <w:r w:rsidR="00563FCE">
        <w:t>93971693364</w:t>
      </w:r>
      <w:r w:rsidR="0039437A" w:rsidRPr="0039437A">
        <w:t>,</w:t>
      </w:r>
      <w:r w:rsidR="00EF3F9E">
        <w:t xml:space="preserve">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63FCE">
        <w:t>TPS centrum d.o.o., Zadar, Đure Marušića 18, OIB:93971693364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D4F19">
        <w:rPr>
          <w:color w:themeColor="text1" w:val="000000"/>
        </w:rPr>
        <w:t>14,</w:t>
      </w:r>
      <w:r w:rsidR="00563FCE">
        <w:rPr>
          <w:color w:themeColor="text1" w:val="000000"/>
        </w:rPr>
        <w:t>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563FCE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63FCE">
        <w:t>TPS centrum d.o.o., Zadar, Đure Marušića 18, OIB:93971693364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63FCE">
        <w:t>30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63FCE">
        <w:t>26</w:t>
      </w:r>
      <w:r w:rsidR="0079567A" w:rsidRPr="00EF3F9E">
        <w:t xml:space="preserve">. </w:t>
      </w:r>
      <w:r w:rsidR="008F0E0D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63FCE">
        <w:t>11.710,47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63FCE">
        <w:t>Societe Generale - Splitska banka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63FCE">
        <w:t>7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F0E0D">
        <w:t>31.</w:t>
      </w:r>
      <w:r w:rsidRPr="00131DF8">
        <w:t xml:space="preserve">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63FCE">
        <w:t>13.505,47</w:t>
      </w:r>
      <w:r w:rsidR="00EF3F9E">
        <w:t xml:space="preserve"> kuna </w:t>
      </w:r>
      <w:r w:rsidR="00EE0861">
        <w:t xml:space="preserve">u neprekinutom razdoblju od </w:t>
      </w:r>
      <w:r w:rsidR="00563FCE">
        <w:t>277</w:t>
      </w:r>
      <w:r w:rsidR="00EF3F9E">
        <w:t xml:space="preserve"> </w:t>
      </w:r>
      <w:r w:rsidR="00EE0861">
        <w:t>dan</w:t>
      </w:r>
      <w:r w:rsidR="008D4F19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1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CE46C2" w:rsidP="00CE46C2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CE46C2" w:rsidP="00CE46C2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6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F0E0D">
      <w:t xml:space="preserve">Poslovni broj: 5 </w:t>
    </w:r>
    <w:r w:rsidR="008F0E0D" w:rsidRPr="008C3132">
      <w:t>St-</w:t>
    </w:r>
    <w:r w:rsidR="008F0E0D">
      <w:t>10</w:t>
    </w:r>
    <w:r w:rsidR="00563FCE">
      <w:t>29</w:t>
    </w:r>
    <w:r w:rsidR="008F0E0D"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F0E0D">
      <w:t>10</w:t>
    </w:r>
    <w:r w:rsidR="00563FCE">
      <w:t>29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06D3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centrum d.o.o. za prodaju, iznajmljivanje i servis plovila te usluge turističke agencije</izvorni_sadrzaj>
    <derivirana_varijabla naziv="DomainObject.Predmet.ProtustrankaFormated_1">  TPS centrum d.o.o. za prodaju, iznajmljivanje i servis plovila te usluge turističke agencije</derivirana_varijabla>
  </DomainObject.Predmet.ProtustrankaFormated>
  <DomainObject.Predmet.ProtustrankaFormatedOIB>
    <izvorni_sadrzaj>  TPS centrum d.o.o. za prodaju, iznajmljivanje i servis plovila te usluge turističke agencije, OIB 93971693364</izvorni_sadrzaj>
    <derivirana_varijabla naziv="DomainObject.Predmet.ProtustrankaFormatedOIB_1">  TPS centrum d.o.o. za prodaju, iznajmljivanje i servis plovila te usluge turističke agencije, OIB 93971693364</derivirana_varijabla>
  </DomainObject.Predmet.ProtustrankaFormatedOIB>
  <DomainObject.Predmet.ProtustrankaFormatedWithAdress>
    <izvorni_sadrzaj> TPS centrum d.o.o. za prodaju, iznajmljivanje i servis plovila te usluge turističke agencije, Đure Marušića 18, 23000 Zadar</izvorni_sadrzaj>
    <derivirana_varijabla naziv="DomainObject.Predmet.ProtustrankaFormatedWithAdress_1"> TPS centrum d.o.o. za prodaju, iznajmljivanje i servis plovila te usluge turističke agencije, Đure Marušića 18, 23000 Zadar</derivirana_varijabla>
  </DomainObject.Predmet.ProtustrankaFormatedWithAdress>
  <DomainObject.Predmet.ProtustrankaFormatedWithAdressOIB>
    <izvorni_sadrzaj> TPS centrum d.o.o. za prodaju, iznajmljivanje i servis plovila te usluge turističke agencije, OIB 93971693364, Đure Marušića 18, 23000 Zadar</izvorni_sadrzaj>
    <derivirana_varijabla naziv="DomainObject.Predmet.ProtustrankaFormatedWithAdressOIB_1"> TPS centrum d.o.o. za prodaju, iznajmljivanje i servis plovila te usluge turističke agencije, OIB 93971693364, Đure Marušića 18, 23000 Zadar</derivirana_varijabla>
  </DomainObject.Predmet.ProtustrankaFormatedWithAdressOIB>
  <DomainObject.Predmet.ProtustrankaWithAdress>
    <izvorni_sadrzaj>TPS centrum d.o.o. za prodaju, iznajmljivanje i servis plovila te usluge turističke agencije Đure Marušića 18, 23000 Zadar</izvorni_sadrzaj>
    <derivirana_varijabla naziv="DomainObject.Predmet.ProtustrankaWithAdress_1">TPS centrum d.o.o. za prodaju, iznajmljivanje i servis plovila te usluge turističke agencije Đure Marušića 18, 23000 Zadar</derivirana_varijabla>
  </DomainObject.Predmet.ProtustrankaWithAdress>
  <DomainObject.Predmet.ProtustrankaWithAdressOIB>
    <izvorni_sadrzaj>TPS centrum d.o.o. za prodaju, iznajmljivanje i servis plovila te usluge turističke agencije, OIB 93971693364, Đure Marušića 18, 23000 Zadar</izvorni_sadrzaj>
    <derivirana_varijabla naziv="DomainObject.Predmet.ProtustrankaWithAdressOIB_1">TPS centrum d.o.o. za prodaju, iznajmljivanje i servis plovila te usluge turističke agencije, OIB 93971693364, Đure Marušića 18, 23000 Zadar</derivirana_varijabla>
  </DomainObject.Predmet.ProtustrankaWithAdressOIB>
  <DomainObject.Predmet.ProtustrankaNazivFormated>
    <izvorni_sadrzaj>TPS centrum d.o.o. za prodaju, iznajmljivanje i servis plovila te usluge turističke agencije</izvorni_sadrzaj>
    <derivirana_varijabla naziv="DomainObject.Predmet.ProtustrankaNazivFormated_1">TPS centrum d.o.o. za prodaju, iznajmljivanje i servis plovila te usluge turističke agencije</derivirana_varijabla>
  </DomainObject.Predmet.ProtustrankaNazivFormated>
  <DomainObject.Predmet.ProtustrankaNazivFormatedOIB>
    <izvorni_sadrzaj>TPS centrum d.o.o. za prodaju, iznajmljivanje i servis plovila te usluge turističke agencije, OIB 93971693364</izvorni_sadrzaj>
    <derivirana_varijabla naziv="DomainObject.Predmet.ProtustrankaNazivFormatedOIB_1">TPS centrum d.o.o. za prodaju, iznajmljivanje i servis plovila te usluge turističke agencije, OIB 93971693364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TPS centrum d.o.o. za prodaju, iznajmljivanje i servis plovila te usluge turističke agencije</item>
    </izvorni_sadrzaj>
    <derivirana_varijabla naziv="DomainObject.Predmet.ProtuStrankaListFormated_1">
      <item>TPS centrum d.o.o. za prodaju, iznajmljivanje i servis plovila te usluge turističke agencije</item>
    </derivirana_varijabla>
  </DomainObject.Predmet.ProtuStrankaListFormated>
  <DomainObject.Predmet.ProtuStrankaListFormatedOIB>
    <izvorni_sadrzaj>
      <item>TPS centrum d.o.o. za prodaju, iznajmljivanje i servis plovila te usluge turističke agencije, OIB 93971693364</item>
    </izvorni_sadrzaj>
    <derivirana_varijabla naziv="DomainObject.Predmet.ProtuStrankaListFormatedOIB_1">
      <item>TPS centrum d.o.o. za prodaju, iznajmljivanje i servis plovila te usluge turističke agencije, OIB 93971693364</item>
    </derivirana_varijabla>
  </DomainObject.Predmet.ProtuStrankaListFormatedOIB>
  <DomainObject.Predmet.ProtuStrankaListFormatedWithAdress>
    <izvorni_sadrzaj>
      <item>TPS centrum d.o.o. za prodaju, iznajmljivanje i servis plovila te usluge turističke agencije, Đure Marušića 18, 23000 Zadar</item>
    </izvorni_sadrzaj>
    <derivirana_varijabla naziv="DomainObject.Predmet.ProtuStrankaListFormatedWithAdress_1">
      <item>TPS centrum d.o.o. za prodaju, iznajmljivanje i servis plovila te usluge turističke agencije, Đure Marušića 18, 23000 Zadar</item>
    </derivirana_varijabla>
  </DomainObject.Predmet.ProtuStrankaListFormatedWithAdress>
  <DomainObject.Predmet.ProtuStrankaListFormatedWithAdressOIB>
    <izvorni_sadrzaj>
      <item>TPS centrum d.o.o. za prodaju, iznajmljivanje i servis plovila te usluge turističke agencije, OIB 93971693364, Đure Marušića 18, 23000 Zadar</item>
    </izvorni_sadrzaj>
    <derivirana_varijabla naziv="DomainObject.Predmet.ProtuStrankaListFormatedWithAdressOIB_1">
      <item>TPS centrum d.o.o. za prodaju, iznajmljivanje i servis plovila te usluge turističke agencije, OIB 93971693364, Đure Marušića 18, 23000 Zadar</item>
    </derivirana_varijabla>
  </DomainObject.Predmet.ProtuStrankaListFormatedWithAdressOIB>
  <DomainObject.Predmet.ProtuStrankaListNazivFormated>
    <izvorni_sadrzaj>
      <item>TPS centrum d.o.o. za prodaju, iznajmljivanje i servis plovila te usluge turističke agencije</item>
    </izvorni_sadrzaj>
    <derivirana_varijabla naziv="DomainObject.Predmet.ProtuStrankaListNazivFormated_1">
      <item>TPS centrum d.o.o. za prodaju, iznajmljivanje i servis plovila te usluge turističke agencije</item>
    </derivirana_varijabla>
  </DomainObject.Predmet.ProtuStrankaListNazivFormated>
  <DomainObject.Predmet.ProtuStrankaListNazivFormatedOIB>
    <izvorni_sadrzaj>
      <item>TPS centrum d.o.o. za prodaju, iznajmljivanje i servis plovila te usluge turističke agencije, OIB 93971693364</item>
    </izvorni_sadrzaj>
    <derivirana_varijabla naziv="DomainObject.Predmet.ProtuStrankaListNazivFormatedOIB_1">
      <item>TPS centrum d.o.o. za prodaju, iznajmljivanje i servis plovila te usluge turističke agencije, OIB 93971693364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TPS centrum d.o.o. za prodaju, iznajmljivanje i servis plovila te usluge turističke agencije</izvorni_sadrzaj>
    <derivirana_varijabla naziv="DomainObject.Predmet.ProtustrankaIDrugi_1">TPS centrum d.o.o. za prodaju, iznajmljivanje i servis plovila te usluge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TPS centrum d.o.o. za prodaju, iznajmljivanje i servis plovila te usluge turističke agencije, OIB 93971693364, Đure Marušića 18, 23000 Zadar</izvorni_sadrzaj>
    <derivirana_varijabla naziv="DomainObject.Predmet.ProtustrankaIDrugiAdressOIB_1">TPS centrum d.o.o. za prodaju, iznajmljivanje i servis plovila te usluge turističke agencije, OIB 93971693364, Đure Marušića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TPS centrum d.o.o. za prodaju, iznajmljivanje i servis plovila te usluge turističke agencije</item>
    </izvorni_sadrzaj>
    <derivirana_varijabla naziv="DomainObject.Predmet.SudioniciListNaziv_1">
      <item>FINA</item>
      <item>TPS centrum d.o.o. za prodaju, iznajmljivanje i servis plovila te usluge turističke agencije</item>
    </derivirana_varijabla>
  </DomainObject.Predmet.SudioniciListNaziv>
  <DomainObject.Predmet.SudioniciListAdressOIB>
    <izvorni_sadrzaj>
      <item>FINA, OIB 85821130368</item>
      <item>TPS centrum d.o.o. za prodaju, iznajmljivanje i servis plovila te usluge turističke agencije, OIB 93971693364, Đure Marušića 18,23000 Zadar</item>
    </izvorni_sadrzaj>
    <derivirana_varijabla naziv="DomainObject.Predmet.SudioniciListAdressOIB_1">
      <item>FINA, OIB 85821130368</item>
      <item>TPS centrum d.o.o. za prodaju, iznajmljivanje i servis plovila te usluge turističke agencije, OIB 93971693364, Đure Marušića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93971693364</item>
    </izvorni_sadrzaj>
    <derivirana_varijabla naziv="DomainObject.Predmet.SudioniciListNazivOIB_1">
      <item>, OIB 85821130368</item>
      <item>, OIB 93971693364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E53E2-54C4-4C6F-A3DD-8499C1EB9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1035</properties:Words>
  <properties:Characters>5654</properties:Characters>
  <properties:Lines>179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2017-02-01T13:07:00Z</dcterms:created>
  <dc:creator>Administrator</dc:creator>
  <cp:lastModifiedBy>Krešimir Torbarina</cp:lastModifiedBy>
  <cp:lastPrinted>2017-02-01T13:09:00Z</cp:lastPrinted>
  <dcterms:modified xmlns:xsi="http://www.w3.org/2001/XMLSchema-instance" xsi:type="dcterms:W3CDTF">2017-02-01T13:12:00Z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