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4201" w14:paraId="5bb4201" w:rsidRDefault="000F413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718183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F413F" w:rsidP="000F413F" w:rsidR="000F413F">
      <w:pPr>
        <w:spacing w:after="0"/>
        <w:jc w:val="both"/>
      </w:pPr>
      <w:r>
        <w:t xml:space="preserve">           Republika Hrvatska</w:t>
      </w:r>
    </w:p>
    <w:p w:rsidRDefault="000F413F" w:rsidP="000F413F" w:rsidR="000F413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F413F" w:rsidP="000F413F" w:rsidR="000F413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Poslovni broj: 5. St-685/2018-2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R J E Š E N J E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F. Supila 4, za otvaranje stečajnog postupka nad dužnikom ADIZO jednostavno društvo s ograničenom odgovornošću za trgovinu i usluge, Dežanovac, Dežanovac 257, OIB: 10593755220, MBS: 010100805, 29. studenog 2018.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r i j e š i o  j e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ADIZO jednostavno društvo s ograničenom odgovornošću za trgovinu i usluge, Dežanovac, Dežanovac 257, OIB: 10593755220, MBS: 010100805.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15. siječnja 2019. u 9,45 sati u ovome sudu u Bjelovaru, Šetalište dr. </w:t>
      </w:r>
      <w:proofErr w:type="spellStart"/>
      <w:r w:rsidRPr="000F413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F413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F413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F413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- zakonski zastupnik dužnika Zoran </w:t>
      </w:r>
      <w:proofErr w:type="spellStart"/>
      <w:r w:rsidRPr="000F413F">
        <w:rPr>
          <w:rFonts w:cs="Times New Roman" w:eastAsia="Times New Roman"/>
          <w:szCs w:val="20"/>
          <w:lang w:eastAsia="hr-HR"/>
        </w:rPr>
        <w:t>Flanjak</w:t>
      </w:r>
      <w:proofErr w:type="spellEnd"/>
      <w:r w:rsidRPr="000F413F">
        <w:rPr>
          <w:rFonts w:cs="Times New Roman" w:eastAsia="Times New Roman"/>
          <w:szCs w:val="20"/>
          <w:lang w:eastAsia="hr-HR"/>
        </w:rPr>
        <w:t>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3. Nalaže se zakonskom zastupniku dužnika Zoranu </w:t>
      </w:r>
      <w:proofErr w:type="spellStart"/>
      <w:r w:rsidRPr="000F413F">
        <w:rPr>
          <w:rFonts w:cs="Times New Roman" w:eastAsia="Times New Roman"/>
          <w:szCs w:val="20"/>
          <w:lang w:eastAsia="hr-HR"/>
        </w:rPr>
        <w:t>Flanjku</w:t>
      </w:r>
      <w:proofErr w:type="spellEnd"/>
      <w:r w:rsidRPr="000F413F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Obrazloženje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0F413F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0F413F">
        <w:rPr>
          <w:rFonts w:cs="Times New Roman" w:eastAsia="Times New Roman"/>
          <w:szCs w:val="20"/>
          <w:lang w:eastAsia="hr-HR"/>
        </w:rPr>
        <w:t>ADIZO j.d.o.o. Dežanovac u kojem je navedeno da je 22. lipnja</w:t>
      </w:r>
      <w:r w:rsidRPr="000F413F">
        <w:rPr>
          <w:rFonts w:cs="Times New Roman" w:eastAsia="Times New Roman"/>
          <w:color w:val="000000"/>
          <w:szCs w:val="20"/>
          <w:lang w:eastAsia="hr-HR"/>
        </w:rPr>
        <w:t xml:space="preserve"> 2018. dužnik u Očevidniku redoslijeda osnova za plaćanje imao evidentirane neizvršene osnove za plaćanje u neprekinutom razdoblju od 120 dana, u ukupnom iznosu od 19.122,39 kn.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0F413F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color w:val="000000"/>
          <w:szCs w:val="20"/>
          <w:lang w:eastAsia="hr-HR"/>
        </w:rPr>
        <w:lastRenderedPageBreak/>
        <w:t>Stoga je, po ocjeni suda, vjerojatna postojanost stečajnog razloga nesposobnosti za plaćanje</w:t>
      </w:r>
      <w:r w:rsidRPr="000F413F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>U Bjelovaru 29. studenog 2018.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Sutkinja   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Marija Petrina Kubica v.r.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F413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F413F" w:rsidP="000F413F" w:rsidR="000F413F" w:rsidRPr="000F413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F413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      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413F">
        <w:rPr>
          <w:rFonts w:cs="Times New Roman" w:eastAsia="Times New Roman"/>
          <w:szCs w:val="20"/>
          <w:lang w:eastAsia="hr-HR"/>
        </w:rPr>
        <w:t xml:space="preserve">Uputa o pravnom lijeku:Protiv ovog rješenja nije dopuštena posebna žalba (čl.115. st.1. SZ-a). </w:t>
      </w: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13F" w:rsidP="000F413F" w:rsidR="000F413F" w:rsidRPr="000F41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F413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8680230"/>
      <w:docPartObj>
        <w:docPartGallery w:val="Page Numbers (Top of Page)"/>
        <w:docPartUnique/>
      </w:docPartObj>
    </w:sdtPr>
    <w:sdtContent>
      <w:p w:rsidRDefault="000F413F" w:rsidP="000F413F" w:rsidR="000F413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F413F" w:rsidP="000F413F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0F413F">
      <w:rPr>
        <w:rFonts w:cs="Times New Roman" w:eastAsia="Times New Roman"/>
        <w:szCs w:val="20"/>
        <w:lang w:eastAsia="hr-HR"/>
      </w:rPr>
      <w:t>Poslovni broj: 5. St-685/2018-2</w:t>
    </w:r>
  </w:p>
  <w:p w:rsidRDefault="000F413F" w:rsidP="000F413F" w:rsidR="000F413F" w:rsidRPr="000F413F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13F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67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73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St-685/2018-2</izvorni_sadrzaj>
    <derivirana_varijabla naziv="DomainObject.Oznaka_1">St-685/2018-2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ADIZO jednostavno društvo s ograničenom odgovornošću za trgovinu i usluge</izvorni_sadrzaj>
    <derivirana_varijabla naziv="DomainObject.Predmet.ProtustrankaFormated_1">  ADIZO jednostavno društvo s ograničenom odgovornošću za trgovinu i usluge</derivirana_varijabla>
  </DomainObject.Predmet.ProtustrankaFormated>
  <DomainObject.Predmet.ProtustrankaFormatedOIB>
    <izvorni_sadrzaj>  ADIZO jednostavno društvo s ograničenom odgovornošću za trgovinu i usluge, OIB 10593755220</izvorni_sadrzaj>
    <derivirana_varijabla naziv="DomainObject.Predmet.ProtustrankaFormatedOIB_1">  ADIZO jednostavno društvo s ograničenom odgovornošću za trgovinu i usluge, OIB 10593755220</derivirana_varijabla>
  </DomainObject.Predmet.ProtustrankaFormatedOIB>
  <DomainObject.Predmet.ProtustrankaFormatedWithAdress>
    <izvorni_sadrzaj> ADIZO jednostavno društvo s ograničenom odgovornošću za trgovinu i usluge, Dežanovac 257, 43500 Dežanovac</izvorni_sadrzaj>
    <derivirana_varijabla naziv="DomainObject.Predmet.ProtustrankaFormatedWithAdress_1"> ADIZO jednostavno društvo s ograničenom odgovornošću za trgovinu i usluge, Dežanovac 257, 43500 Dežanovac</derivirana_varijabla>
  </DomainObject.Predmet.ProtustrankaFormatedWithAdress>
  <DomainObject.Predmet.ProtustrankaFormatedWithAdressOIB>
    <izvorni_sadrzaj> ADIZO jednostavno društvo s ograničenom odgovornošću za trgovinu i usluge, OIB 10593755220, Dežanovac 257, 43500 Dežanovac</izvorni_sadrzaj>
    <derivirana_varijabla naziv="DomainObject.Predmet.ProtustrankaFormatedWithAdressOIB_1"> ADIZO jednostavno društvo s ograničenom odgovornošću za trgovinu i usluge, OIB 10593755220, Dežanovac 257, 43500 Dežanovac</derivirana_varijabla>
  </DomainObject.Predmet.ProtustrankaFormatedWithAdressOIB>
  <DomainObject.Predmet.ProtustrankaWithAdress>
    <izvorni_sadrzaj>ADIZO jednostavno društvo s ograničenom odgovornošću za trgovinu i usluge Dežanovac 257, 43500 Dežanovac</izvorni_sadrzaj>
    <derivirana_varijabla naziv="DomainObject.Predmet.ProtustrankaWithAdress_1">ADIZO jednostavno društvo s ograničenom odgovornošću za trgovinu i usluge Dežanovac 257, 43500 Dežanovac</derivirana_varijabla>
  </DomainObject.Predmet.ProtustrankaWithAdress>
  <DomainObject.Predmet.ProtustrankaWithAdressOIB>
    <izvorni_sadrzaj>ADIZO jednostavno društvo s ograničenom odgovornošću za trgovinu i usluge, OIB 10593755220, Dežanovac 257, 43500 Dežanovac</izvorni_sadrzaj>
    <derivirana_varijabla naziv="DomainObject.Predmet.ProtustrankaWithAdressOIB_1">ADIZO jednostavno društvo s ograničenom odgovornošću za trgovinu i usluge, OIB 10593755220, Dežanovac 257, 43500 Dežanovac</derivirana_varijabla>
  </DomainObject.Predmet.ProtustrankaWithAdressOIB>
  <DomainObject.Predmet.ProtustrankaNazivFormated>
    <izvorni_sadrzaj>ADIZO jednostavno društvo s ograničenom odgovornošću za trgovinu i usluge</izvorni_sadrzaj>
    <derivirana_varijabla naziv="DomainObject.Predmet.ProtustrankaNazivFormated_1">ADIZO jednostavno društvo s ograničenom odgovornošću za trgovinu i usluge</derivirana_varijabla>
  </DomainObject.Predmet.ProtustrankaNazivFormated>
  <DomainObject.Predmet.ProtustrankaNazivFormatedOIB>
    <izvorni_sadrzaj>ADIZO jednostavno društvo s ograničenom odgovornošću za trgovinu i usluge, OIB 10593755220</izvorni_sadrzaj>
    <derivirana_varijabla naziv="DomainObject.Predmet.ProtustrankaNazivFormatedOIB_1">ADIZO jednostavno društvo s ograničenom odgovornošću za trgovinu i usluge, OIB 10593755220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ADIZO jednostavno društvo s ograničenom odgovornošću za trgovinu i usluge</item>
    </izvorni_sadrzaj>
    <derivirana_varijabla naziv="DomainObject.Predmet.ProtuStrankaListFormated_1">
      <item>ADIZO jednostavno društvo s ograničenom odgovornošću za trgovinu i usluge</item>
    </derivirana_varijabla>
  </DomainObject.Predmet.ProtuStrankaListFormated>
  <DomainObject.Predmet.ProtuStrankaListFormatedOIB>
    <izvorni_sadrzaj>
      <item>ADIZO jednostavno društvo s ograničenom odgovornošću za trgovinu i usluge, OIB 10593755220</item>
    </izvorni_sadrzaj>
    <derivirana_varijabla naziv="DomainObject.Predmet.ProtuStrankaListFormatedOIB_1">
      <item>ADIZO jednostavno društvo s ograničenom odgovornošću za trgovinu i usluge, OIB 10593755220</item>
    </derivirana_varijabla>
  </DomainObject.Predmet.ProtuStrankaListFormatedOIB>
  <DomainObject.Predmet.ProtuStrankaListFormatedWithAdress>
    <izvorni_sadrzaj>
      <item>ADIZO jednostavno društvo s ograničenom odgovornošću za trgovinu i usluge, Dežanovac 257, 43500 Dežanovac</item>
    </izvorni_sadrzaj>
    <derivirana_varijabla naziv="DomainObject.Predmet.ProtuStrankaListFormatedWithAdress_1">
      <item>ADIZO jednostavno društvo s ograničenom odgovornošću za trgovinu i usluge, Dežanovac 257, 43500 Dežanovac</item>
    </derivirana_varijabla>
  </DomainObject.Predmet.ProtuStrankaListFormatedWithAdress>
  <DomainObject.Predmet.ProtuStrankaListFormatedWithAdressOIB>
    <izvorni_sadrzaj>
      <item>ADIZO jednostavno društvo s ograničenom odgovornošću za trgovinu i usluge, OIB 10593755220, Dežanovac 257, 43500 Dežanovac</item>
    </izvorni_sadrzaj>
    <derivirana_varijabla naziv="DomainObject.Predmet.ProtuStrankaListFormatedWithAdressOIB_1">
      <item>ADIZO jednostavno društvo s ograničenom odgovornošću za trgovinu i usluge, OIB 10593755220, Dežanovac 257, 43500 Dežanovac</item>
    </derivirana_varijabla>
  </DomainObject.Predmet.ProtuStrankaListFormatedWithAdressOIB>
  <DomainObject.Predmet.ProtuStrankaListNazivFormated>
    <izvorni_sadrzaj>
      <item>ADIZO jednostavno društvo s ograničenom odgovornošću za trgovinu i usluge</item>
    </izvorni_sadrzaj>
    <derivirana_varijabla naziv="DomainObject.Predmet.ProtuStrankaListNazivFormated_1">
      <item>ADIZO jednostavno društvo s ograničenom odgovornošću za trgovinu i usluge</item>
    </derivirana_varijabla>
  </DomainObject.Predmet.ProtuStrankaListNazivFormated>
  <DomainObject.Predmet.ProtuStrankaListNazivFormatedOIB>
    <izvorni_sadrzaj>
      <item>ADIZO jednostavno društvo s ograničenom odgovornošću za trgovinu i usluge, OIB 10593755220</item>
    </izvorni_sadrzaj>
    <derivirana_varijabla naziv="DomainObject.Predmet.ProtuStrankaListNazivFormatedOIB_1">
      <item>ADIZO jednostavno društvo s ograničenom odgovornošću za trgovinu i usluge, OIB 10593755220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St-685/2018-2</izvorni_sadrzaj>
    <derivirana_varijabla naziv="DomainObject.PoslovniBrojDokumenta_1">St-685/2018-2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ADIZO jednostavno društvo s ograničenom odgovornošću za trgovinu i usluge</izvorni_sadrzaj>
    <derivirana_varijabla naziv="DomainObject.Predmet.ProtustrankaIDrugi_1">ADIZO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ADIZO jednostavno društvo s ograničenom odgovornošću za trgovinu i usluge, OIB 10593755220, Dežanovac 257, 43500 Dežanovac</izvorni_sadrzaj>
    <derivirana_varijabla naziv="DomainObject.Predmet.ProtustrankaIDrugiAdressOIB_1">ADIZO jednostavno društvo s ograničenom odgovornošću za trgovinu i usluge, OIB 10593755220, Dežanovac 257,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ADIZO jednostavno društvo s ograničenom odgovornošću za trgovinu i usluge</item>
    </izvorni_sadrzaj>
    <derivirana_varijabla naziv="DomainObject.Predmet.SudioniciListNaziv_1">
      <item>FINA, RC ZAGREB, Podružnica BJELOVAR</item>
      <item>ADIZO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ADIZO jednostavno društvo s ograničenom odgovornošću za trgovinu i usluge, OIB 10593755220, Dežanovac 257,43500 Dežanovac</item>
    </izvorni_sadrzaj>
    <derivirana_varijabla naziv="DomainObject.Predmet.SudioniciListAdressOIB_1">
      <item>FINA, RC ZAGREB, Podružnica BJELOVAR, OIB 85821130368, F. Supila 4,43000 Bjelovar</item>
      <item>ADIZO jednostavno društvo s ograničenom odgovornošću za trgovinu i usluge, OIB 10593755220, Dežanovac 257,43500 Dežanovac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1E0E3-4685-43CC-B5FD-704676A5E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2537</properties:Characters>
  <properties:Lines>74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2018-11-29T13:56:00Z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St-685/2018-2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