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3792221" w14:paraId="3792221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44080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440801">
              <w:rPr>
                <w:rFonts w:cs="Times New Roman" w:eastAsia="Times New Roman"/>
                <w:lang w:eastAsia="hr-HR"/>
              </w:rPr>
              <w:t>375/18-3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440801">
        <w:rPr>
          <w:rFonts w:cs="Times New Roman" w:eastAsia="SimSun"/>
          <w:kern w:val="2"/>
          <w:lang w:bidi="hi-IN" w:eastAsia="zh-CN"/>
        </w:rPr>
        <w:t xml:space="preserve">  EcoLife j.d.o.o., Dravska ulica 17, Koprivnica, OIB: 20938104288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013A50">
        <w:rPr>
          <w:rFonts w:cs="Times New Roman" w:eastAsia="SimSun"/>
          <w:kern w:val="2"/>
          <w:lang w:bidi="hi-IN" w:eastAsia="zh-CN"/>
        </w:rPr>
        <w:t>3. prosinca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7356B" w:rsidP="00F171BE" w:rsidR="00F171BE">
      <w:pPr>
        <w:spacing w:after="0"/>
        <w:jc w:val="center"/>
      </w:pPr>
      <w:r>
        <w:t>22</w:t>
      </w:r>
      <w:r w:rsidR="00013A50">
        <w:t>.</w:t>
      </w:r>
      <w:r w:rsidR="009B1C0D">
        <w:t xml:space="preserve"> </w:t>
      </w:r>
      <w:r w:rsidR="00374155">
        <w:t>siječnja 2019</w:t>
      </w:r>
      <w:r w:rsidR="001A67FA">
        <w:t xml:space="preserve">. u </w:t>
      </w:r>
      <w:r>
        <w:t xml:space="preserve">08,15 </w:t>
      </w:r>
      <w:r w:rsidR="00F171BE">
        <w:t>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440801">
        <w:t xml:space="preserve">Anđelko Topolovčan, Kloštar Podravski, Oderjan 53, </w:t>
      </w:r>
    </w:p>
    <w:p w:rsidRDefault="000A7AEF" w:rsidP="000A7AEF" w:rsidR="006B57CA" w:rsidRPr="006B57CA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B57CA">
        <w:rPr>
          <w:rFonts w:cs="Times New Roman" w:eastAsia="SimSun"/>
          <w:kern w:val="2"/>
          <w:lang w:bidi="hi-IN" w:eastAsia="zh-CN"/>
        </w:rPr>
        <w:t xml:space="preserve"> </w:t>
      </w:r>
      <w:r w:rsidR="00440801">
        <w:rPr>
          <w:rFonts w:cs="Times New Roman" w:eastAsia="SimSun"/>
          <w:kern w:val="2"/>
          <w:lang w:bidi="hi-IN" w:eastAsia="zh-CN"/>
        </w:rPr>
        <w:t xml:space="preserve">EcoLife j.d.o.o., Dravska ulica 17, Koprivnica,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440801">
        <w:t xml:space="preserve"> Anđelku Topolovčan, Kloštar Podravski, Oderjan 53, OIB: 99900152640,</w:t>
      </w:r>
      <w:r w:rsidR="00D46852">
        <w:t xml:space="preserve"> </w:t>
      </w:r>
      <w:r w:rsidR="008B3EE5" w:rsidRPr="00412CB1">
        <w:t xml:space="preserve">da na zakazano ročište kod ovoga suda, </w:t>
      </w:r>
      <w:r w:rsidR="0067356B">
        <w:t>22</w:t>
      </w:r>
      <w:r w:rsidR="00013A50">
        <w:t xml:space="preserve">. siječnja </w:t>
      </w:r>
      <w:r w:rsidR="00440801">
        <w:t>2019</w:t>
      </w:r>
      <w:r w:rsidR="001A67FA">
        <w:t xml:space="preserve">. u </w:t>
      </w:r>
      <w:r w:rsidR="0067356B">
        <w:t>08,15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440801">
        <w:t xml:space="preserve"> </w:t>
      </w:r>
      <w:r w:rsidR="00440801">
        <w:rPr>
          <w:rFonts w:cs="Times New Roman" w:eastAsia="SimSun"/>
          <w:kern w:val="2"/>
          <w:lang w:bidi="hi-IN" w:eastAsia="zh-CN"/>
        </w:rPr>
        <w:t>EcoLife j.d.o.o., Dravska ulica 17, Koprivnica, OIB: 20938104288</w:t>
      </w:r>
      <w:r w:rsidR="008B3EE5">
        <w:t>,</w:t>
      </w:r>
      <w:r w:rsidR="000739BB">
        <w:t xml:space="preserve"> sa podacima propisani</w:t>
      </w:r>
      <w:r w:rsidR="00A410D7">
        <w:t xml:space="preserve">m čl. 17. Stečajnog zakona, o tome da li je dužnik vlasnik nekretnina i pokretnina, da li ima kakve novčane tražbine prema svojim dužnicima, da li ima kakvih prava koja čine imovinu dužnika, te koje su obveze dužnika unesene u </w:t>
      </w:r>
      <w:r w:rsidR="00A410D7">
        <w:lastRenderedPageBreak/>
        <w:t>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013A50" w:rsidP="00A410D7" w:rsidR="00013A50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13A50">
        <w:rPr>
          <w:rFonts w:cs="Times New Roman"/>
        </w:rPr>
        <w:t>3. prosinca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440801">
        <w:t>Anđelko Topolovčan, Kloštar Podravski, Oderjan 53,</w:t>
      </w:r>
    </w:p>
    <w:p w:rsidRDefault="00284B40" w:rsidP="00B56BA5" w:rsidR="00B56BA5" w:rsidRPr="000F77E8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440801">
        <w:rPr>
          <w:rFonts w:cs="Times New Roman" w:eastAsia="SimSun"/>
          <w:kern w:val="2"/>
          <w:lang w:bidi="hi-IN" w:eastAsia="zh-CN"/>
        </w:rPr>
        <w:t>EcoLife j.d.o.o., Dravska ulica 17, Koprivnica,</w:t>
      </w:r>
    </w:p>
    <w:p w:rsidRDefault="000F77E8" w:rsidP="00B56BA5" w:rsidR="000F77E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B6B" w:rsidP="00F171BE" w:rsidR="003A6B6B">
      <w:pPr>
        <w:spacing w:after="0"/>
      </w:pPr>
      <w:r>
        <w:separator/>
      </w:r>
    </w:p>
  </w:endnote>
  <w:endnote w:id="0" w:type="continuationSeparator">
    <w:p w:rsidRDefault="003A6B6B" w:rsidP="00F171BE" w:rsidR="003A6B6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B6B" w:rsidP="00F171BE" w:rsidR="003A6B6B">
      <w:pPr>
        <w:spacing w:after="0"/>
      </w:pPr>
      <w:r>
        <w:separator/>
      </w:r>
    </w:p>
  </w:footnote>
  <w:footnote w:id="0" w:type="continuationSeparator">
    <w:p w:rsidRDefault="003A6B6B" w:rsidP="00F171BE" w:rsidR="003A6B6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33B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</w:t>
    </w:r>
    <w:r w:rsidR="00440801">
      <w:t>375/18-3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13A50"/>
    <w:rsid w:val="00057E68"/>
    <w:rsid w:val="000739BB"/>
    <w:rsid w:val="000A7AEF"/>
    <w:rsid w:val="000D7A48"/>
    <w:rsid w:val="000F77E8"/>
    <w:rsid w:val="0014143B"/>
    <w:rsid w:val="00141450"/>
    <w:rsid w:val="0019623F"/>
    <w:rsid w:val="001A67FA"/>
    <w:rsid w:val="002144E0"/>
    <w:rsid w:val="00284B40"/>
    <w:rsid w:val="002B3101"/>
    <w:rsid w:val="00320B9A"/>
    <w:rsid w:val="00374155"/>
    <w:rsid w:val="003A6B6B"/>
    <w:rsid w:val="003D3B9A"/>
    <w:rsid w:val="00416073"/>
    <w:rsid w:val="004225CC"/>
    <w:rsid w:val="00440801"/>
    <w:rsid w:val="004748AB"/>
    <w:rsid w:val="00487EFF"/>
    <w:rsid w:val="004D44B9"/>
    <w:rsid w:val="00543FAF"/>
    <w:rsid w:val="00553DA8"/>
    <w:rsid w:val="005F6CF9"/>
    <w:rsid w:val="00614897"/>
    <w:rsid w:val="0067356B"/>
    <w:rsid w:val="006B57CA"/>
    <w:rsid w:val="007021F7"/>
    <w:rsid w:val="00720F20"/>
    <w:rsid w:val="0072542A"/>
    <w:rsid w:val="0076633B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9B0048"/>
    <w:rsid w:val="009B1C0D"/>
    <w:rsid w:val="00A410D7"/>
    <w:rsid w:val="00A6646C"/>
    <w:rsid w:val="00AC2EE9"/>
    <w:rsid w:val="00AE693E"/>
    <w:rsid w:val="00B12777"/>
    <w:rsid w:val="00B2631E"/>
    <w:rsid w:val="00B56BA5"/>
    <w:rsid w:val="00C4789A"/>
    <w:rsid w:val="00C6123A"/>
    <w:rsid w:val="00D24D5E"/>
    <w:rsid w:val="00D46852"/>
    <w:rsid w:val="00D62F11"/>
    <w:rsid w:val="00E044B8"/>
    <w:rsid w:val="00E57452"/>
    <w:rsid w:val="00E80A53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6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33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633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633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633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6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33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633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633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633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EcoLife jednostavno društvo s ograničenom odgovornošću za proizvodnju, trgovinu i usluge zastupanog po punomoćniku Anđelko Topolovčan</izvorni_sadrzaj>
    <derivirana_varijabla naziv="DomainObject.Predmet.ProtustrankaFormated_1">  EcoLife jednostavno društvo s ograničenom odgovornošću za proizvodnju, trgovinu i usluge zastupanog po punomoćniku Anđelko Topolovčan</derivirana_varijabla>
  </DomainObject.Predmet.ProtustrankaFormated>
  <DomainObject.Predmet.ProtustrankaFormatedOIB>
    <izvorni_sadrzaj>  EcoLife jednostavno društvo s ograničenom odgovornošću za proizvodnju, trgovinu i usluge, OIB 20938104288 zastupanog po punomoćniku Anđelko Topolovčan</izvorni_sadrzaj>
    <derivirana_varijabla naziv="DomainObject.Predmet.ProtustrankaFormatedOIB_1">  EcoLife jednostavno društvo s ograničenom odgovornošću za proizvodnju, trgovinu i usluge, OIB 20938104288 zastupanog po punomoćniku Anđelko Topolovčan</derivirana_varijabla>
  </DomainObject.Predmet.ProtustrankaFormatedOIB>
  <DomainObject.Predmet.ProtustrankaFormatedWithAdress>
    <izvorni_sadrzaj> EcoLife jednostavno društvo s ograničenom odgovornošću za proizvodnju, trgovinu i usluge, Dravska ulica 17, 48000 Koprivnica zastupanog po punomoćniku Anđelko Topolovčan</izvorni_sadrzaj>
    <derivirana_varijabla naziv="DomainObject.Predmet.ProtustrankaFormatedWithAdress_1"> EcoLife jednostavno društvo s ograničenom odgovornošću za proizvodnju, trgovinu i usluge, Dravska ulica 17, 48000 Koprivnica zastupanog po punomoćniku Anđelko Topolovčan</derivirana_varijabla>
  </DomainObject.Predmet.ProtustrankaFormatedWithAdress>
  <DomainObject.Predmet.ProtustrankaFormatedWithAdressOIB>
    <izvorni_sadrzaj> EcoLife jednostavno društvo s ograničenom odgovornošću za proizvodnju, trgovinu i usluge, OIB 20938104288, Dravska ulica 17, 48000 Koprivnica zastupanog po punomoćniku Anđelko Topolovčan</izvorni_sadrzaj>
    <derivirana_varijabla naziv="DomainObject.Predmet.ProtustrankaFormatedWithAdressOIB_1"> EcoLife jednostavno društvo s ograničenom odgovornošću za proizvodnju, trgovinu i usluge, OIB 20938104288, Dravska ulica 17, 48000 Koprivnica zastupanog po punomoćniku Anđelko Topolovčan</derivirana_varijabla>
  </DomainObject.Predmet.ProtustrankaFormatedWithAdressOIB>
  <DomainObject.Predmet.ProtustrankaWithAdress>
    <izvorni_sadrzaj>EcoLife jednostavno društvo s ograničenom odgovornošću za proizvodnju, trgovinu i usluge Dravska ulica 17, 48000 Koprivnica</izvorni_sadrzaj>
    <derivirana_varijabla naziv="DomainObject.Predmet.ProtustrankaWithAdress_1">EcoLife jednostavno društvo s ograničenom odgovornošću za proizvodnju, trgovinu i usluge Dravska ulica 17, 48000 Koprivnica</derivirana_varijabla>
  </DomainObject.Predmet.ProtustrankaWithAdress>
  <DomainObject.Predmet.ProtustrankaWithAdressOIB>
    <izvorni_sadrzaj>EcoLife jednostavno društvo s ograničenom odgovornošću za proizvodnju, trgovinu i usluge, OIB 20938104288, Dravska ulica 17, 48000 Koprivnica</izvorni_sadrzaj>
    <derivirana_varijabla naziv="DomainObject.Predmet.ProtustrankaWithAdressOIB_1">EcoLife jednostavno društvo s ograničenom odgovornošću za proizvodnju, trgovinu i usluge, OIB 20938104288, Dravska ulica 17, 48000 Koprivnica</derivirana_varijabla>
  </DomainObject.Predmet.ProtustrankaWithAdressOIB>
  <DomainObject.Predmet.ProtustrankaNazivFormated>
    <izvorni_sadrzaj>EcoLife jednostavno društvo s ograničenom odgovornošću za proizvodnju, trgovinu i usluge</izvorni_sadrzaj>
    <derivirana_varijabla naziv="DomainObject.Predmet.ProtustrankaNazivFormated_1">EcoLife jednostavno društvo s ograničenom odgovornošću za proizvodnju, trgovinu i usluge</derivirana_varijabla>
  </DomainObject.Predmet.ProtustrankaNazivFormated>
  <DomainObject.Predmet.ProtustrankaNazivFormatedOIB>
    <izvorni_sadrzaj>EcoLife jednostavno društvo s ograničenom odgovornošću za proizvodnju, trgovinu i usluge, OIB 20938104288</izvorni_sadrzaj>
    <derivirana_varijabla naziv="DomainObject.Predmet.ProtustrankaNazivFormatedOIB_1">EcoLife jednostavno društvo s ograničenom odgovornošću za proizvodnju, trgovinu i usluge, OIB 20938104288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17977.32</izvorni_sadrzaj>
    <derivirana_varijabla naziv="DomainObject.Predmet.TrenutnaVrijednost_1">17977.32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EcoLife jednostavno društvo s ograničenom odgovornošću za proizvodnju, trgovinu i usluge zastupanog po punomoćniku Anđelko Topolovčan</item>
    </izvorni_sadrzaj>
    <derivirana_varijabla naziv="DomainObject.Predmet.ProtuStrankaListFormated_1">
      <item>EcoLife jednostavno društvo s ograničenom odgovornošću za proizvodnju, trgovinu i usluge zastupanog po punomoćniku Anđelko Topolovčan</item>
    </derivirana_varijabla>
  </DomainObject.Predmet.ProtuStrankaListFormated>
  <DomainObject.Predmet.ProtuStrankaListFormatedOIB>
    <izvorni_sadrzaj>
      <item>EcoLife jednostavno društvo s ograničenom odgovornošću za proizvodnju, trgovinu i usluge, OIB 20938104288 zastupanog po punomoćniku Anđelko Topolovčan</item>
    </izvorni_sadrzaj>
    <derivirana_varijabla naziv="DomainObject.Predmet.ProtuStrankaListFormatedOIB_1">
      <item>EcoLife jednostavno društvo s ograničenom odgovornošću za proizvodnju, trgovinu i usluge, OIB 20938104288 zastupanog po punomoćniku Anđelko Topolovčan</item>
    </derivirana_varijabla>
  </DomainObject.Predmet.ProtuStrankaListFormatedOIB>
  <DomainObject.Predmet.ProtuStrankaListFormatedWithAdress>
    <izvorni_sadrzaj>
      <item>EcoLife jednostavno društvo s ograničenom odgovornošću za proizvodnju, trgovinu i usluge, Dravska ulica 17, 48000 Koprivnica zastupanog po punomoćniku Anđelko Topolovčan</item>
    </izvorni_sadrzaj>
    <derivirana_varijabla naziv="DomainObject.Predmet.ProtuStrankaListFormatedWithAdress_1">
      <item>EcoLife jednostavno društvo s ograničenom odgovornošću za proizvodnju, trgovinu i usluge, Dravska ulica 17, 48000 Koprivnica zastupanog po punomoćniku Anđelko Topolovčan</item>
    </derivirana_varijabla>
  </DomainObject.Predmet.ProtuStrankaListFormatedWithAdress>
  <DomainObject.Predmet.ProtuStrankaListFormatedWithAdressOIB>
    <izvorni_sadrzaj>
      <item>EcoLife jednostavno društvo s ograničenom odgovornošću za proizvodnju, trgovinu i usluge, OIB 20938104288, Dravska ulica 17, 48000 Koprivnica zastupanog po punomoćniku Anđelko Topolovčan</item>
    </izvorni_sadrzaj>
    <derivirana_varijabla naziv="DomainObject.Predmet.ProtuStrankaListFormatedWithAdressOIB_1">
      <item>EcoLife jednostavno društvo s ograničenom odgovornošću za proizvodnju, trgovinu i usluge, OIB 20938104288, Dravska ulica 17, 48000 Koprivnica zastupanog po punomoćniku Anđelko Topolovčan</item>
    </derivirana_varijabla>
  </DomainObject.Predmet.ProtuStrankaListFormatedWithAdressOIB>
  <DomainObject.Predmet.ProtuStrankaListNazivFormated>
    <izvorni_sadrzaj>
      <item>EcoLife jednostavno društvo s ograničenom odgovornošću za proizvodnju, trgovinu i usluge</item>
    </izvorni_sadrzaj>
    <derivirana_varijabla naziv="DomainObject.Predmet.ProtuStrankaListNazivFormated_1">
      <item>EcoLife jednostavno društvo s ograničenom odgovornošću za proizvodnju, trgovinu i usluge</item>
    </derivirana_varijabla>
  </DomainObject.Predmet.ProtuStrankaListNazivFormated>
  <DomainObject.Predmet.ProtuStrankaListNazivFormatedOIB>
    <izvorni_sadrzaj>
      <item>EcoLife jednostavno društvo s ograničenom odgovornošću za proizvodnju, trgovinu i usluge, OIB 20938104288</item>
    </izvorni_sadrzaj>
    <derivirana_varijabla naziv="DomainObject.Predmet.ProtuStrankaListNazivFormatedOIB_1">
      <item>EcoLife jednostavno društvo s ograničenom odgovornošću za proizvodnju, trgovinu i usluge, OIB 20938104288</item>
    </derivirana_varijabla>
  </DomainObject.Predmet.ProtuStrankaListNazivFormatedOIB>
  <DomainObject.Predmet.OstaliListFormated>
    <izvorni_sadrzaj>
      <item>Sudski registar</item>
      <item>Anđelko Topolovčan punomoćnik sudionika u postupku EcoLife jednostavno društvo s ograničenom odgovornošću za proizvodnju, trgovinu i usluge</item>
    </izvorni_sadrzaj>
    <derivirana_varijabla naziv="DomainObject.Predmet.OstaliListFormated_1">
      <item>Sudski registar</item>
      <item>Anđelko Topolovčan punomoćnik sudionika u postupku EcoLife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Anđelko Topolovčan, OIB 99900152640 punomoćnik sudionika u postupku EcoLife jednostavno društvo s ograničenom odgovornošću za proizvodnju, trgovinu i usluge</item>
    </izvorni_sadrzaj>
    <derivirana_varijabla naziv="DomainObject.Predmet.OstaliListFormatedOIB_1">
      <item>Sudski registar</item>
      <item>Anđelko Topolovčan, OIB 99900152640 punomoćnik sudionika u postupku EcoLife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Anđelko Topolovčan, Oderjan 53, 48350 Kloštar Podravski punomoćnik sudionika u postupku EcoLife jednostavno društvo s ograničenom odgovornošću za proizvodnju, trgovinu i usluge</item>
    </izvorni_sadrzaj>
    <derivirana_varijabla naziv="DomainObject.Predmet.OstaliListFormatedWithAdress_1">
      <item>Sudski registar</item>
      <item>Anđelko Topolovčan, Oderjan 53, 48350 Kloštar Podravski punomoćnik sudionika u postupku EcoLife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Anđelko Topolovčan, OIB 99900152640, Oderjan 53, 48350 Kloštar Podravski punomoćnik sudionika u postupku EcoLife jednostavno društvo s ograničenom odgovornošću za proizvodnju, trgovinu i usluge</item>
    </izvorni_sadrzaj>
    <derivirana_varijabla naziv="DomainObject.Predmet.OstaliListFormatedWithAdressOIB_1">
      <item>Sudski registar</item>
      <item>Anđelko Topolovčan, OIB 99900152640, Oderjan 53, 48350 Kloštar Podravski punomoćnik sudionika u postupku EcoLife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Anđelko Topolovčan</item>
    </izvorni_sadrzaj>
    <derivirana_varijabla naziv="DomainObject.Predmet.OstaliListNazivFormated_1">
      <item>Sudski registar</item>
      <item>Anđelko Topolovčan</item>
    </derivirana_varijabla>
  </DomainObject.Predmet.OstaliListNazivFormated>
  <DomainObject.Predmet.OstaliListNazivFormatedOIB>
    <izvorni_sadrzaj>
      <item>Sudski registar</item>
      <item>Anđelko Topolovčan, OIB 99900152640</item>
    </izvorni_sadrzaj>
    <derivirana_varijabla naziv="DomainObject.Predmet.OstaliListNazivFormatedOIB_1">
      <item>Sudski registar</item>
      <item>Anđelko Topolovčan, OIB 99900152640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EcoLife jednostavno društvo s ograničenom odgovornošću za proizvodnju, trgovinu i usluge</izvorni_sadrzaj>
    <derivirana_varijabla naziv="DomainObject.Predmet.ProtustrankaIDrugi_1">EcoLife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EcoLife jednostavno društvo s ograničenom odgovornošću za proizvodnju, trgovinu i usluge, OIB 20938104288, Dravska ulica 17, 48000 Koprivnica</izvorni_sadrzaj>
    <derivirana_varijabla naziv="DomainObject.Predmet.ProtustrankaIDrugiAdressOIB_1">EcoLife jednostavno društvo s ograničenom odgovornošću za proizvodnju, trgovinu i usluge, OIB 20938104288, Dravska ulica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EcoLife jednostavno društvo s ograničenom odgovornošću za proizvodnju, trgovinu i usluge</item>
      <item>Sudski registar</item>
      <item>Anđelko Topolovčan</item>
    </izvorni_sadrzaj>
    <derivirana_varijabla naziv="DomainObject.Predmet.SudioniciListNaziv_1">
      <item>Financijska agencija</item>
      <item>EcoLife jednostavno društvo s ograničenom odgovornošću za proizvodnju, trgovinu i usluge</item>
      <item>Sudski registar</item>
      <item>Anđelko Topolovčan</item>
    </derivirana_varijabla>
  </DomainObject.Predmet.SudioniciListNaziv>
  <DomainObject.Predmet.SudioniciListAdressOIB>
    <izvorni_sadrzaj>
      <item>Financijska agencija, OIB 85821130368, A. Cesarca 2,42000 Varaždin</item>
      <item>EcoLife jednostavno društvo s ograničenom odgovornošću za proizvodnju, trgovinu i usluge, OIB 20938104288, Dravska ulica 17,48000 Koprivnica</item>
      <item>Sudski registar</item>
      <item>Anđelko Topolovčan, OIB 99900152640, Oderjan 53,48350 Kloštar Podravski</item>
    </izvorni_sadrzaj>
    <derivirana_varijabla naziv="DomainObject.Predmet.SudioniciListAdressOIB_1">
      <item>Financijska agencija, OIB 85821130368, A. Cesarca 2,42000 Varaždin</item>
      <item>EcoLife jednostavno društvo s ograničenom odgovornošću za proizvodnju, trgovinu i usluge, OIB 20938104288, Dravska ulica 17,48000 Koprivnica</item>
      <item>Sudski registar</item>
      <item>Anđelko Topolovčan, OIB 99900152640, Oderjan 53,48350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20938104288</item>
      <item>, OIB null</item>
      <item>, OIB 99900152640</item>
    </izvorni_sadrzaj>
    <derivirana_varijabla naziv="DomainObject.Predmet.SudioniciListNazivOIB_1">
      <item>, OIB 85821130368</item>
      <item>, OIB 20938104288</item>
      <item>, OIB null</item>
      <item>, OIB 99900152640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1984</properties:Characters>
  <properties:Lines>78</properties:Lines>
  <properties:Paragraphs>28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2018-12-03T13:22:00Z</cp:lastPrinted>
  <dcterms:modified xmlns:xsi="http://www.w3.org/2001/XMLSchema-instance" xsi:type="dcterms:W3CDTF">2018-12-03T13:23:00Z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(ST-375-18-3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