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016a" w14:paraId="660016a" w:rsidRDefault="00703C43" w:rsidR="00703C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3C43" w:rsidP="002D60CE" w:rsidR="00703C43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1116E7">
        <w:t>-1729</w:t>
      </w:r>
      <w:r w:rsidR="00C90682">
        <w:t>/16</w:t>
      </w:r>
      <w:r w:rsidR="00CE326F">
        <w:t>-14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1116E7" w:rsidRPr="001116E7">
        <w:rPr>
          <w:lang w:val="pt-BR"/>
        </w:rPr>
        <w:t>STUDIO BREGANT d.o.o., Zagreb, Ružmarinka 5, OIB: 81712062810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116E7">
        <w:rPr>
          <w:lang w:val="pt-BR"/>
        </w:rPr>
        <w:t>1</w:t>
      </w:r>
      <w:r w:rsidR="00703C43">
        <w:rPr>
          <w:lang w:val="pt-BR"/>
        </w:rPr>
        <w:t>5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116E7" w:rsidRPr="001116E7">
        <w:rPr>
          <w:lang w:val="pt-BR"/>
        </w:rPr>
        <w:t>STUDIO BREGANT d.o.o., Zagreb, Ružmarinka 5, OIB: 81712062810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116E7">
        <w:t>1729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1116E7" w:rsidP="001116E7" w:rsidR="001116E7" w:rsidRPr="001116E7">
      <w:pPr>
        <w:ind w:firstLine="708"/>
        <w:jc w:val="both"/>
        <w:rPr>
          <w:lang w:val="pt-BR"/>
        </w:rPr>
      </w:pPr>
      <w:r w:rsidRPr="001116E7">
        <w:t xml:space="preserve">Financijska agencija, Regionalni centar Zagreb, podnijela je ovom sudu prijedlog za otvaranje stečajnog postupka nad dužnikom </w:t>
      </w:r>
      <w:r w:rsidRPr="001116E7">
        <w:rPr>
          <w:lang w:val="pt-BR"/>
        </w:rPr>
        <w:t>STUDIO BREGANT d.o.o., Zagreb.</w:t>
      </w:r>
    </w:p>
    <w:p w:rsidRDefault="001116E7" w:rsidP="001116E7" w:rsidR="001116E7" w:rsidRPr="001116E7">
      <w:pPr>
        <w:jc w:val="both"/>
        <w:rPr>
          <w:lang w:val="pt-BR"/>
        </w:rPr>
      </w:pPr>
    </w:p>
    <w:p w:rsidRDefault="001116E7" w:rsidP="001116E7" w:rsidR="001116E7" w:rsidRPr="001116E7">
      <w:pPr>
        <w:ind w:firstLine="708"/>
        <w:jc w:val="both"/>
      </w:pPr>
      <w:r w:rsidRPr="001116E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116E7" w:rsidP="001116E7" w:rsidR="001116E7" w:rsidRPr="001116E7">
      <w:pPr>
        <w:jc w:val="both"/>
      </w:pPr>
    </w:p>
    <w:p w:rsidRDefault="001116E7" w:rsidP="001116E7" w:rsidR="001116E7" w:rsidRPr="001116E7">
      <w:pPr>
        <w:ind w:firstLine="708"/>
        <w:jc w:val="both"/>
        <w:rPr>
          <w:lang w:val="en-GB"/>
        </w:rPr>
      </w:pPr>
      <w:r w:rsidRPr="001116E7">
        <w:t xml:space="preserve">Financijska agencija, kao predlagatelj, navela je u prijedlogu za otvaranje stečajnog postupka kako dužnik na dan 18. veljače 2016. u Očevidniku redoslijeda osnova za plaćanje ima evidentirane neizvršene osnove za plaćanje u neprekinutom razdoblju od 120 dana, u ukupnom iznosu od 37.059,49 kn, kao i da dužnik ima 1 zaposlenog. </w:t>
      </w:r>
      <w:r w:rsidRPr="001116E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116E7" w:rsidP="001116E7" w:rsidR="001116E7" w:rsidRPr="001116E7">
      <w:pPr>
        <w:jc w:val="both"/>
      </w:pPr>
    </w:p>
    <w:p w:rsidRDefault="001116E7" w:rsidP="001116E7" w:rsidR="009B3D51">
      <w:pPr>
        <w:ind w:firstLine="708"/>
        <w:jc w:val="both"/>
      </w:pPr>
      <w:r w:rsidRPr="001116E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116E7" w:rsidP="001116E7" w:rsidR="001116E7" w:rsidRPr="00B9015B">
      <w:pPr>
        <w:ind w:firstLine="708"/>
        <w:jc w:val="both"/>
      </w:pPr>
    </w:p>
    <w:p w:rsidRDefault="0059075B" w:rsidP="001116E7" w:rsidR="000C1F96">
      <w:pPr>
        <w:pStyle w:val="Tijeloteksta"/>
        <w:ind w:firstLine="708"/>
      </w:pPr>
      <w:r>
        <w:lastRenderedPageBreak/>
        <w:t xml:space="preserve">Sud je rješenjem od </w:t>
      </w:r>
      <w:r w:rsidR="001116E7">
        <w:t>29</w:t>
      </w:r>
      <w:r w:rsidR="003D0115">
        <w:t>. veljače 2016</w:t>
      </w:r>
      <w:r w:rsidR="00901CFD">
        <w:t xml:space="preserve">. pokrenuo prethodni postupak nad dužnikom, a </w:t>
      </w:r>
      <w:r w:rsidR="00C90682">
        <w:br/>
      </w:r>
      <w:r w:rsidR="001116E7">
        <w:t>13</w:t>
      </w:r>
      <w:r w:rsidR="00973C2C">
        <w:t>. travnja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1116E7">
        <w:t>Zastupnik po zakonu dužnika Robert Bregant pristupio je na navedeno ročište te je potvrdio</w:t>
      </w:r>
      <w:r w:rsidR="00C90682">
        <w:t xml:space="preserve"> navode iz podneska</w:t>
      </w:r>
      <w:r w:rsidR="00973C2C">
        <w:t xml:space="preserve"> </w:t>
      </w:r>
      <w:r w:rsidR="001116E7">
        <w:t>od 22. ožujka</w:t>
      </w:r>
      <w:r w:rsidR="00C90682">
        <w:t xml:space="preserve"> 2016. iz kojeg proizlazi kako dužnik nema imovinu</w:t>
      </w:r>
      <w:r w:rsidR="001116E7">
        <w:t xml:space="preserve"> dostatnu za pokriće troškova prethodnog i stečajnog postupka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116E7">
        <w:t>1</w:t>
      </w:r>
      <w:r w:rsidR="00703C43">
        <w:t>5</w:t>
      </w:r>
      <w:r w:rsidR="00973C2C">
        <w:t>. travnja</w:t>
      </w:r>
      <w:r w:rsidR="002C3072">
        <w:t xml:space="preserve"> 2016</w:t>
      </w:r>
      <w:r w:rsidR="00065B42" w:rsidRPr="00B9015B">
        <w:t>.</w:t>
      </w:r>
    </w:p>
    <w:p w:rsidRDefault="00CE326F" w:rsidP="00CE326F" w:rsidR="00065B42" w:rsidRPr="00B9015B">
      <w:pPr>
        <w:jc w:val="right"/>
      </w:pPr>
      <w:r>
        <w:t xml:space="preserve">            </w:t>
      </w:r>
      <w:r w:rsidR="00065B42" w:rsidRPr="00B9015B">
        <w:t>Sudac:</w:t>
      </w:r>
    </w:p>
    <w:p w:rsidRDefault="001013EE" w:rsidP="00CE326F" w:rsidR="00065B42">
      <w:pPr>
        <w:jc w:val="right"/>
      </w:pPr>
      <w:r w:rsidRPr="00B9015B">
        <w:t>Gordan Zubak</w:t>
      </w:r>
      <w:r w:rsidR="00CE326F">
        <w:t>, v.r.</w:t>
      </w:r>
    </w:p>
    <w:p w:rsidRDefault="00703C43" w:rsidP="00CE326F" w:rsidR="00703C43" w:rsidRPr="00B9015B">
      <w:pPr>
        <w:jc w:val="center"/>
      </w:pPr>
    </w:p>
    <w:p w:rsidRDefault="00CE326F" w:rsidP="00065B42" w:rsidR="00CE326F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E326F" w:rsidP="002D60CE" w:rsidR="00CE326F" w:rsidRPr="00B9015B">
      <w:pPr>
        <w:jc w:val="both"/>
      </w:pPr>
    </w:p>
    <w:p w:rsidRDefault="00065B42" w:rsidP="00CE326F" w:rsidR="00065B42"/>
    <w:p w:rsidRDefault="00CE326F" w:rsidP="001745C1" w:rsidR="00CE326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CE326F" w:rsidP="00CE326F" w:rsidR="00CE326F" w:rsidRPr="00B9015B"/>
    <w:sectPr w:rsidSect="00CE326F" w:rsidR="00CE326F" w:rsidRPr="00B9015B">
      <w:headerReference w:type="default" r:id="rId11"/>
      <w:pgSz w:h="16838" w:w="11906"/>
      <w:pgMar w:gutter="0" w:footer="708" w:header="708" w:left="1417" w:bottom="56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C43" w:rsidP="00703C43" w:rsidR="00703C43">
      <w:r>
        <w:separator/>
      </w:r>
    </w:p>
  </w:endnote>
  <w:endnote w:id="0" w:type="continuationSeparator">
    <w:p w:rsidRDefault="00703C43" w:rsidP="00703C43" w:rsidR="00703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C43" w:rsidP="00703C43" w:rsidR="00703C43">
      <w:r>
        <w:separator/>
      </w:r>
    </w:p>
  </w:footnote>
  <w:footnote w:id="0" w:type="continuationSeparator">
    <w:p w:rsidRDefault="00703C43" w:rsidP="00703C43" w:rsidR="00703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221028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703C43" w:rsidP="00703C43" w:rsidR="00703C43" w:rsidRPr="00703C43">
        <w:pPr>
          <w:pStyle w:val="Zaglavlje"/>
          <w:ind w:firstLine="4536"/>
          <w:jc w:val="center"/>
          <w:rPr>
            <w:sz w:val="24"/>
          </w:rPr>
        </w:pPr>
        <w:r w:rsidRPr="00703C43">
          <w:rPr>
            <w:sz w:val="24"/>
          </w:rPr>
          <w:fldChar w:fldCharType="begin"/>
        </w:r>
        <w:r w:rsidRPr="00703C43">
          <w:rPr>
            <w:sz w:val="24"/>
          </w:rPr>
          <w:instrText>PAGE   \* MERGEFORMAT</w:instrText>
        </w:r>
        <w:r w:rsidRPr="00703C43">
          <w:rPr>
            <w:sz w:val="24"/>
          </w:rPr>
          <w:fldChar w:fldCharType="separate"/>
        </w:r>
        <w:r w:rsidR="00CE326F">
          <w:rPr>
            <w:noProof/>
            <w:sz w:val="24"/>
          </w:rPr>
          <w:t>2</w:t>
        </w:r>
        <w:r w:rsidRPr="00703C43">
          <w:rPr>
            <w:sz w:val="24"/>
          </w:rPr>
          <w:fldChar w:fldCharType="end"/>
        </w:r>
        <w:r w:rsidRPr="00703C43">
          <w:rPr>
            <w:sz w:val="24"/>
          </w:rPr>
          <w:tab/>
          <w:t>67. St-1729/16</w:t>
        </w:r>
        <w:r w:rsidR="00CE326F">
          <w:rPr>
            <w:sz w:val="24"/>
          </w:rPr>
          <w:t>-14</w:t>
        </w:r>
      </w:p>
    </w:sdtContent>
  </w:sdt>
  <w:p w:rsidRDefault="00703C43" w:rsidR="00703C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116E7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3C43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CE326F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03C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03C4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03C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3C4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St-1729/2016</izvorni_sadrzaj>
    <derivirana_varijabla naziv="DomainObject.Predmet.OznakaBroj_1">St-1729/2016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BREGANT,d.o.o.</izvorni_sadrzaj>
    <derivirana_varijabla naziv="DomainObject.Predmet.ProtustrankaFormated_1">  STUDIO BREGANT,d.o.o.</derivirana_varijabla>
  </DomainObject.Predmet.ProtustrankaFormated>
  <DomainObject.Predmet.ProtustrankaFormatedOIB>
    <izvorni_sadrzaj>  STUDIO BREGANT,d.o.o., OIB 81712062810</izvorni_sadrzaj>
    <derivirana_varijabla naziv="DomainObject.Predmet.ProtustrankaFormatedOIB_1">  STUDIO BREGANT,d.o.o., OIB 81712062810</derivirana_varijabla>
  </DomainObject.Predmet.ProtustrankaFormatedOIB>
  <DomainObject.Predmet.ProtustrankaFormatedWithAdress>
    <izvorni_sadrzaj> STUDIO BREGANT,d.o.o., Ružmarinka 5, 10000 Zagreb</izvorni_sadrzaj>
    <derivirana_varijabla naziv="DomainObject.Predmet.ProtustrankaFormatedWithAdress_1"> STUDIO BREGANT,d.o.o., Ružmarinka 5, 10000 Zagreb</derivirana_varijabla>
  </DomainObject.Predmet.ProtustrankaFormatedWithAdress>
  <DomainObject.Predmet.ProtustrankaFormatedWithAdressOIB>
    <izvorni_sadrzaj> STUDIO BREGANT,d.o.o., OIB 81712062810, Ružmarinka 5, 10000 Zagreb</izvorni_sadrzaj>
    <derivirana_varijabla naziv="DomainObject.Predmet.ProtustrankaFormatedWithAdressOIB_1"> STUDIO BREGANT,d.o.o., OIB 81712062810, Ružmarinka 5, 10000 Zagreb</derivirana_varijabla>
  </DomainObject.Predmet.ProtustrankaFormatedWithAdressOIB>
  <DomainObject.Predmet.ProtustrankaWithAdress>
    <izvorni_sadrzaj>STUDIO BREGANT,d.o.o. Ružmarinka 5, 10000 Zagreb</izvorni_sadrzaj>
    <derivirana_varijabla naziv="DomainObject.Predmet.ProtustrankaWithAdress_1">STUDIO BREGANT,d.o.o. Ružmarinka 5, 10000 Zagreb</derivirana_varijabla>
  </DomainObject.Predmet.ProtustrankaWithAdress>
  <DomainObject.Predmet.ProtustrankaWithAdressOIB>
    <izvorni_sadrzaj>STUDIO BREGANT,d.o.o., OIB 81712062810, Ružmarinka 5, 10000 Zagreb</izvorni_sadrzaj>
    <derivirana_varijabla naziv="DomainObject.Predmet.ProtustrankaWithAdressOIB_1">STUDIO BREGANT,d.o.o., OIB 81712062810, Ružmarinka 5, 10000 Zagreb</derivirana_varijabla>
  </DomainObject.Predmet.ProtustrankaWithAdressOIB>
  <DomainObject.Predmet.ProtustrankaNazivFormated>
    <izvorni_sadrzaj>STUDIO BREGANT,d.o.o.</izvorni_sadrzaj>
    <derivirana_varijabla naziv="DomainObject.Predmet.ProtustrankaNazivFormated_1">STUDIO BREGANT,d.o.o.</derivirana_varijabla>
  </DomainObject.Predmet.ProtustrankaNazivFormated>
  <DomainObject.Predmet.ProtustrankaNazivFormatedOIB>
    <izvorni_sadrzaj>STUDIO BREGANT,d.o.o., OIB 81712062810</izvorni_sadrzaj>
    <derivirana_varijabla naziv="DomainObject.Predmet.ProtustrankaNazivFormatedOIB_1">STUDIO BREGANT,d.o.o., OIB 81712062810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Čedomir Bregant; Robert Bregant</izvorni_sadrzaj>
    <derivirana_varijabla naziv="DomainObject.Predmet.StrankaFormated_1">  FINA Regionalni centar Zagreb; Čedomir Bregant; Robert Bregant</derivirana_varijabla>
  </DomainObject.Predmet.StrankaFormated>
  <DomainObject.Predmet.StrankaFormatedOIB>
    <izvorni_sadrzaj>  FINA Regionalni centar Zagreb, OIB 85821130368; Čedomir Bregant, OIB 26217712182; Robert Bregant, OIB 78905033454</izvorni_sadrzaj>
    <derivirana_varijabla naziv="DomainObject.Predmet.StrankaFormatedOIB_1">  FINA Regionalni centar Zagreb, OIB 85821130368; Čedomir Bregant, OIB 26217712182; Robert Bregant, OIB 78905033454</derivirana_varijabla>
  </DomainObject.Predmet.StrankaFormatedOIB>
  <DomainObject.Predmet.StrankaFormatedWithAdress>
    <izvorni_sadrzaj> FINA Regionalni centar Zagreb, Trg svibanjskih žrtava 1995. br. 1, 10000 Zagreb; Čedomir Bregant, Kačićeva 7/a, 10000 Zagreb; Robert Bregant, Kačićeva 7/a, 10000 Zagreb</izvorni_sadrzaj>
    <derivirana_varijabla naziv="DomainObject.Predmet.StrankaFormatedWithAdress_1"> FINA Regionalni centar Zagreb, Trg svibanjskih žrtava 1995. br. 1, 10000 Zagreb; Čedomir Bregant, Kačićeva 7/a, 10000 Zagreb; Robert Bregant, Kačićeva 7/a, 10000 Zagreb</derivirana_varijabla>
  </DomainObject.Predmet.StrankaFormatedWithAdress>
  <DomainObject.Predmet.StrankaFormatedWithAdressOIB>
    <izvorni_sadrzaj> FINA Regionalni centar Zagreb, OIB 85821130368, Trg svibanjskih žrtava 1995. br. 1, 10000 Zagreb; Čedomir Bregant, OIB 26217712182, Kačićeva 7/a, 10000 Zagreb; Robert Bregant, OIB 78905033454, Kačićeva 7/a, 10000 Zagreb</izvorni_sadrzaj>
    <derivirana_varijabla naziv="DomainObject.Predmet.StrankaFormatedWithAdressOIB_1"> FINA Regionalni centar Zagreb, OIB 85821130368, Trg svibanjskih žrtava 1995. br. 1, 10000 Zagreb; Čedomir Bregant, OIB 26217712182, Kačićeva 7/a, 10000 Zagreb; Robert Bregant, OIB 78905033454, Kačićeva 7/a, 10000 Zagreb</derivirana_varijabla>
  </DomainObject.Predmet.StrankaFormatedWithAdressOIB>
  <DomainObject.Predmet.StrankaWithAdress>
    <izvorni_sadrzaj>FINA Regionalni centar Zagreb Trg svibanjskih žrtava 1995. br. 1,10000 Zagreb,Čedomir Bregant Kačićeva 7/a,10000 Zagreb,Robert Bregant Kačićeva 7/a,10000 Zagreb</izvorni_sadrzaj>
    <derivirana_varijabla naziv="DomainObject.Predmet.StrankaWithAdress_1">FINA Regionalni centar Zagreb Trg svibanjskih žrtava 1995. br. 1,10000 Zagreb,Čedomir Bregant Kačićeva 7/a,10000 Zagreb,Robert Bregant Kačićeva 7/a,10000 Zagreb</derivirana_varijabla>
  </DomainObject.Predmet.StrankaWithAdress>
  <DomainObject.Predmet.StrankaWithAdressOIB>
    <izvorni_sadrzaj>FINA Regionalni centar Zagreb, OIB 85821130368, Trg svibanjskih žrtava 1995. br. 1,10000 Zagreb,Čedomir Bregant, OIB 26217712182, Kačićeva 7/a,10000 Zagreb,Robert Bregant, OIB 78905033454, Kačićeva 7/a,10000 Zagreb</izvorni_sadrzaj>
    <derivirana_varijabla naziv="DomainObject.Predmet.StrankaWithAdressOIB_1">FINA Regionalni centar Zagreb, OIB 85821130368, Trg svibanjskih žrtava 1995. br. 1,10000 Zagreb,Čedomir Bregant, OIB 26217712182, Kačićeva 7/a,10000 Zagreb,Robert Bregant, OIB 78905033454, Kačićeva 7/a,10000 Zagreb</derivirana_varijabla>
  </DomainObject.Predmet.StrankaWithAdressOIB>
  <DomainObject.Predmet.StrankaNazivFormated>
    <izvorni_sadrzaj>FINA Regionalni centar Zagreb,Čedomir Bregant,Robert Bregant</izvorni_sadrzaj>
    <derivirana_varijabla naziv="DomainObject.Predmet.StrankaNazivFormated_1">FINA Regionalni centar Zagreb,Čedomir Bregant,Robert Bregant</derivirana_varijabla>
  </DomainObject.Predmet.StrankaNazivFormated>
  <DomainObject.Predmet.StrankaNazivFormatedOIB>
    <izvorni_sadrzaj>FINA Regionalni centar Zagreb, OIB 85821130368,Čedomir Bregant, OIB 26217712182,Robert Bregant, OIB 78905033454</izvorni_sadrzaj>
    <derivirana_varijabla naziv="DomainObject.Predmet.StrankaNazivFormatedOIB_1">FINA Regionalni centar Zagreb, OIB 85821130368,Čedomir Bregant, OIB 26217712182,Robert Bregant, OIB 78905033454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Čedomir Bregant</item>
      <item>Robert Bregant</item>
    </izvorni_sadrzaj>
    <derivirana_varijabla naziv="DomainObject.Predmet.StrankaListFormated_1">
      <item>FINA Regionalni centar Zagreb</item>
      <item>Čedomir Bregant</item>
      <item>Robert Bregant</item>
    </derivirana_varijabla>
  </DomainObject.Predmet.StrankaListFormated>
  <DomainObject.Predmet.StrankaListFormatedOIB>
    <izvorni_sadrzaj>
      <item>FINA Regionalni centar Zagreb, OIB 85821130368</item>
      <item>Čedomir Bregant, OIB 26217712182</item>
      <item>Robert Bregant, OIB 78905033454</item>
    </izvorni_sadrzaj>
    <derivirana_varijabla naziv="DomainObject.Predmet.StrankaListFormatedOIB_1">
      <item>FINA Regionalni centar Zagreb, OIB 85821130368</item>
      <item>Čedomir Bregant, OIB 26217712182</item>
      <item>Robert Bregant, OIB 78905033454</item>
    </derivirana_varijabla>
  </DomainObject.Predmet.StrankaListFormatedOIB>
  <DomainObject.Predmet.StrankaListFormatedWithAdress>
    <izvorni_sadrzaj>
      <item>FINA Regionalni centar Zagreb, Trg svibanjskih žrtava 1995. br. 1, 10000 Zagreb</item>
      <item>Čedomir Bregant, Kačićeva 7/a, 10000 Zagreb</item>
      <item>Robert Bregant, Kačićeva 7/a, 10000 Zagreb</item>
    </izvorni_sadrzaj>
    <derivirana_varijabla naziv="DomainObject.Predmet.StrankaListFormatedWithAdress_1">
      <item>FINA Regionalni centar Zagreb, Trg svibanjskih žrtava 1995. br. 1, 10000 Zagreb</item>
      <item>Čedomir Bregant, Kačićeva 7/a, 10000 Zagreb</item>
      <item>Robert Bregant, Kačićeva 7/a,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</izvorni_sadrzaj>
    <derivirana_varijabla naziv="DomainObject.Predmet.StrankaListFormatedWithAdressOIB_1"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</derivirana_varijabla>
  </DomainObject.Predmet.StrankaListFormatedWithAdressOIB>
  <DomainObject.Predmet.StrankaListNazivFormated>
    <izvorni_sadrzaj>
      <item>FINA Regionalni centar Zagreb</item>
      <item>Čedomir Bregant</item>
      <item>Robert Bregant</item>
    </izvorni_sadrzaj>
    <derivirana_varijabla naziv="DomainObject.Predmet.StrankaListNazivFormated_1">
      <item>FINA Regionalni centar Zagreb</item>
      <item>Čedomir Bregant</item>
      <item>Robert Bregant</item>
    </derivirana_varijabla>
  </DomainObject.Predmet.StrankaListNazivFormated>
  <DomainObject.Predmet.StrankaListNazivFormatedOIB>
    <izvorni_sadrzaj>
      <item>FINA Regionalni centar Zagreb, OIB 85821130368</item>
      <item>Čedomir Bregant, OIB 26217712182</item>
      <item>Robert Bregant, OIB 78905033454</item>
    </izvorni_sadrzaj>
    <derivirana_varijabla naziv="DomainObject.Predmet.StrankaListNazivFormatedOIB_1">
      <item>FINA Regionalni centar Zagreb, OIB 85821130368</item>
      <item>Čedomir Bregant, OIB 26217712182</item>
      <item>Robert Bregant, OIB 78905033454</item>
    </derivirana_varijabla>
  </DomainObject.Predmet.StrankaListNazivFormatedOIB>
  <DomainObject.Predmet.ProtuStrankaListFormated>
    <izvorni_sadrzaj>
      <item>STUDIO BREGANT,d.o.o.</item>
    </izvorni_sadrzaj>
    <derivirana_varijabla naziv="DomainObject.Predmet.ProtuStrankaListFormated_1">
      <item>STUDIO BREGANT,d.o.o.</item>
    </derivirana_varijabla>
  </DomainObject.Predmet.ProtuStrankaListFormated>
  <DomainObject.Predmet.ProtuStrankaListFormatedOIB>
    <izvorni_sadrzaj>
      <item>STUDIO BREGANT,d.o.o., OIB 81712062810</item>
    </izvorni_sadrzaj>
    <derivirana_varijabla naziv="DomainObject.Predmet.ProtuStrankaListFormatedOIB_1">
      <item>STUDIO BREGANT,d.o.o., OIB 81712062810</item>
    </derivirana_varijabla>
  </DomainObject.Predmet.ProtuStrankaListFormatedOIB>
  <DomainObject.Predmet.ProtuStrankaListFormatedWithAdress>
    <izvorni_sadrzaj>
      <item>STUDIO BREGANT,d.o.o., Ružmarinka 5, 10000 Zagreb</item>
    </izvorni_sadrzaj>
    <derivirana_varijabla naziv="DomainObject.Predmet.ProtuStrankaListFormatedWithAdress_1">
      <item>STUDIO BREGANT,d.o.o., Ružmarinka 5, 10000 Zagreb</item>
    </derivirana_varijabla>
  </DomainObject.Predmet.ProtuStrankaListFormatedWithAdress>
  <DomainObject.Predmet.ProtuStrankaListFormatedWithAdressOIB>
    <izvorni_sadrzaj>
      <item>STUDIO BREGANT,d.o.o., OIB 81712062810, Ružmarinka 5, 10000 Zagreb</item>
    </izvorni_sadrzaj>
    <derivirana_varijabla naziv="DomainObject.Predmet.ProtuStrankaListFormatedWithAdressOIB_1">
      <item>STUDIO BREGANT,d.o.o., OIB 81712062810, Ružmarinka 5, 10000 Zagreb</item>
    </derivirana_varijabla>
  </DomainObject.Predmet.ProtuStrankaListFormatedWithAdressOIB>
  <DomainObject.Predmet.ProtuStrankaListNazivFormated>
    <izvorni_sadrzaj>
      <item>STUDIO BREGANT,d.o.o.</item>
    </izvorni_sadrzaj>
    <derivirana_varijabla naziv="DomainObject.Predmet.ProtuStrankaListNazivFormated_1">
      <item>STUDIO BREGANT,d.o.o.</item>
    </derivirana_varijabla>
  </DomainObject.Predmet.ProtuStrankaListNazivFormated>
  <DomainObject.Predmet.ProtuStrankaListNazivFormatedOIB>
    <izvorni_sadrzaj>
      <item>STUDIO BREGANT,d.o.o., OIB 81712062810</item>
    </izvorni_sadrzaj>
    <derivirana_varijabla naziv="DomainObject.Predmet.ProtuStrankaListNazivFormatedOIB_1">
      <item>STUDIO BREGANT,d.o.o., OIB 81712062810</item>
    </derivirana_varijabla>
  </DomainObject.Predmet.ProtuStrankaListNazivFormatedOIB>
  <DomainObject.Predmet.OstaliListFormated>
    <izvorni_sadrzaj>
      <item>Čedomir Bregant</item>
      <item>Robert Bregant</item>
    </izvorni_sadrzaj>
    <derivirana_varijabla naziv="DomainObject.Predmet.OstaliListFormated_1">
      <item>Čedomir Bregant</item>
      <item>Robert Bregant</item>
    </derivirana_varijabla>
  </DomainObject.Predmet.OstaliListFormated>
  <DomainObject.Predmet.OstaliListFormatedOIB>
    <izvorni_sadrzaj>
      <item>Čedomir Bregant, OIB 26217712182</item>
      <item>Robert Bregant, OIB 78905033454</item>
    </izvorni_sadrzaj>
    <derivirana_varijabla naziv="DomainObject.Predmet.OstaliListFormatedOIB_1">
      <item>Čedomir Bregant, OIB 26217712182</item>
      <item>Robert Bregant, OIB 78905033454</item>
    </derivirana_varijabla>
  </DomainObject.Predmet.OstaliListFormatedOIB>
  <DomainObject.Predmet.OstaliListFormatedWithAdress>
    <izvorni_sadrzaj>
      <item>Čedomir Bregant, Vlaška 75b, 10000 Zagreb</item>
      <item>Robert Bregant, Ružmarinka 5, 10000 Zagreb</item>
    </izvorni_sadrzaj>
    <derivirana_varijabla naziv="DomainObject.Predmet.OstaliListFormatedWithAdress_1">
      <item>Čedomir Bregant, Vlaška 75b, 10000 Zagreb</item>
      <item>Robert Bregant, Ružmarinka 5, 10000 Zagreb</item>
    </derivirana_varijabla>
  </DomainObject.Predmet.OstaliListFormatedWithAdress>
  <DomainObject.Predmet.OstaliListFormatedWithAdressOIB>
    <izvorni_sadrzaj>
      <item>Čedomir Bregant, OIB 26217712182, Vlaška 75b, 10000 Zagreb</item>
      <item>Robert Bregant, OIB 78905033454, Ružmarinka 5, 10000 Zagreb</item>
    </izvorni_sadrzaj>
    <derivirana_varijabla naziv="DomainObject.Predmet.OstaliListFormatedWithAdressOIB_1">
      <item>Čedomir Bregant, OIB 26217712182, Vlaška 75b, 10000 Zagreb</item>
      <item>Robert Bregant, OIB 78905033454, Ružmarinka 5, 10000 Zagreb</item>
    </derivirana_varijabla>
  </DomainObject.Predmet.OstaliListFormatedWithAdressOIB>
  <DomainObject.Predmet.OstaliListNazivFormated>
    <izvorni_sadrzaj>
      <item>Čedomir Bregant</item>
      <item>Robert Bregant</item>
    </izvorni_sadrzaj>
    <derivirana_varijabla naziv="DomainObject.Predmet.OstaliListNazivFormated_1">
      <item>Čedomir Bregant</item>
      <item>Robert Bregant</item>
    </derivirana_varijabla>
  </DomainObject.Predmet.OstaliListNazivFormated>
  <DomainObject.Predmet.OstaliListNazivFormatedOIB>
    <izvorni_sadrzaj>
      <item>Čedomir Bregant, OIB 26217712182</item>
      <item>Robert Bregant, OIB 78905033454</item>
    </izvorni_sadrzaj>
    <derivirana_varijabla naziv="DomainObject.Predmet.OstaliListNazivFormatedOIB_1">
      <item>Čedomir Bregant, OIB 26217712182</item>
      <item>Robert Bregant, OIB 78905033454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BREGANT,d.o.o.</izvorni_sadrzaj>
    <derivirana_varijabla naziv="DomainObject.Predmet.ProtustrankaIDrugi_1">STUDIO BREGANT,d.o.o.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BREGANT,d.o.o., OIB 81712062810, Ružmarinka 5, 10000 Zagreb</izvorni_sadrzaj>
    <derivirana_varijabla naziv="DomainObject.Predmet.ProtustrankaIDrugiAdressOIB_1">STUDIO BREGANT,d.o.o., OIB 81712062810, Ružmarinka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BREGANT,d.o.o.</item>
      <item>Čedomir Bregant</item>
      <item>Robert Bregant</item>
      <item>Čedomir Bregant</item>
      <item>Robert Bregant</item>
    </izvorni_sadrzaj>
    <derivirana_varijabla naziv="DomainObject.Predmet.SudioniciListNaziv_1">
      <item>FINA Regionalni centar Zagreb</item>
      <item>STUDIO BREGANT,d.o.o.</item>
      <item>Čedomir Bregant</item>
      <item>Robert Bregant</item>
      <item>Čedomir Bregant</item>
      <item>Robert Bregant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BREGANT,d.o.o., OIB 81712062810, Ružmarinka 5,10000 Zagreb</item>
      <item>Čedomir Bregant, OIB 26217712182, Kačićeva 7/a,10000 Zagreb</item>
      <item>Robert Bregant, OIB 78905033454, Kačićeva 7/a,10000 Zagreb</item>
      <item>Čedomir Bregant, OIB 26217712182, Vlaška 75b,10000 Zagreb</item>
      <item>Robert Bregant, OIB 78905033454, Ružmarinka 5,10000 Zagreb</item>
    </izvorni_sadrzaj>
    <derivirana_varijabla naziv="DomainObject.Predmet.SudioniciListAdressOIB_1">
      <item>FINA Regionalni centar Zagreb, OIB 85821130368, Trg svibanjskih žrtava 1995. br. 1,10000 Zagreb</item>
      <item>STUDIO BREGANT,d.o.o., OIB 81712062810, Ružmarinka 5,10000 Zagreb</item>
      <item>Čedomir Bregant, OIB 26217712182, Kačićeva 7/a,10000 Zagreb</item>
      <item>Robert Bregant, OIB 78905033454, Kačićeva 7/a,10000 Zagreb</item>
      <item>Čedomir Bregant, OIB 26217712182, Vlaška 75b,10000 Zagreb</item>
      <item>Robert Bregant, OIB 78905033454, Ružmarinka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81712062810</item>
      <item>, OIB 26217712182</item>
      <item>, OIB 78905033454</item>
      <item>, OIB 26217712182</item>
      <item>, OIB 78905033454</item>
    </izvorni_sadrzaj>
    <derivirana_varijabla naziv="DomainObject.Predmet.SudioniciListNazivOIB_1">
      <item>, OIB 85821130368</item>
      <item>, OIB 81712062810</item>
      <item>, OIB 26217712182</item>
      <item>, OIB 78905033454</item>
      <item>, OIB 26217712182</item>
      <item>, OIB 78905033454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EB49F-FCFD-4DEF-A575-D097A36AC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4442</properties:Characters>
  <properties:Lines>96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2016-04-14T14:10:00Z</dcterms:created>
  <dc:creator>gzubak</dc:creator>
  <cp:lastModifiedBy>Ivana Rogić</cp:lastModifiedBy>
  <cp:lastPrinted>2016-04-15T07:10:00Z</cp:lastPrinted>
  <dcterms:modified xmlns:xsi="http://www.w3.org/2001/XMLSchema-instance" xsi:type="dcterms:W3CDTF">2016-04-15T07:11:00Z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