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e591" w14:paraId="16fe591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8287B">
        <w:t>526/16-</w:t>
      </w:r>
      <w:r w:rsidR="00994DD8">
        <w:t>9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 xml:space="preserve">sa ročišta održanog u Trgovačkom sudu u Zadru, dana </w:t>
      </w:r>
      <w:r w:rsidR="0014066D">
        <w:t>04. svibnja</w:t>
      </w:r>
      <w:r w:rsidR="00054365">
        <w:t xml:space="preserve"> 2016.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C3E3D">
        <w:t xml:space="preserve">ROMANA ŠKRAPA d.o.o., </w:t>
      </w:r>
      <w:proofErr w:type="spellStart"/>
      <w:r w:rsidR="001C3E3D">
        <w:t>Žman</w:t>
      </w:r>
      <w:proofErr w:type="spellEnd"/>
      <w:r w:rsidR="001C3E3D">
        <w:t>, Dugi otok, OIB: 83387904017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6B7E7E">
        <w:t>sutkinja</w:t>
      </w:r>
    </w:p>
    <w:p w:rsidRDefault="001F79AB" w:rsidP="006525A1" w:rsidR="006525A1" w:rsidRPr="00816C78">
      <w:pPr>
        <w:jc w:val="both"/>
      </w:pPr>
      <w:r>
        <w:t xml:space="preserve">Josipa </w:t>
      </w:r>
      <w:proofErr w:type="spellStart"/>
      <w:r>
        <w:t>Dorkin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2240C">
        <w:t>09</w:t>
      </w:r>
      <w:r w:rsidR="000D1C5D">
        <w:t>,</w:t>
      </w:r>
      <w:r w:rsidR="001C3E3D">
        <w:t>50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</w:t>
      </w:r>
      <w:r w:rsidR="00F6444C" w:rsidRPr="00816C78">
        <w:t>:</w:t>
      </w:r>
      <w:r w:rsidR="00F6444C">
        <w:t xml:space="preserve"> </w:t>
      </w:r>
      <w:r w:rsidR="00E67E14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E67E14" w:rsidP="007B6C9E" w:rsidR="0002240C">
      <w:pPr>
        <w:jc w:val="both"/>
      </w:pPr>
      <w:r>
        <w:t>Sutkinja utvrđuje da nema uvjeta za održavanje današnjeg ročišta.</w:t>
      </w:r>
    </w:p>
    <w:p w:rsidRDefault="0002240C" w:rsidP="007B6C9E" w:rsidR="0002240C">
      <w:pPr>
        <w:jc w:val="both"/>
      </w:pPr>
    </w:p>
    <w:p w:rsidRDefault="007B6C9E" w:rsidP="007B6C9E" w:rsidR="007B6C9E">
      <w:pPr>
        <w:jc w:val="both"/>
      </w:pPr>
      <w:r>
        <w:t xml:space="preserve">Sudac donosi 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center"/>
      </w:pPr>
      <w:r>
        <w:t xml:space="preserve">r j e š e nj e </w:t>
      </w:r>
    </w:p>
    <w:p w:rsidRDefault="00C65E9F" w:rsidP="00870C8A" w:rsidR="00C65E9F" w:rsidRPr="00C65E9F">
      <w:pPr>
        <w:jc w:val="both"/>
        <w:rPr>
          <w:b/>
        </w:rPr>
      </w:pPr>
    </w:p>
    <w:p w:rsidRDefault="00003A01" w:rsidP="00003A01" w:rsidR="00003A01">
      <w:pPr>
        <w:jc w:val="both"/>
        <w:rPr>
          <w:b/>
        </w:rPr>
      </w:pPr>
    </w:p>
    <w:p w:rsidRDefault="00003A01" w:rsidP="00003A01" w:rsidR="00003A01" w:rsidRPr="00E67E14">
      <w:pPr>
        <w:jc w:val="both"/>
      </w:pPr>
      <w:r w:rsidRPr="00E67E14">
        <w:t xml:space="preserve">Današnje ročište se odgađa, a slijedeće se zakazuje za dan </w:t>
      </w:r>
      <w:r w:rsidR="00E67E14">
        <w:t>24</w:t>
      </w:r>
      <w:r w:rsidRPr="00E67E14">
        <w:t xml:space="preserve">. </w:t>
      </w:r>
      <w:r w:rsidR="002C4AD4">
        <w:t>svibnja</w:t>
      </w:r>
      <w:r w:rsidRPr="00E67E14">
        <w:t xml:space="preserve"> 2016. u </w:t>
      </w:r>
      <w:r w:rsidR="00E67E14">
        <w:t>10,30</w:t>
      </w:r>
      <w:r w:rsidRPr="00E67E14">
        <w:t xml:space="preserve"> sati.</w:t>
      </w:r>
    </w:p>
    <w:p w:rsidRDefault="00003A01" w:rsidP="00003A01" w:rsidR="00003A01">
      <w:pPr>
        <w:jc w:val="both"/>
        <w:rPr>
          <w:b/>
        </w:rPr>
      </w:pPr>
    </w:p>
    <w:p w:rsidRDefault="009769C3" w:rsidP="00CD64F3" w:rsidR="009769C3" w:rsidRPr="000D1C5D">
      <w:pPr>
        <w:jc w:val="both"/>
        <w:rPr>
          <w:b/>
        </w:rPr>
      </w:pPr>
    </w:p>
    <w:p w:rsidRDefault="009769C3" w:rsidP="009769C3" w:rsidR="009769C3" w:rsidRPr="002C241F">
      <w:pPr>
        <w:jc w:val="both"/>
      </w:pPr>
      <w:r w:rsidRPr="002C241F">
        <w:t xml:space="preserve">Dovršeno u </w:t>
      </w:r>
      <w:r w:rsidR="0002240C">
        <w:t>09</w:t>
      </w:r>
      <w:r>
        <w:t>,</w:t>
      </w:r>
      <w:r w:rsidR="001C3E3D">
        <w:t>55</w:t>
      </w:r>
      <w:r w:rsidRPr="002C241F">
        <w:t xml:space="preserve"> sati</w:t>
      </w:r>
      <w:r w:rsidR="00DA1720">
        <w:t>.</w:t>
      </w:r>
    </w:p>
    <w:p w:rsidRDefault="009769C3" w:rsidP="009769C3" w:rsidR="009769C3">
      <w:pPr>
        <w:jc w:val="both"/>
      </w:pPr>
    </w:p>
    <w:p w:rsidRDefault="009769C3" w:rsidP="009769C3" w:rsidR="009769C3" w:rsidRPr="002C241F">
      <w:pPr>
        <w:ind w:firstLine="708"/>
        <w:jc w:val="both"/>
      </w:pPr>
    </w:p>
    <w:p w:rsidRDefault="009769C3" w:rsidP="009769C3" w:rsidR="009769C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="00870C8A">
        <w:t xml:space="preserve"> Sutkinja</w:t>
      </w:r>
    </w:p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 w:rsidR="00870C8A"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769C3" w:rsidP="009769C3" w:rsidR="009769C3" w:rsidRPr="002C241F"/>
    <w:p w:rsidRDefault="009769C3" w:rsidP="009769C3" w:rsidR="009769C3" w:rsidRPr="002C241F">
      <w:pPr>
        <w:jc w:val="both"/>
      </w:pPr>
    </w:p>
    <w:p w:rsidRDefault="002561F2" w:rsidP="009769C3" w:rsidR="002561F2" w:rsidRPr="002C241F">
      <w:pPr>
        <w:jc w:val="both"/>
      </w:pPr>
    </w:p>
    <w:sectPr w:rsidSect="00602BE0" w:rsidR="002561F2" w:rsidRPr="002C241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E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2240C">
      <w:t>5</w:t>
    </w:r>
    <w:r w:rsidR="00FA024B">
      <w:t>2</w:t>
    </w:r>
    <w:r w:rsidR="0018287B">
      <w:t>6</w:t>
    </w:r>
    <w:r w:rsidR="009D527B">
      <w:t>/16-</w:t>
    </w:r>
    <w:r w:rsidR="00994DD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A01"/>
    <w:rsid w:val="0001700C"/>
    <w:rsid w:val="000219F5"/>
    <w:rsid w:val="0002240C"/>
    <w:rsid w:val="0004160B"/>
    <w:rsid w:val="00044C70"/>
    <w:rsid w:val="000451F4"/>
    <w:rsid w:val="00046BB1"/>
    <w:rsid w:val="00054365"/>
    <w:rsid w:val="0006551C"/>
    <w:rsid w:val="00071C8F"/>
    <w:rsid w:val="00071F97"/>
    <w:rsid w:val="000850E8"/>
    <w:rsid w:val="000A72EF"/>
    <w:rsid w:val="000B4247"/>
    <w:rsid w:val="000C0BF3"/>
    <w:rsid w:val="000C7478"/>
    <w:rsid w:val="000D1C5D"/>
    <w:rsid w:val="000D3856"/>
    <w:rsid w:val="000D57C3"/>
    <w:rsid w:val="000E4B2B"/>
    <w:rsid w:val="000E634C"/>
    <w:rsid w:val="000F1206"/>
    <w:rsid w:val="000F2B4D"/>
    <w:rsid w:val="0012176C"/>
    <w:rsid w:val="001259A5"/>
    <w:rsid w:val="0014066D"/>
    <w:rsid w:val="001406A0"/>
    <w:rsid w:val="00141C79"/>
    <w:rsid w:val="00144166"/>
    <w:rsid w:val="00146934"/>
    <w:rsid w:val="0015140C"/>
    <w:rsid w:val="00151FA4"/>
    <w:rsid w:val="00152944"/>
    <w:rsid w:val="001633D2"/>
    <w:rsid w:val="00177E2A"/>
    <w:rsid w:val="0018287B"/>
    <w:rsid w:val="001921CB"/>
    <w:rsid w:val="0019373B"/>
    <w:rsid w:val="00195CD7"/>
    <w:rsid w:val="00197417"/>
    <w:rsid w:val="001A60E6"/>
    <w:rsid w:val="001A773D"/>
    <w:rsid w:val="001C084E"/>
    <w:rsid w:val="001C3E3D"/>
    <w:rsid w:val="001C423C"/>
    <w:rsid w:val="001D0F3E"/>
    <w:rsid w:val="001D3BFD"/>
    <w:rsid w:val="001D64ED"/>
    <w:rsid w:val="001E3FCE"/>
    <w:rsid w:val="001F79AB"/>
    <w:rsid w:val="002123B6"/>
    <w:rsid w:val="00242C9A"/>
    <w:rsid w:val="00245DD8"/>
    <w:rsid w:val="00246714"/>
    <w:rsid w:val="00253BEE"/>
    <w:rsid w:val="002561F2"/>
    <w:rsid w:val="0028708A"/>
    <w:rsid w:val="002944C0"/>
    <w:rsid w:val="002968AF"/>
    <w:rsid w:val="002974E4"/>
    <w:rsid w:val="002A0150"/>
    <w:rsid w:val="002A19F0"/>
    <w:rsid w:val="002A5839"/>
    <w:rsid w:val="002A5A4E"/>
    <w:rsid w:val="002B4C20"/>
    <w:rsid w:val="002B52FA"/>
    <w:rsid w:val="002C23B2"/>
    <w:rsid w:val="002C4AD4"/>
    <w:rsid w:val="002E16F1"/>
    <w:rsid w:val="002E6D90"/>
    <w:rsid w:val="00303238"/>
    <w:rsid w:val="00305225"/>
    <w:rsid w:val="0032512E"/>
    <w:rsid w:val="003323E7"/>
    <w:rsid w:val="00342794"/>
    <w:rsid w:val="00346D5E"/>
    <w:rsid w:val="00350188"/>
    <w:rsid w:val="0035038B"/>
    <w:rsid w:val="003635BD"/>
    <w:rsid w:val="003A1F19"/>
    <w:rsid w:val="003C0B04"/>
    <w:rsid w:val="003C252C"/>
    <w:rsid w:val="003C2701"/>
    <w:rsid w:val="003D1E66"/>
    <w:rsid w:val="003D29CE"/>
    <w:rsid w:val="003D7E7A"/>
    <w:rsid w:val="003F38C4"/>
    <w:rsid w:val="003F6389"/>
    <w:rsid w:val="0040725A"/>
    <w:rsid w:val="00413A80"/>
    <w:rsid w:val="0041694A"/>
    <w:rsid w:val="00417DC7"/>
    <w:rsid w:val="00422542"/>
    <w:rsid w:val="004353EF"/>
    <w:rsid w:val="004367A1"/>
    <w:rsid w:val="00454698"/>
    <w:rsid w:val="0046028A"/>
    <w:rsid w:val="00461B61"/>
    <w:rsid w:val="004820D4"/>
    <w:rsid w:val="004B2C25"/>
    <w:rsid w:val="004D14A5"/>
    <w:rsid w:val="004D5D97"/>
    <w:rsid w:val="004E2232"/>
    <w:rsid w:val="004E3771"/>
    <w:rsid w:val="004F1F7C"/>
    <w:rsid w:val="004F7CC1"/>
    <w:rsid w:val="0050552F"/>
    <w:rsid w:val="00520F31"/>
    <w:rsid w:val="005255A3"/>
    <w:rsid w:val="0053278A"/>
    <w:rsid w:val="00542DEF"/>
    <w:rsid w:val="00544202"/>
    <w:rsid w:val="00557333"/>
    <w:rsid w:val="00573626"/>
    <w:rsid w:val="005829D8"/>
    <w:rsid w:val="005E3615"/>
    <w:rsid w:val="005E4B52"/>
    <w:rsid w:val="005E720F"/>
    <w:rsid w:val="00602BE0"/>
    <w:rsid w:val="00603B04"/>
    <w:rsid w:val="00604C4E"/>
    <w:rsid w:val="006114E4"/>
    <w:rsid w:val="00624EA3"/>
    <w:rsid w:val="006323D4"/>
    <w:rsid w:val="00641B8C"/>
    <w:rsid w:val="006525A1"/>
    <w:rsid w:val="006540B7"/>
    <w:rsid w:val="00655457"/>
    <w:rsid w:val="00655D78"/>
    <w:rsid w:val="00655F3C"/>
    <w:rsid w:val="00664336"/>
    <w:rsid w:val="00675449"/>
    <w:rsid w:val="00675C93"/>
    <w:rsid w:val="00675E73"/>
    <w:rsid w:val="00676277"/>
    <w:rsid w:val="0068275B"/>
    <w:rsid w:val="00692A3D"/>
    <w:rsid w:val="0069501A"/>
    <w:rsid w:val="006975F5"/>
    <w:rsid w:val="006B3159"/>
    <w:rsid w:val="006B4042"/>
    <w:rsid w:val="006B4D8E"/>
    <w:rsid w:val="006B5307"/>
    <w:rsid w:val="006B7E7E"/>
    <w:rsid w:val="006D5295"/>
    <w:rsid w:val="006F19F1"/>
    <w:rsid w:val="006F1E65"/>
    <w:rsid w:val="007030AF"/>
    <w:rsid w:val="00710BB2"/>
    <w:rsid w:val="00711F79"/>
    <w:rsid w:val="00712BBF"/>
    <w:rsid w:val="0072157D"/>
    <w:rsid w:val="00722F11"/>
    <w:rsid w:val="00735D59"/>
    <w:rsid w:val="0074301F"/>
    <w:rsid w:val="0075128E"/>
    <w:rsid w:val="00754017"/>
    <w:rsid w:val="0076055C"/>
    <w:rsid w:val="007674A4"/>
    <w:rsid w:val="007708C8"/>
    <w:rsid w:val="00773882"/>
    <w:rsid w:val="00785377"/>
    <w:rsid w:val="0079521D"/>
    <w:rsid w:val="007A3B60"/>
    <w:rsid w:val="007B6C9E"/>
    <w:rsid w:val="007F080D"/>
    <w:rsid w:val="007F427B"/>
    <w:rsid w:val="00811804"/>
    <w:rsid w:val="0081324D"/>
    <w:rsid w:val="00814961"/>
    <w:rsid w:val="00816C78"/>
    <w:rsid w:val="00843B07"/>
    <w:rsid w:val="00846EA2"/>
    <w:rsid w:val="00856DFD"/>
    <w:rsid w:val="00870C8A"/>
    <w:rsid w:val="00890A5B"/>
    <w:rsid w:val="0089180E"/>
    <w:rsid w:val="00892C55"/>
    <w:rsid w:val="008A632E"/>
    <w:rsid w:val="008A6A8E"/>
    <w:rsid w:val="008B088B"/>
    <w:rsid w:val="008D5FBF"/>
    <w:rsid w:val="008E45C0"/>
    <w:rsid w:val="008E6447"/>
    <w:rsid w:val="008E7E21"/>
    <w:rsid w:val="00920B72"/>
    <w:rsid w:val="00924001"/>
    <w:rsid w:val="00931AC5"/>
    <w:rsid w:val="00934D58"/>
    <w:rsid w:val="0094035A"/>
    <w:rsid w:val="0095539A"/>
    <w:rsid w:val="00955DAD"/>
    <w:rsid w:val="00971C17"/>
    <w:rsid w:val="009769C3"/>
    <w:rsid w:val="00977E6F"/>
    <w:rsid w:val="00994DD8"/>
    <w:rsid w:val="009A460F"/>
    <w:rsid w:val="009C1DB7"/>
    <w:rsid w:val="009C3880"/>
    <w:rsid w:val="009D527B"/>
    <w:rsid w:val="009E55F7"/>
    <w:rsid w:val="009E755B"/>
    <w:rsid w:val="009F1B28"/>
    <w:rsid w:val="009F541D"/>
    <w:rsid w:val="00A03F94"/>
    <w:rsid w:val="00A2024A"/>
    <w:rsid w:val="00A25442"/>
    <w:rsid w:val="00A32C34"/>
    <w:rsid w:val="00A345E8"/>
    <w:rsid w:val="00A34671"/>
    <w:rsid w:val="00A66CC4"/>
    <w:rsid w:val="00A71B6D"/>
    <w:rsid w:val="00A722BE"/>
    <w:rsid w:val="00A7523A"/>
    <w:rsid w:val="00A771E7"/>
    <w:rsid w:val="00A7770C"/>
    <w:rsid w:val="00A803E9"/>
    <w:rsid w:val="00AA1A94"/>
    <w:rsid w:val="00AA738E"/>
    <w:rsid w:val="00AB4AA9"/>
    <w:rsid w:val="00AC31E0"/>
    <w:rsid w:val="00AC4EF6"/>
    <w:rsid w:val="00AD0053"/>
    <w:rsid w:val="00AD5AAB"/>
    <w:rsid w:val="00AD5F34"/>
    <w:rsid w:val="00AD7C41"/>
    <w:rsid w:val="00AE066C"/>
    <w:rsid w:val="00AE1A99"/>
    <w:rsid w:val="00AE2F94"/>
    <w:rsid w:val="00AF14F0"/>
    <w:rsid w:val="00B00C5F"/>
    <w:rsid w:val="00B12B32"/>
    <w:rsid w:val="00B234AB"/>
    <w:rsid w:val="00B248E1"/>
    <w:rsid w:val="00B335D8"/>
    <w:rsid w:val="00B434E3"/>
    <w:rsid w:val="00B509EC"/>
    <w:rsid w:val="00B529A2"/>
    <w:rsid w:val="00B55A3A"/>
    <w:rsid w:val="00B76C5F"/>
    <w:rsid w:val="00B86B0A"/>
    <w:rsid w:val="00B90740"/>
    <w:rsid w:val="00BA590C"/>
    <w:rsid w:val="00BC2B90"/>
    <w:rsid w:val="00BC7CBD"/>
    <w:rsid w:val="00BD3029"/>
    <w:rsid w:val="00BE122A"/>
    <w:rsid w:val="00BE3AF1"/>
    <w:rsid w:val="00BE4F1A"/>
    <w:rsid w:val="00BE5585"/>
    <w:rsid w:val="00BE70D1"/>
    <w:rsid w:val="00BF036C"/>
    <w:rsid w:val="00BF39FB"/>
    <w:rsid w:val="00C07402"/>
    <w:rsid w:val="00C26408"/>
    <w:rsid w:val="00C325AE"/>
    <w:rsid w:val="00C42D57"/>
    <w:rsid w:val="00C56BD3"/>
    <w:rsid w:val="00C65E9F"/>
    <w:rsid w:val="00C90A36"/>
    <w:rsid w:val="00CA60FE"/>
    <w:rsid w:val="00CB1C12"/>
    <w:rsid w:val="00CB1D58"/>
    <w:rsid w:val="00CC03BC"/>
    <w:rsid w:val="00CC0931"/>
    <w:rsid w:val="00CC1A7F"/>
    <w:rsid w:val="00CC34EA"/>
    <w:rsid w:val="00CC3B8C"/>
    <w:rsid w:val="00CC5D0A"/>
    <w:rsid w:val="00CC7791"/>
    <w:rsid w:val="00CD17D1"/>
    <w:rsid w:val="00CD2103"/>
    <w:rsid w:val="00CD64F3"/>
    <w:rsid w:val="00D0450A"/>
    <w:rsid w:val="00D12AFE"/>
    <w:rsid w:val="00D1714E"/>
    <w:rsid w:val="00D25694"/>
    <w:rsid w:val="00D3452D"/>
    <w:rsid w:val="00D368C8"/>
    <w:rsid w:val="00D47998"/>
    <w:rsid w:val="00D61BBE"/>
    <w:rsid w:val="00D7355B"/>
    <w:rsid w:val="00D93E65"/>
    <w:rsid w:val="00DA1720"/>
    <w:rsid w:val="00DA3F33"/>
    <w:rsid w:val="00DB4EBD"/>
    <w:rsid w:val="00DB62A4"/>
    <w:rsid w:val="00DC2EB9"/>
    <w:rsid w:val="00DD3629"/>
    <w:rsid w:val="00DE4779"/>
    <w:rsid w:val="00DF5A33"/>
    <w:rsid w:val="00DF6553"/>
    <w:rsid w:val="00E1081D"/>
    <w:rsid w:val="00E11051"/>
    <w:rsid w:val="00E127E8"/>
    <w:rsid w:val="00E15C3B"/>
    <w:rsid w:val="00E20A14"/>
    <w:rsid w:val="00E25EE6"/>
    <w:rsid w:val="00E30638"/>
    <w:rsid w:val="00E41F77"/>
    <w:rsid w:val="00E60681"/>
    <w:rsid w:val="00E67E14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515C7"/>
    <w:rsid w:val="00F6444C"/>
    <w:rsid w:val="00F652F0"/>
    <w:rsid w:val="00F675EC"/>
    <w:rsid w:val="00F70B0E"/>
    <w:rsid w:val="00F817B2"/>
    <w:rsid w:val="00F90168"/>
    <w:rsid w:val="00F92392"/>
    <w:rsid w:val="00FA024B"/>
    <w:rsid w:val="00FB1789"/>
    <w:rsid w:val="00FB6FFE"/>
    <w:rsid w:val="00FC029F"/>
    <w:rsid w:val="00FC719C"/>
    <w:rsid w:val="00FD215B"/>
    <w:rsid w:val="00FD5E54"/>
    <w:rsid w:val="00FE10F3"/>
    <w:rsid w:val="00FE355E"/>
    <w:rsid w:val="00FE7130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0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0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21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2016.</izvorni_sadrzaj>
    <derivirana_varijabla naziv="DomainObject.StvarniPocetakDatum_1">4. svibnja 2016.</derivirana_varijabla>
  </DomainObject.StvarniPocetakDatum>
  <DomainObject.StvarniZavrsetakDatum>
    <izvorni_sadrzaj>4. svibnja 2016.</izvorni_sadrzaj>
    <derivirana_varijabla naziv="DomainObject.StvarniZavrsetakDatum_1">4. svibnja 2016.</derivirana_varijabla>
  </DomainObject.StvarniZavrsetakDatum>
  <DomainObject.PlaniraniZavrsetakDatum>
    <izvorni_sadrzaj>4. svibnja 2016.</izvorni_sadrzaj>
    <derivirana_varijabla naziv="DomainObject.PlaniraniZavrsetakDatum_1">4. svibnja 2016.</derivirana_varijabla>
  </DomainObject.PlaniraniZavrsetakDatum>
  <DomainObject.PlaniraniPocetakDatum>
    <izvorni_sadrzaj>4. svibnja 2016.</izvorni_sadrzaj>
    <derivirana_varijabla naziv="DomainObject.PlaniraniPocetakDatum_1">4. svibnja 2016.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09:52</izvorni_sadrzaj>
    <derivirana_varijabla naziv="DomainObject.PlaniraniZavrsetakVrijeme_1">09:52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>
      <item>Roman Hrboka</item>
      <item>FINA</item>
      <item>ROMANA ŠKRAPA društvo s ograničenom odgovornošću za ulov i promet ribom i turizam</item>
    </izvorni_sadrzaj>
    <derivirana_varijabla naziv="DomainObject.UcesnikSudskeRadnjeListNaziv_1">
      <item>Roman Hrboka</item>
      <item>FINA</item>
      <item>ROMANA ŠKRAPA društvo s ograničenom odgovornošću za ulov i promet ribom i turizam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A9725-907C-4CC2-BCB3-7B1B71C2B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133</properties:Words>
  <properties:Characters>708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2016-05-02T11:03:00Z</dcterms:created>
  <dc:creator>Ardena Bajlo</dc:creator>
  <cp:lastModifiedBy>wsadmin</cp:lastModifiedBy>
  <cp:lastPrinted>2015-07-23T07:11:00Z</cp:lastPrinted>
  <dcterms:modified xmlns:xsi="http://www.w3.org/2001/XMLSchema-instance" xsi:type="dcterms:W3CDTF">2016-05-04T12:58:00Z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