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ce33" w14:paraId="ab8ce33" w:rsidRDefault="00AE649C" w:rsidP="00FA5B5E" w:rsidR="00AE649C" w:rsidRPr="00B76F3C">
      <w:pPr>
        <w:pStyle w:val="Naslov3"/>
        <w15:collapsed w:val="false"/>
      </w:pPr>
    </w:p>
    <w:p w:rsidRDefault="006006D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006D2" w:rsidP="006006D2" w:rsidR="006006D2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St-504/2015-3.</w:t>
      </w:r>
    </w:p>
    <w:p w:rsidRDefault="006006D2" w:rsidP="006006D2" w:rsidR="006006D2">
      <w:pPr>
        <w:ind w:firstLine="5245"/>
        <w:jc w:val="right"/>
        <w:rPr>
          <w:rFonts w:cs="Arial" w:hAnsi="Arial" w:ascii="Arial"/>
          <w:b/>
        </w:rPr>
      </w:pPr>
    </w:p>
    <w:p w:rsidRDefault="006006D2" w:rsidP="006006D2" w:rsidR="006006D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6006D2" w:rsidP="006006D2" w:rsidR="006006D2">
      <w:pPr>
        <w:jc w:val="center"/>
        <w:rPr>
          <w:rFonts w:cs="Arial" w:hAnsi="Arial" w:ascii="Arial"/>
          <w:b/>
        </w:rPr>
      </w:pPr>
    </w:p>
    <w:p w:rsidRDefault="006006D2" w:rsidP="006006D2" w:rsidR="006006D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6006D2" w:rsidP="006006D2" w:rsidR="006006D2">
      <w:pPr>
        <w:jc w:val="both"/>
        <w:rPr>
          <w:rFonts w:cs="Arial" w:hAnsi="Arial" w:ascii="Arial"/>
        </w:rPr>
      </w:pPr>
    </w:p>
    <w:p w:rsidRDefault="006006D2" w:rsidP="006006D2" w:rsidR="006006D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>, u skraćenom stečajnom postupku nad dužnikom GORHAL d.o.o. za trgovinu, poljoprivredu i usluge iz Bjelovara, Vidikovac 48, MBS 010083949, OIB 81055377677, dana 23. veljače 2016. godine</w:t>
      </w:r>
    </w:p>
    <w:p w:rsidRDefault="006006D2" w:rsidP="006006D2" w:rsidR="006006D2">
      <w:pPr>
        <w:jc w:val="both"/>
        <w:rPr>
          <w:rFonts w:cs="Arial" w:hAnsi="Arial" w:ascii="Arial"/>
        </w:rPr>
      </w:pPr>
    </w:p>
    <w:p w:rsidRDefault="006006D2" w:rsidP="006006D2" w:rsidR="006006D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006D2" w:rsidP="006006D2" w:rsidR="006006D2">
      <w:pPr>
        <w:jc w:val="both"/>
        <w:rPr>
          <w:rFonts w:cs="Arial" w:hAnsi="Arial" w:ascii="Arial"/>
        </w:rPr>
      </w:pPr>
    </w:p>
    <w:p w:rsidRDefault="006006D2" w:rsidP="006006D2" w:rsidR="006006D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GORHAL d.o.o. za trgovinu, poljoprivredu i usluge iz Bjelovara, Vidikovac 48, MBS 010083949, OIB 81055377677.</w:t>
      </w:r>
    </w:p>
    <w:p w:rsidRDefault="006006D2" w:rsidP="006006D2" w:rsidR="006006D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ZDENKO KRSTIĆ iz Osijeka, Županijska 2., OIB 13827089798.</w:t>
      </w:r>
    </w:p>
    <w:p w:rsidRDefault="006006D2" w:rsidP="006006D2" w:rsidR="006006D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GORHAL d.o.o. za trgovinu, poljoprivredu i usluge iz Bjelovara, Vidikovac 48, MBS 010083949, OIB 81055377677.</w:t>
      </w:r>
    </w:p>
    <w:p w:rsidRDefault="006006D2" w:rsidP="006006D2" w:rsidR="006006D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23. veljače 2016. u 12,00 sati, kada je ovo rješenje objavljeno na e-oglasnoj ploči ovoga suda.</w:t>
      </w:r>
    </w:p>
    <w:p w:rsidRDefault="006006D2" w:rsidP="006006D2" w:rsidR="006006D2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6006D2" w:rsidP="006006D2" w:rsidR="006006D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006D2" w:rsidP="006006D2" w:rsidR="006006D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6006D2" w:rsidP="006006D2" w:rsidR="006006D2">
      <w:pPr>
        <w:jc w:val="both"/>
        <w:rPr>
          <w:rFonts w:cs="Arial" w:hAnsi="Arial" w:ascii="Arial"/>
        </w:rPr>
      </w:pPr>
    </w:p>
    <w:p w:rsidRDefault="006006D2" w:rsidP="006006D2" w:rsidR="006006D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6006D2" w:rsidP="006006D2" w:rsidR="006006D2">
      <w:pPr>
        <w:jc w:val="center"/>
        <w:rPr>
          <w:rFonts w:cs="Arial" w:hAnsi="Arial" w:ascii="Arial"/>
          <w:b/>
        </w:rPr>
      </w:pPr>
    </w:p>
    <w:p w:rsidRDefault="006006D2" w:rsidP="006006D2" w:rsidR="006006D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St-504/2015-2., koji je objavljen na mrežnoj stranici e-oglasna ploča Trgovačkog suda u Bjelovaru 23.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6006D2" w:rsidP="006006D2" w:rsidR="006006D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006D2" w:rsidP="006006D2" w:rsidR="006006D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006D2" w:rsidP="006006D2" w:rsidR="006006D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006D2" w:rsidP="006006D2" w:rsidR="006006D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006D2" w:rsidP="006006D2" w:rsidR="006006D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006D2" w:rsidP="006006D2" w:rsidR="006006D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23. veljače 2016. godine</w:t>
      </w:r>
    </w:p>
    <w:p w:rsidRDefault="006006D2" w:rsidP="006006D2" w:rsidR="006006D2">
      <w:pPr>
        <w:rPr>
          <w:rFonts w:cs="Arial" w:hAnsi="Arial" w:ascii="Arial"/>
          <w:b/>
        </w:rPr>
      </w:pPr>
    </w:p>
    <w:p w:rsidRDefault="006006D2" w:rsidP="006006D2" w:rsidR="006006D2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6006D2" w:rsidP="006006D2" w:rsidR="006006D2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6006D2" w:rsidP="006006D2" w:rsidR="006006D2">
      <w:pPr>
        <w:ind w:firstLine="4111"/>
        <w:jc w:val="both"/>
        <w:rPr>
          <w:rFonts w:cs="Arial" w:hAnsi="Arial" w:ascii="Arial"/>
        </w:rPr>
      </w:pP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6006D2" w:rsidP="006006D2" w:rsidR="006006D2">
      <w:pPr>
        <w:jc w:val="both"/>
        <w:rPr>
          <w:rFonts w:cs="Arial" w:hAnsi="Arial" w:ascii="Arial"/>
        </w:rPr>
      </w:pPr>
    </w:p>
    <w:p w:rsidRDefault="006006D2" w:rsidP="006006D2" w:rsidR="006006D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6006D2" w:rsidP="006006D2" w:rsidR="006006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23.2.2016.g.</w:t>
      </w:r>
    </w:p>
    <w:p w:rsidRDefault="006006D2" w:rsidP="006006D2" w:rsidR="006006D2">
      <w:pPr>
        <w:rPr>
          <w:rFonts w:cs="Arial" w:hAnsi="Arial" w:ascii="Arial"/>
        </w:rPr>
      </w:pPr>
    </w:p>
    <w:p w:rsidRDefault="006006D2" w:rsidP="006006D2" w:rsidR="006006D2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6D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94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St-504/2015-3</izvorni_sadrzaj>
    <derivirana_varijabla naziv="DomainObject.Oznaka_1">St-504/2015-3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St-504/2015</izvorni_sadrzaj>
    <derivirana_varijabla naziv="DomainObject.Predmet.OznakaBroj_1">St-504/2015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GORHAL društvo s ograničenom odgovornošću za trgovinu, poljoprivredu i usluge, Bjelovar zastupanog po punomoćniku GORAN HALAUK</izvorni_sadrzaj>
    <derivirana_varijabla naziv="DomainObject.Predmet.ProtustrankaFormated_1">  GORHAL društvo s ograničenom odgovornošću za trgovinu, poljoprivredu i usluge, Bjelovar zastupanog po punomoćniku GORAN HALAUK</derivirana_varijabla>
  </DomainObject.Predmet.ProtustrankaFormated>
  <DomainObject.Predmet.ProtustrankaFormatedOIB>
    <izvorni_sadrzaj>  GORHAL društvo s ograničenom odgovornošću za trgovinu, poljoprivredu i usluge, Bjelovar, OIB 81055377677 zastupanog po punomoćniku GORAN HALAUK</izvorni_sadrzaj>
    <derivirana_varijabla naziv="DomainObject.Predmet.ProtustrankaFormatedOIB_1">  GORHAL društvo s ograničenom odgovornošću za trgovinu, poljoprivredu i usluge, Bjelovar, OIB 81055377677 zastupanog po punomoćniku GORAN HALAUK</derivirana_varijabla>
  </DomainObject.Predmet.ProtustrankaFormatedOIB>
  <DomainObject.Predmet.ProtustrankaFormatedWithAdress>
    <izvorni_sadrzaj> GORHAL društvo s ograničenom odgovornošću za trgovinu, poljoprivredu i usluge, Bjelovar, Vidikovac 48, 43000 Bjelovar zastupanog po punomoćniku GORAN HALAUK</izvorni_sadrzaj>
    <derivirana_varijabla naziv="DomainObject.Predmet.ProtustrankaFormatedWithAdress_1"> GORHAL društvo s ograničenom odgovornošću za trgovinu, poljoprivredu i usluge, Bjelovar, Vidikovac 48, 43000 Bjelovar zastupanog po punomoćniku GORAN HALAUK</derivirana_varijabla>
  </DomainObject.Predmet.ProtustrankaFormatedWithAdress>
  <DomainObject.Predmet.ProtustrankaFormatedWithAdressOIB>
    <izvorni_sadrzaj> GORHAL društvo s ograničenom odgovornošću za trgovinu, poljoprivredu i usluge, Bjelovar, OIB 81055377677, Vidikovac 48, 43000 Bjelovar zastupanog po punomoćniku GORAN HALAUK</izvorni_sadrzaj>
    <derivirana_varijabla naziv="DomainObject.Predmet.ProtustrankaFormatedWithAdressOIB_1"> GORHAL društvo s ograničenom odgovornošću za trgovinu, poljoprivredu i usluge, Bjelovar, OIB 81055377677, Vidikovac 48, 43000 Bjelovar zastupanog po punomoćniku GORAN HALAUK</derivirana_varijabla>
  </DomainObject.Predmet.ProtustrankaFormatedWithAdressOIB>
  <DomainObject.Predmet.ProtustrankaWithAdress>
    <izvorni_sadrzaj>GORHAL društvo s ograničenom odgovornošću za trgovinu, poljoprivredu i usluge, Bjelovar Vidikovac 48, 43000 Bjelovar</izvorni_sadrzaj>
    <derivirana_varijabla naziv="DomainObject.Predmet.ProtustrankaWithAdress_1">GORHAL društvo s ograničenom odgovornošću za trgovinu, poljoprivredu i usluge, Bjelovar Vidikovac 48, 43000 Bjelovar</derivirana_varijabla>
  </DomainObject.Predmet.ProtustrankaWithAdress>
  <DomainObject.Predmet.ProtustrankaWithAdressOIB>
    <izvorni_sadrzaj>GORHAL društvo s ograničenom odgovornošću za trgovinu, poljoprivredu i usluge, Bjelovar, OIB 81055377677, Vidikovac 48, 43000 Bjelovar</izvorni_sadrzaj>
    <derivirana_varijabla naziv="DomainObject.Predmet.ProtustrankaWithAdressOIB_1">GORHAL društvo s ograničenom odgovornošću za trgovinu, poljoprivredu i usluge, Bjelovar, OIB 81055377677, Vidikovac 48, 43000 Bjelovar</derivirana_varijabla>
  </DomainObject.Predmet.ProtustrankaWithAdressOIB>
  <DomainObject.Predmet.ProtustrankaNazivFormated>
    <izvorni_sadrzaj>GORHAL društvo s ograničenom odgovornošću za trgovinu, poljoprivredu i usluge, Bjelovar</izvorni_sadrzaj>
    <derivirana_varijabla naziv="DomainObject.Predmet.ProtustrankaNazivFormated_1">GORHAL društvo s ograničenom odgovornošću za trgovinu, poljoprivredu i usluge, Bjelovar</derivirana_varijabla>
  </DomainObject.Predmet.ProtustrankaNazivFormated>
  <DomainObject.Predmet.ProtustrankaNazivFormatedOIB>
    <izvorni_sadrzaj>GORHAL društvo s ograničenom odgovornošću za trgovinu, poljoprivredu i usluge, Bjelovar, OIB 81055377677</izvorni_sadrzaj>
    <derivirana_varijabla naziv="DomainObject.Predmet.ProtustrankaNazivFormatedOIB_1">GORHAL društvo s ograničenom odgovornošću za trgovinu, poljoprivredu i usluge, Bjelovar, OIB 81055377677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GORHAL društvo s ograničenom odgovornošću za trgovinu, poljoprivredu i usluge, Bjelovar zastupanog po punomoćniku GORAN HALAUK</item>
    </izvorni_sadrzaj>
    <derivirana_varijabla naziv="DomainObject.Predmet.ProtuStrankaListFormated_1">
      <item>GORHAL društvo s ograničenom odgovornošću za trgovinu, poljoprivredu i usluge, Bjelovar zastupanog po punomoćniku GORAN HALAUK</item>
    </derivirana_varijabla>
  </DomainObject.Predmet.ProtuStrankaListFormated>
  <DomainObject.Predmet.ProtuStrankaListFormatedOIB>
    <izvorni_sadrzaj>
      <item>GORHAL društvo s ograničenom odgovornošću za trgovinu, poljoprivredu i usluge, Bjelovar, OIB 81055377677 zastupanog po punomoćniku GORAN HALAUK</item>
    </izvorni_sadrzaj>
    <derivirana_varijabla naziv="DomainObject.Predmet.ProtuStrankaListFormatedOIB_1">
      <item>GORHAL društvo s ograničenom odgovornošću za trgovinu, poljoprivredu i usluge, Bjelovar, OIB 81055377677 zastupanog po punomoćniku GORAN HALAUK</item>
    </derivirana_varijabla>
  </DomainObject.Predmet.ProtuStrankaListFormatedOIB>
  <DomainObject.Predmet.ProtuStrankaListFormatedWithAdress>
    <izvorni_sadrzaj>
      <item>GORHAL društvo s ograničenom odgovornošću za trgovinu, poljoprivredu i usluge, Bjelovar, Vidikovac 48, 43000 Bjelovar zastupanog po punomoćniku GORAN HALAUK</item>
    </izvorni_sadrzaj>
    <derivirana_varijabla naziv="DomainObject.Predmet.ProtuStrankaListFormatedWithAdress_1">
      <item>GORHAL društvo s ograničenom odgovornošću za trgovinu, poljoprivredu i usluge, Bjelovar, Vidikovac 48, 43000 Bjelovar zastupanog po punomoćniku GORAN HALAUK</item>
    </derivirana_varijabla>
  </DomainObject.Predmet.ProtuStrankaListFormatedWithAdress>
  <DomainObject.Predmet.ProtuStrankaListFormatedWithAdressOIB>
    <izvorni_sadrzaj>
      <item>GORHAL društvo s ograničenom odgovornošću za trgovinu, poljoprivredu i usluge, Bjelovar, OIB 81055377677, Vidikovac 48, 43000 Bjelovar zastupanog po punomoćniku GORAN HALAUK</item>
    </izvorni_sadrzaj>
    <derivirana_varijabla naziv="DomainObject.Predmet.ProtuStrankaListFormatedWithAdressOIB_1">
      <item>GORHAL društvo s ograničenom odgovornošću za trgovinu, poljoprivredu i usluge, Bjelovar, OIB 81055377677, Vidikovac 48, 43000 Bjelovar zastupanog po punomoćniku GORAN HALAUK</item>
    </derivirana_varijabla>
  </DomainObject.Predmet.ProtuStrankaListFormatedWithAdressOIB>
  <DomainObject.Predmet.ProtuStrankaListNazivFormated>
    <izvorni_sadrzaj>
      <item>GORHAL društvo s ograničenom odgovornošću za trgovinu, poljoprivredu i usluge, Bjelovar</item>
    </izvorni_sadrzaj>
    <derivirana_varijabla naziv="DomainObject.Predmet.ProtuStrankaListNazivFormated_1">
      <item>GORHAL društvo s ograničenom odgovornošću za trgovinu, poljoprivredu i usluge, Bjelovar</item>
    </derivirana_varijabla>
  </DomainObject.Predmet.ProtuStrankaListNazivFormated>
  <DomainObject.Predmet.ProtuStrankaListNazivFormatedOIB>
    <izvorni_sadrzaj>
      <item>GORHAL društvo s ograničenom odgovornošću za trgovinu, poljoprivredu i usluge, Bjelovar, OIB 81055377677</item>
    </izvorni_sadrzaj>
    <derivirana_varijabla naziv="DomainObject.Predmet.ProtuStrankaListNazivFormatedOIB_1">
      <item>GORHAL društvo s ograničenom odgovornošću za trgovinu, poljoprivredu i usluge, Bjelovar, OIB 81055377677</item>
    </derivirana_varijabla>
  </DomainObject.Predmet.ProtuStrankaListNazivFormatedOIB>
  <DomainObject.Predmet.OstaliListFormated>
    <izvorni_sadrzaj>
      <item>GORAN HALAUK punomoćnik sudionika u postupku GORHAL društvo s ograničenom odgovornošću za trgovinu, poljoprivredu i usluge, Bjelovar</item>
    </izvorni_sadrzaj>
    <derivirana_varijabla naziv="DomainObject.Predmet.OstaliListFormated_1">
      <item>GORAN HALAUK punomoćnik sudionika u postupku GORHAL društvo s ograničenom odgovornošću za trgovinu, poljoprivredu i usluge, Bjelovar</item>
    </derivirana_varijabla>
  </DomainObject.Predmet.OstaliListFormated>
  <DomainObject.Predmet.OstaliListFormatedOIB>
    <izvorni_sadrzaj>
      <item>GORAN HALAUK, OIB 12059773375 punomoćnik sudionika u postupku GORHAL društvo s ograničenom odgovornošću za trgovinu, poljoprivredu i usluge, Bjelovar</item>
    </izvorni_sadrzaj>
    <derivirana_varijabla naziv="DomainObject.Predmet.OstaliListFormatedOIB_1">
      <item>GORAN HALAUK, OIB 12059773375 punomoćnik sudionika u postupku GORHAL društvo s ograničenom odgovornošću za trgovinu, poljoprivredu i usluge, Bjelovar</item>
    </derivirana_varijabla>
  </DomainObject.Predmet.OstaliListFormatedOIB>
  <DomainObject.Predmet.OstaliListFormatedWithAdress>
    <izvorni_sadrzaj>
      <item>GORAN HALAUK, Vidikovac 50, 43000 Brezovac punomoćnik sudionika u postupku GORHAL društvo s ograničenom odgovornošću za trgovinu, poljoprivredu i usluge, Bjelovar</item>
    </izvorni_sadrzaj>
    <derivirana_varijabla naziv="DomainObject.Predmet.OstaliListFormatedWithAdress_1">
      <item>GORAN HALAUK, Vidikovac 50, 43000 Brezovac punomoćnik sudionika u postupku GORHAL društvo s ograničenom odgovornošću za trgovinu, poljoprivredu i usluge, Bjelovar</item>
    </derivirana_varijabla>
  </DomainObject.Predmet.OstaliListFormatedWithAdress>
  <DomainObject.Predmet.OstaliListFormatedWithAdressOIB>
    <izvorni_sadrzaj>
      <item>GORAN HALAUK, OIB 12059773375, Vidikovac 50, 43000 Brezovac punomoćnik sudionika u postupku GORHAL društvo s ograničenom odgovornošću za trgovinu, poljoprivredu i usluge, Bjelovar</item>
    </izvorni_sadrzaj>
    <derivirana_varijabla naziv="DomainObject.Predmet.OstaliListFormatedWithAdressOIB_1">
      <item>GORAN HALAUK, OIB 12059773375, Vidikovac 50, 43000 Brezovac punomoćnik sudionika u postupku GORHAL društvo s ograničenom odgovornošću za trgovinu, poljoprivredu i usluge, Bjelovar</item>
    </derivirana_varijabla>
  </DomainObject.Predmet.OstaliListFormatedWithAdressOIB>
  <DomainObject.Predmet.OstaliListNazivFormated>
    <izvorni_sadrzaj>
      <item>GORAN HALAUK</item>
    </izvorni_sadrzaj>
    <derivirana_varijabla naziv="DomainObject.Predmet.OstaliListNazivFormated_1">
      <item>GORAN HALAUK</item>
    </derivirana_varijabla>
  </DomainObject.Predmet.OstaliListNazivFormated>
  <DomainObject.Predmet.OstaliListNazivFormatedOIB>
    <izvorni_sadrzaj>
      <item>GORAN HALAUK, OIB 12059773375</item>
    </izvorni_sadrzaj>
    <derivirana_varijabla naziv="DomainObject.Predmet.OstaliListNazivFormatedOIB_1">
      <item>GORAN HALAUK, OIB 12059773375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St-504/2015-3</izvorni_sadrzaj>
    <derivirana_varijabla naziv="DomainObject.PoslovniBrojDokumenta_1">St-504/2015-3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GORHAL društvo s ograničenom odgovornošću za trgovinu, poljoprivredu i usluge, Bjelovar</izvorni_sadrzaj>
    <derivirana_varijabla naziv="DomainObject.Predmet.ProtustrankaIDrugi_1">GORHAL društvo s ograničenom odgovornošću za trgovinu, poljoprivredu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GORHAL društvo s ograničenom odgovornošću za trgovinu, poljoprivredu i usluge, Bjelovar, OIB 81055377677, Vidikovac 48, 43000 Bjelovar</izvorni_sadrzaj>
    <derivirana_varijabla naziv="DomainObject.Predmet.ProtustrankaIDrugiAdressOIB_1">GORHAL društvo s ograničenom odgovornošću za trgovinu, poljoprivredu i usluge, Bjelovar, OIB 81055377677, Vidikovac 48,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GORHAL društvo s ograničenom odgovornošću za trgovinu, poljoprivredu i usluge, Bjelovar</item>
      <item>GORAN HALAUK</item>
    </izvorni_sadrzaj>
    <derivirana_varijabla naziv="DomainObject.Predmet.SudioniciListNaziv_1">
      <item>FINA, RC ZAGREB, Podružnica Bjelovar</item>
      <item>GORHAL društvo s ograničenom odgovornošću za trgovinu, poljoprivredu i usluge, Bjelovar</item>
      <item>GORAN HALAUK</item>
    </derivirana_varijabla>
  </DomainObject.Predmet.SudioniciListNaziv>
  <DomainObject.Predmet.SudioniciListAdressOIB>
    <izvorni_sadrzaj>
      <item>FINA, RC ZAGREB, Podružnica Bjelovar, OIB 85821130368, F. Supila 4,43000 Bjelovar</item>
      <item>GORHAL društvo s ograničenom odgovornošću za trgovinu, poljoprivredu i usluge, Bjelovar, OIB 81055377677, Vidikovac 48,43000 Bjelovar</item>
      <item>GORAN HALAUK, OIB 12059773375, Vidikovac 50,43000 Brezovac</item>
    </izvorni_sadrzaj>
    <derivirana_varijabla naziv="DomainObject.Predmet.SudioniciListAdressOIB_1">
      <item>FINA, RC ZAGREB, Podružnica Bjelovar, OIB 85821130368, F. Supila 4,43000 Bjelovar</item>
      <item>GORHAL društvo s ograničenom odgovornošću za trgovinu, poljoprivredu i usluge, Bjelovar, OIB 81055377677, Vidikovac 48,43000 Bjelovar</item>
      <item>GORAN HALAUK, OIB 12059773375, Vidikovac 50,43000 Brezovac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80FB2-D7F9-48C0-BECF-3C585A5AD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3828</properties:Characters>
  <properties:Lines>98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2016-02-23T07:25:00Z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St-504/2015-3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