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d684" w14:paraId="2dbd684" w:rsidRDefault="005B4E39" w:rsidP="005B4E39" w:rsidR="005B4E39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5B4E39" w:rsidP="005B4E39" w:rsidR="005B4E39">
      <w:pPr>
        <w:rPr>
          <w:b/>
        </w:rPr>
      </w:pPr>
      <w:r>
        <w:t xml:space="preserve">Poslovni broj spisa:            </w:t>
      </w:r>
      <w:r w:rsidRPr="00F429E9">
        <w:rPr>
          <w:b/>
        </w:rPr>
        <w:t>St-</w:t>
      </w:r>
      <w:r>
        <w:rPr>
          <w:b/>
        </w:rPr>
        <w:t>466/2018</w:t>
      </w:r>
    </w:p>
    <w:p w:rsidRDefault="005B4E39" w:rsidP="005B4E39" w:rsidR="005B4E39">
      <w:r w:rsidRPr="00F429E9">
        <w:t>Dužnik:</w:t>
      </w:r>
      <w:r>
        <w:t xml:space="preserve">                               </w:t>
      </w:r>
      <w:r w:rsidRPr="0040246A">
        <w:rPr>
          <w:b/>
        </w:rPr>
        <w:t xml:space="preserve">ZRINSKI </w:t>
      </w:r>
      <w:r w:rsidRPr="00F429E9">
        <w:rPr>
          <w:b/>
        </w:rPr>
        <w:t xml:space="preserve"> d.</w:t>
      </w:r>
      <w:r>
        <w:rPr>
          <w:b/>
        </w:rPr>
        <w:t>d. u s</w:t>
      </w:r>
      <w:r w:rsidRPr="00F429E9">
        <w:rPr>
          <w:b/>
        </w:rPr>
        <w:t xml:space="preserve">tečaju, </w:t>
      </w:r>
      <w:r>
        <w:rPr>
          <w:b/>
        </w:rPr>
        <w:t>Dr. Ivana Novaka 13, Čakovec</w:t>
      </w:r>
      <w:r>
        <w:t xml:space="preserve"> </w:t>
      </w:r>
    </w:p>
    <w:p w:rsidRDefault="005B4E39" w:rsidP="005B4E39" w:rsidR="005B4E39" w:rsidRPr="00F429E9">
      <w:pPr>
        <w:rPr>
          <w:b/>
        </w:rPr>
      </w:pPr>
      <w:r>
        <w:t xml:space="preserve">                                           </w:t>
      </w:r>
      <w:r w:rsidRPr="00F429E9">
        <w:rPr>
          <w:b/>
        </w:rPr>
        <w:t xml:space="preserve">OIB: </w:t>
      </w:r>
      <w:r>
        <w:rPr>
          <w:b/>
        </w:rPr>
        <w:t>38396277912</w:t>
      </w:r>
    </w:p>
    <w:p w:rsidRDefault="005B4E39" w:rsidP="00D619C5" w:rsidR="0011377B" w:rsidRPr="00977ED3">
      <w:pPr>
        <w:rPr>
          <w:b/>
        </w:rPr>
      </w:pPr>
      <w:r w:rsidRPr="00977ED3">
        <w:rPr>
          <w:b/>
        </w:rPr>
        <w:tab/>
      </w:r>
      <w:r w:rsidRPr="00977ED3">
        <w:rPr>
          <w:b/>
        </w:rPr>
        <w:tab/>
      </w: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11377B" w:rsidP="0011377B" w:rsidR="0011377B" w:rsidRPr="00DE453A">
      <w:pPr>
        <w:jc w:val="center"/>
        <w:rPr>
          <w:b/>
        </w:rPr>
      </w:pPr>
      <w:r w:rsidRPr="00DE453A">
        <w:rPr>
          <w:b/>
        </w:rPr>
        <w:t xml:space="preserve">TABLICA </w:t>
      </w:r>
      <w:r>
        <w:rPr>
          <w:b/>
        </w:rPr>
        <w:t>RAZLUČNIH PRAVA</w:t>
      </w:r>
    </w:p>
    <w:p w:rsidRDefault="0011377B" w:rsidP="0011377B" w:rsidR="0011377B">
      <w:pPr>
        <w:jc w:val="center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805"/>
        <w:gridCol w:w="1723"/>
        <w:gridCol w:w="1325"/>
        <w:gridCol w:w="1311"/>
        <w:gridCol w:w="2187"/>
        <w:gridCol w:w="1575"/>
        <w:gridCol w:w="2275"/>
        <w:gridCol w:w="3017"/>
      </w:tblGrid>
      <w:tr w:rsidR="00792F9E"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prezime/ tvrtka ili naziv </w:t>
            </w:r>
            <w:proofErr w:type="spellStart"/>
            <w:r>
              <w:rPr>
                <w:sz w:val="20"/>
                <w:szCs w:val="20"/>
              </w:rPr>
              <w:t>razlučnog</w:t>
            </w:r>
            <w:proofErr w:type="spellEnd"/>
            <w:r>
              <w:rPr>
                <w:sz w:val="20"/>
                <w:szCs w:val="20"/>
              </w:rPr>
              <w:t xml:space="preserve"> vjerovnika 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Adresa/ sjedište </w:t>
            </w:r>
            <w:proofErr w:type="spellStart"/>
            <w:r>
              <w:rPr>
                <w:sz w:val="20"/>
                <w:szCs w:val="20"/>
              </w:rPr>
              <w:t>razlučnog</w:t>
            </w:r>
            <w:proofErr w:type="spellEnd"/>
            <w:r>
              <w:rPr>
                <w:sz w:val="20"/>
                <w:szCs w:val="20"/>
              </w:rPr>
              <w:t xml:space="preserve"> vjerovnika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Javna knjiga u koju je </w:t>
            </w:r>
            <w:proofErr w:type="spellStart"/>
            <w:r>
              <w:rPr>
                <w:sz w:val="20"/>
                <w:szCs w:val="20"/>
              </w:rPr>
              <w:t>razlučno</w:t>
            </w:r>
            <w:proofErr w:type="spellEnd"/>
            <w:r>
              <w:rPr>
                <w:sz w:val="20"/>
                <w:szCs w:val="20"/>
              </w:rPr>
              <w:t xml:space="preserve"> pravo upisano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tražbine osigurane </w:t>
            </w:r>
            <w:proofErr w:type="spellStart"/>
            <w:r>
              <w:rPr>
                <w:sz w:val="20"/>
                <w:szCs w:val="20"/>
              </w:rPr>
              <w:t>razlučnim</w:t>
            </w:r>
            <w:proofErr w:type="spellEnd"/>
            <w:r>
              <w:rPr>
                <w:sz w:val="20"/>
                <w:szCs w:val="20"/>
              </w:rPr>
              <w:t xml:space="preserve"> pravom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Pravna osnova  tražbine osigurane </w:t>
            </w:r>
            <w:proofErr w:type="spellStart"/>
            <w:r>
              <w:rPr>
                <w:sz w:val="20"/>
                <w:szCs w:val="20"/>
              </w:rPr>
              <w:t>razlučnim</w:t>
            </w:r>
            <w:proofErr w:type="spellEnd"/>
            <w:r>
              <w:rPr>
                <w:sz w:val="20"/>
                <w:szCs w:val="20"/>
              </w:rPr>
              <w:t xml:space="preserve"> pravom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Dio imovine na koji se odnosi </w:t>
            </w:r>
            <w:proofErr w:type="spellStart"/>
            <w:r>
              <w:rPr>
                <w:sz w:val="20"/>
                <w:szCs w:val="20"/>
              </w:rPr>
              <w:t>razlučno</w:t>
            </w:r>
            <w:proofErr w:type="spellEnd"/>
            <w:r>
              <w:rPr>
                <w:sz w:val="20"/>
                <w:szCs w:val="20"/>
              </w:rPr>
              <w:t xml:space="preserve"> pravo</w:t>
            </w:r>
          </w:p>
        </w:tc>
      </w:tr>
      <w:tr w:rsidR="00792F9E">
        <w:tc>
          <w:tcPr>
            <w:tcW w:type="auto" w:w="0"/>
          </w:tcPr>
          <w:p w:rsidRDefault="0011377B" w:rsidP="0011377B" w:rsidR="0011377B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</w:tcPr>
          <w:p w:rsidRDefault="005B4E39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Erste &amp; </w:t>
            </w:r>
            <w:proofErr w:type="spellStart"/>
            <w:r>
              <w:rPr>
                <w:sz w:val="20"/>
                <w:szCs w:val="20"/>
              </w:rPr>
              <w:t>Steiermärkische</w:t>
            </w:r>
            <w:proofErr w:type="spellEnd"/>
            <w:r>
              <w:rPr>
                <w:sz w:val="20"/>
                <w:szCs w:val="20"/>
              </w:rPr>
              <w:t xml:space="preserve"> Bank d.d.</w:t>
            </w:r>
          </w:p>
        </w:tc>
        <w:tc>
          <w:tcPr>
            <w:tcW w:type="auto" w:w="0"/>
          </w:tcPr>
          <w:p w:rsidRDefault="005B4E39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23057039320</w:t>
            </w:r>
          </w:p>
        </w:tc>
        <w:tc>
          <w:tcPr>
            <w:tcW w:type="auto" w:w="0"/>
          </w:tcPr>
          <w:p w:rsidRDefault="005B4E39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Rijeka, Jadranski trg 3a</w:t>
            </w:r>
          </w:p>
        </w:tc>
        <w:tc>
          <w:tcPr>
            <w:tcW w:type="auto" w:w="0"/>
          </w:tcPr>
          <w:p w:rsidRDefault="0095335E" w:rsidP="0011377B" w:rsidR="009533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Z-4169/2005 od 07.07.2005.</w:t>
            </w:r>
          </w:p>
          <w:p w:rsidRDefault="0095335E" w:rsidP="0011377B" w:rsidR="001137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Z-5542/05 od 09.09.2005.</w:t>
            </w:r>
          </w:p>
          <w:p w:rsidRDefault="0095335E" w:rsidP="0011377B" w:rsidR="009533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Z-8859/2015 od 30.12.2015. (ustupanje prvenstvenog reda na nekretnini upisanoj u </w:t>
            </w:r>
            <w:proofErr w:type="spellStart"/>
            <w:r>
              <w:rPr>
                <w:sz w:val="20"/>
                <w:szCs w:val="20"/>
              </w:rPr>
              <w:t>zk.ul</w:t>
            </w:r>
            <w:proofErr w:type="spellEnd"/>
            <w:r>
              <w:rPr>
                <w:sz w:val="20"/>
                <w:szCs w:val="20"/>
              </w:rPr>
              <w:t>. 6500 k.o. Čakovec u korist Privredne banke Zagreb )</w:t>
            </w:r>
          </w:p>
          <w:p w:rsidRDefault="007D003E" w:rsidP="0011377B" w:rsidR="007D00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Z-4264/15</w:t>
            </w:r>
          </w:p>
          <w:p w:rsidRDefault="0095335E" w:rsidP="0011377B" w:rsidR="0095335E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Z-3117/2018 od 05.04.2018.</w:t>
            </w:r>
          </w:p>
        </w:tc>
        <w:tc>
          <w:tcPr>
            <w:tcW w:type="auto" w:w="0"/>
          </w:tcPr>
          <w:p w:rsidRDefault="0095335E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7.575.690,75</w:t>
            </w:r>
          </w:p>
        </w:tc>
        <w:tc>
          <w:tcPr>
            <w:tcW w:type="auto" w:w="0"/>
          </w:tcPr>
          <w:p w:rsidRDefault="0095335E" w:rsidP="0011377B" w:rsidR="001137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-Ugovor o okvirnom iznosu zaduženja i osiguranju hipotekom na nekretnini br. ES 589/05 od 24.06.2005., </w:t>
            </w:r>
            <w:proofErr w:type="spellStart"/>
            <w:r>
              <w:rPr>
                <w:sz w:val="20"/>
                <w:szCs w:val="20"/>
              </w:rPr>
              <w:t>solemniziran</w:t>
            </w:r>
            <w:proofErr w:type="spellEnd"/>
            <w:r>
              <w:rPr>
                <w:sz w:val="20"/>
                <w:szCs w:val="20"/>
              </w:rPr>
              <w:t xml:space="preserve"> kod JB Marodi Ivana  pod br. OU-926/05-1 i dodaci tom ugovoru</w:t>
            </w:r>
          </w:p>
          <w:p w:rsidRDefault="0095335E" w:rsidP="0011377B" w:rsidR="009533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6165C">
              <w:rPr>
                <w:sz w:val="20"/>
                <w:szCs w:val="20"/>
              </w:rPr>
              <w:t xml:space="preserve">Sporazum o osiguranju novčane tražbine zasnivanjem založnog – simultane hipoteke na nekretninama od 28.12.2015., </w:t>
            </w:r>
            <w:proofErr w:type="spellStart"/>
            <w:r w:rsidR="0026165C">
              <w:rPr>
                <w:sz w:val="20"/>
                <w:szCs w:val="20"/>
              </w:rPr>
              <w:t>solemniziran</w:t>
            </w:r>
            <w:proofErr w:type="spellEnd"/>
            <w:r w:rsidR="0026165C">
              <w:rPr>
                <w:sz w:val="20"/>
                <w:szCs w:val="20"/>
              </w:rPr>
              <w:t xml:space="preserve"> kod JB Marodi Ivana pod br. 10383/15</w:t>
            </w:r>
          </w:p>
          <w:p w:rsidRDefault="0026165C" w:rsidP="0011377B" w:rsidR="002616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-Ugovor o okvirnom iznosu zaduženja i osiguranju br. OU38219 od 28.03.2014. </w:t>
            </w:r>
            <w:proofErr w:type="spellStart"/>
            <w:r>
              <w:rPr>
                <w:sz w:val="20"/>
                <w:szCs w:val="20"/>
              </w:rPr>
              <w:t>solemniziran</w:t>
            </w:r>
            <w:proofErr w:type="spellEnd"/>
            <w:r>
              <w:rPr>
                <w:sz w:val="20"/>
                <w:szCs w:val="20"/>
              </w:rPr>
              <w:t xml:space="preserve"> kod JB Marodi Ivana  pod br. OV-762/14</w:t>
            </w:r>
            <w:r w:rsidR="007445F4">
              <w:rPr>
                <w:sz w:val="20"/>
                <w:szCs w:val="20"/>
              </w:rPr>
              <w:t xml:space="preserve"> (pokretnine )</w:t>
            </w:r>
          </w:p>
          <w:p w:rsidRDefault="007445F4" w:rsidP="0011377B" w:rsidR="007445F4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-Sporazum o osiguranju novčane tražbine zasnivanjem založnog prava na strojevima od 24.11.2015., </w:t>
            </w:r>
            <w:proofErr w:type="spellStart"/>
            <w:r>
              <w:rPr>
                <w:sz w:val="20"/>
                <w:szCs w:val="20"/>
              </w:rPr>
              <w:t>solemniziran</w:t>
            </w:r>
            <w:proofErr w:type="spellEnd"/>
            <w:r>
              <w:rPr>
                <w:sz w:val="20"/>
                <w:szCs w:val="20"/>
              </w:rPr>
              <w:t xml:space="preserve"> kod JB Marodi Ivana  pod br. OV9365/15</w:t>
            </w:r>
          </w:p>
        </w:tc>
        <w:tc>
          <w:tcPr>
            <w:tcW w:type="auto" w:w="0"/>
          </w:tcPr>
          <w:p w:rsidRDefault="007445F4" w:rsidP="0011377B" w:rsidR="007F76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Nekretnine:</w:t>
            </w:r>
          </w:p>
          <w:p w:rsidRDefault="007445F4" w:rsidP="0011377B" w:rsidR="007445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zk.ul</w:t>
            </w:r>
            <w:proofErr w:type="spellEnd"/>
            <w:r>
              <w:rPr>
                <w:sz w:val="20"/>
                <w:szCs w:val="20"/>
              </w:rPr>
              <w:t xml:space="preserve">. 6499 k.o. Čakovec, </w:t>
            </w:r>
            <w:proofErr w:type="spellStart"/>
            <w:r>
              <w:rPr>
                <w:sz w:val="20"/>
                <w:szCs w:val="20"/>
              </w:rPr>
              <w:t>čkbr</w:t>
            </w:r>
            <w:proofErr w:type="spellEnd"/>
            <w:r>
              <w:rPr>
                <w:sz w:val="20"/>
                <w:szCs w:val="20"/>
              </w:rPr>
              <w:t>. 228/1/2/A/1/455/2/</w:t>
            </w:r>
            <w:proofErr w:type="spellStart"/>
            <w:r>
              <w:rPr>
                <w:sz w:val="20"/>
                <w:szCs w:val="20"/>
              </w:rPr>
              <w:t>2</w:t>
            </w:r>
            <w:proofErr w:type="spellEnd"/>
            <w:r>
              <w:rPr>
                <w:sz w:val="20"/>
                <w:szCs w:val="20"/>
              </w:rPr>
              <w:t xml:space="preserve">/1, u naravi poslovni </w:t>
            </w:r>
            <w:proofErr w:type="spellStart"/>
            <w:r>
              <w:rPr>
                <w:sz w:val="20"/>
                <w:szCs w:val="20"/>
              </w:rPr>
              <w:t>objekat</w:t>
            </w:r>
            <w:proofErr w:type="spellEnd"/>
            <w:r>
              <w:rPr>
                <w:sz w:val="20"/>
                <w:szCs w:val="20"/>
              </w:rPr>
              <w:t xml:space="preserve">, industrijsko dvorište ukupne površine 1 j, 1198 </w:t>
            </w:r>
            <w:proofErr w:type="spellStart"/>
            <w:r>
              <w:rPr>
                <w:sz w:val="20"/>
                <w:szCs w:val="20"/>
              </w:rPr>
              <w:t>čhv</w:t>
            </w:r>
            <w:proofErr w:type="spellEnd"/>
          </w:p>
          <w:p w:rsidRDefault="007445F4" w:rsidP="0011377B" w:rsidR="007445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zk.ul</w:t>
            </w:r>
            <w:proofErr w:type="spellEnd"/>
            <w:r>
              <w:rPr>
                <w:sz w:val="20"/>
                <w:szCs w:val="20"/>
              </w:rPr>
              <w:t xml:space="preserve">. 4057 k.o. Čakovec, </w:t>
            </w:r>
            <w:proofErr w:type="spellStart"/>
            <w:r>
              <w:rPr>
                <w:sz w:val="20"/>
                <w:szCs w:val="20"/>
              </w:rPr>
              <w:t>čkbr</w:t>
            </w:r>
            <w:proofErr w:type="spellEnd"/>
            <w:r>
              <w:rPr>
                <w:sz w:val="20"/>
                <w:szCs w:val="20"/>
              </w:rPr>
              <w:t xml:space="preserve">. 228/1/2/A/1/455/2/1, u naravi poslovni </w:t>
            </w:r>
            <w:proofErr w:type="spellStart"/>
            <w:r>
              <w:rPr>
                <w:sz w:val="20"/>
                <w:szCs w:val="20"/>
              </w:rPr>
              <w:t>objekat</w:t>
            </w:r>
            <w:proofErr w:type="spellEnd"/>
            <w:r>
              <w:rPr>
                <w:sz w:val="20"/>
                <w:szCs w:val="20"/>
              </w:rPr>
              <w:t xml:space="preserve">, industrijsko dvorište ukupne površine 1389 </w:t>
            </w:r>
            <w:proofErr w:type="spellStart"/>
            <w:r>
              <w:rPr>
                <w:sz w:val="20"/>
                <w:szCs w:val="20"/>
              </w:rPr>
              <w:t>čhv</w:t>
            </w:r>
            <w:proofErr w:type="spellEnd"/>
          </w:p>
          <w:p w:rsidRDefault="007445F4" w:rsidP="0011377B" w:rsidR="007445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zk.ul</w:t>
            </w:r>
            <w:proofErr w:type="spellEnd"/>
            <w:r>
              <w:rPr>
                <w:sz w:val="20"/>
                <w:szCs w:val="20"/>
              </w:rPr>
              <w:t xml:space="preserve">. 6500 k.o. Čakovec, </w:t>
            </w:r>
            <w:proofErr w:type="spellStart"/>
            <w:r>
              <w:rPr>
                <w:sz w:val="20"/>
                <w:szCs w:val="20"/>
              </w:rPr>
              <w:t>čkbr</w:t>
            </w:r>
            <w:proofErr w:type="spellEnd"/>
            <w:r>
              <w:rPr>
                <w:sz w:val="20"/>
                <w:szCs w:val="20"/>
              </w:rPr>
              <w:t xml:space="preserve">. 228/1/2/A//1/455/2/3/1, u naravi poslovni </w:t>
            </w:r>
            <w:proofErr w:type="spellStart"/>
            <w:r>
              <w:rPr>
                <w:sz w:val="20"/>
                <w:szCs w:val="20"/>
              </w:rPr>
              <w:t>objekat</w:t>
            </w:r>
            <w:proofErr w:type="spellEnd"/>
            <w:r>
              <w:rPr>
                <w:sz w:val="20"/>
                <w:szCs w:val="20"/>
              </w:rPr>
              <w:t xml:space="preserve">, industrijsko dvorište površine 1 j, 538 </w:t>
            </w:r>
            <w:proofErr w:type="spellStart"/>
            <w:r>
              <w:rPr>
                <w:sz w:val="20"/>
                <w:szCs w:val="20"/>
              </w:rPr>
              <w:t>čhv</w:t>
            </w:r>
            <w:proofErr w:type="spellEnd"/>
            <w:r>
              <w:rPr>
                <w:sz w:val="20"/>
                <w:szCs w:val="20"/>
              </w:rPr>
              <w:t xml:space="preserve"> i </w:t>
            </w:r>
            <w:proofErr w:type="spellStart"/>
            <w:r>
              <w:rPr>
                <w:sz w:val="20"/>
                <w:szCs w:val="20"/>
              </w:rPr>
              <w:t>čkbr</w:t>
            </w:r>
            <w:proofErr w:type="spellEnd"/>
            <w:r>
              <w:rPr>
                <w:sz w:val="20"/>
                <w:szCs w:val="20"/>
              </w:rPr>
              <w:t xml:space="preserve">. 228/1/2/A/1/455/2/3/2, trafostanica i dvorište površine 8 </w:t>
            </w:r>
            <w:proofErr w:type="spellStart"/>
            <w:r>
              <w:rPr>
                <w:sz w:val="20"/>
                <w:szCs w:val="20"/>
              </w:rPr>
              <w:t>čhv</w:t>
            </w:r>
            <w:proofErr w:type="spellEnd"/>
            <w:r>
              <w:rPr>
                <w:sz w:val="20"/>
                <w:szCs w:val="20"/>
              </w:rPr>
              <w:t xml:space="preserve">, sveukupno 1 j i 546 </w:t>
            </w:r>
            <w:proofErr w:type="spellStart"/>
            <w:r>
              <w:rPr>
                <w:sz w:val="20"/>
                <w:szCs w:val="20"/>
              </w:rPr>
              <w:t>čhv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Default="007445F4" w:rsidP="0011377B" w:rsidR="007445F4">
            <w:pPr>
              <w:jc w:val="both"/>
              <w:rPr>
                <w:sz w:val="20"/>
                <w:szCs w:val="20"/>
              </w:rPr>
            </w:pPr>
          </w:p>
          <w:p w:rsidRDefault="007445F4" w:rsidP="0011377B" w:rsidR="007445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Pokretnine: </w:t>
            </w:r>
          </w:p>
          <w:p w:rsidRDefault="006D19C4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Oprema:</w:t>
            </w:r>
          </w:p>
          <w:p w:rsidRDefault="007445F4" w:rsidP="0011377B" w:rsidR="007445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inv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br</w:t>
            </w:r>
            <w:proofErr w:type="spellEnd"/>
            <w:r>
              <w:rPr>
                <w:sz w:val="20"/>
                <w:szCs w:val="20"/>
              </w:rPr>
              <w:t xml:space="preserve">, 300121 EGRAF 1200-CTP ploče, tip 464405, god. </w:t>
            </w:r>
            <w:proofErr w:type="spellStart"/>
            <w:r>
              <w:rPr>
                <w:sz w:val="20"/>
                <w:szCs w:val="20"/>
              </w:rPr>
              <w:t>proizv</w:t>
            </w:r>
            <w:proofErr w:type="spellEnd"/>
            <w:r>
              <w:rPr>
                <w:sz w:val="20"/>
                <w:szCs w:val="20"/>
              </w:rPr>
              <w:t>. 2005</w:t>
            </w:r>
          </w:p>
          <w:p w:rsidRDefault="006D19C4" w:rsidP="0011377B" w:rsidR="007445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Inv.br. 300279 </w:t>
            </w:r>
            <w:proofErr w:type="spellStart"/>
            <w:r>
              <w:rPr>
                <w:sz w:val="20"/>
                <w:szCs w:val="20"/>
              </w:rPr>
              <w:t>Prinergy</w:t>
            </w:r>
            <w:proofErr w:type="spellEnd"/>
            <w:r>
              <w:rPr>
                <w:sz w:val="20"/>
                <w:szCs w:val="20"/>
              </w:rPr>
              <w:t xml:space="preserve"> server </w:t>
            </w:r>
            <w:r>
              <w:rPr>
                <w:sz w:val="20"/>
                <w:szCs w:val="20"/>
              </w:rPr>
              <w:lastRenderedPageBreak/>
              <w:t xml:space="preserve">EVO-CTP ploče, tip 634, god. </w:t>
            </w:r>
            <w:proofErr w:type="spellStart"/>
            <w:r>
              <w:rPr>
                <w:sz w:val="20"/>
                <w:szCs w:val="20"/>
              </w:rPr>
              <w:t>proizv</w:t>
            </w:r>
            <w:proofErr w:type="spellEnd"/>
            <w:r>
              <w:rPr>
                <w:sz w:val="20"/>
                <w:szCs w:val="20"/>
              </w:rPr>
              <w:t>. 2005.</w:t>
            </w:r>
          </w:p>
          <w:p w:rsidRDefault="006D19C4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-Inv.br. 300120 </w:t>
            </w:r>
            <w:proofErr w:type="spellStart"/>
            <w:r>
              <w:rPr>
                <w:sz w:val="20"/>
                <w:szCs w:val="20"/>
              </w:rPr>
              <w:t>Lotem</w:t>
            </w:r>
            <w:proofErr w:type="spellEnd"/>
            <w:r>
              <w:rPr>
                <w:sz w:val="20"/>
                <w:szCs w:val="20"/>
              </w:rPr>
              <w:t xml:space="preserve"> 800IIF + DRC- CTP ploče, tip L82256, god. </w:t>
            </w:r>
            <w:proofErr w:type="spellStart"/>
            <w:r>
              <w:rPr>
                <w:sz w:val="20"/>
                <w:szCs w:val="20"/>
              </w:rPr>
              <w:t>proizv</w:t>
            </w:r>
            <w:proofErr w:type="spellEnd"/>
            <w:r>
              <w:rPr>
                <w:sz w:val="20"/>
                <w:szCs w:val="20"/>
              </w:rPr>
              <w:t>. 2005.</w:t>
            </w:r>
          </w:p>
          <w:p w:rsidRDefault="006D19C4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-inv. br. 400106 </w:t>
            </w:r>
            <w:proofErr w:type="spellStart"/>
            <w:r>
              <w:rPr>
                <w:sz w:val="20"/>
                <w:szCs w:val="20"/>
              </w:rPr>
              <w:t>Ventura</w:t>
            </w:r>
            <w:proofErr w:type="spellEnd"/>
            <w:r>
              <w:rPr>
                <w:sz w:val="20"/>
                <w:szCs w:val="20"/>
              </w:rPr>
              <w:t xml:space="preserve"> – stroj za šivanje koncem br. 1294587, god. </w:t>
            </w:r>
            <w:proofErr w:type="spellStart"/>
            <w:r>
              <w:rPr>
                <w:sz w:val="20"/>
                <w:szCs w:val="20"/>
              </w:rPr>
              <w:t>proizv</w:t>
            </w:r>
            <w:proofErr w:type="spellEnd"/>
            <w:r>
              <w:rPr>
                <w:sz w:val="20"/>
                <w:szCs w:val="20"/>
              </w:rPr>
              <w:t>. 2007.</w:t>
            </w:r>
          </w:p>
          <w:p w:rsidRDefault="006D19C4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-inv. br. 400173 </w:t>
            </w:r>
            <w:proofErr w:type="spellStart"/>
            <w:r>
              <w:rPr>
                <w:sz w:val="20"/>
                <w:szCs w:val="20"/>
              </w:rPr>
              <w:t>Kolbus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knižna</w:t>
            </w:r>
            <w:proofErr w:type="spellEnd"/>
            <w:r>
              <w:rPr>
                <w:sz w:val="20"/>
                <w:szCs w:val="20"/>
              </w:rPr>
              <w:t xml:space="preserve"> linija za meki uvez KM 470/21, god. </w:t>
            </w:r>
            <w:proofErr w:type="spellStart"/>
            <w:r>
              <w:rPr>
                <w:sz w:val="20"/>
                <w:szCs w:val="20"/>
              </w:rPr>
              <w:t>proizv</w:t>
            </w:r>
            <w:proofErr w:type="spellEnd"/>
            <w:r>
              <w:rPr>
                <w:sz w:val="20"/>
                <w:szCs w:val="20"/>
              </w:rPr>
              <w:t>. 2006</w:t>
            </w:r>
          </w:p>
          <w:p w:rsidRDefault="006D19C4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-inv. br. 400098 stroj za savijanje araka KH -78/6 br. 1224412225, god. </w:t>
            </w:r>
            <w:proofErr w:type="spellStart"/>
            <w:r>
              <w:rPr>
                <w:sz w:val="20"/>
                <w:szCs w:val="20"/>
              </w:rPr>
              <w:t>proizv</w:t>
            </w:r>
            <w:proofErr w:type="spellEnd"/>
            <w:r>
              <w:rPr>
                <w:sz w:val="20"/>
                <w:szCs w:val="20"/>
              </w:rPr>
              <w:t>. 2005.</w:t>
            </w:r>
          </w:p>
          <w:p w:rsidRDefault="006D19C4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Strojevi:</w:t>
            </w:r>
          </w:p>
          <w:p w:rsidRDefault="006D19C4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-inv.br. 200007 </w:t>
            </w:r>
            <w:proofErr w:type="spellStart"/>
            <w:r>
              <w:rPr>
                <w:sz w:val="20"/>
                <w:szCs w:val="20"/>
              </w:rPr>
              <w:t>Heidelberg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offset</w:t>
            </w:r>
            <w:proofErr w:type="spellEnd"/>
            <w:r>
              <w:rPr>
                <w:sz w:val="20"/>
                <w:szCs w:val="20"/>
              </w:rPr>
              <w:t xml:space="preserve"> stroj, SM 102-8-P, god. </w:t>
            </w:r>
            <w:proofErr w:type="spellStart"/>
            <w:r>
              <w:rPr>
                <w:sz w:val="20"/>
                <w:szCs w:val="20"/>
              </w:rPr>
              <w:t>proizv</w:t>
            </w:r>
            <w:proofErr w:type="spellEnd"/>
            <w:r>
              <w:rPr>
                <w:sz w:val="20"/>
                <w:szCs w:val="20"/>
              </w:rPr>
              <w:t>. 2008.</w:t>
            </w:r>
          </w:p>
          <w:p w:rsidRDefault="006D19C4" w:rsidP="0011377B" w:rsidR="006D19C4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Inv. br. 400058 stroj za rezanje papira – </w:t>
            </w:r>
            <w:proofErr w:type="spellStart"/>
            <w:r>
              <w:rPr>
                <w:sz w:val="20"/>
                <w:szCs w:val="20"/>
              </w:rPr>
              <w:t>polar</w:t>
            </w:r>
            <w:proofErr w:type="spellEnd"/>
            <w:r>
              <w:rPr>
                <w:sz w:val="20"/>
                <w:szCs w:val="20"/>
              </w:rPr>
              <w:t xml:space="preserve"> 115X, god. </w:t>
            </w:r>
            <w:proofErr w:type="spellStart"/>
            <w:r>
              <w:rPr>
                <w:sz w:val="20"/>
                <w:szCs w:val="20"/>
              </w:rPr>
              <w:t>proizv</w:t>
            </w:r>
            <w:proofErr w:type="spellEnd"/>
            <w:r>
              <w:rPr>
                <w:sz w:val="20"/>
                <w:szCs w:val="20"/>
              </w:rPr>
              <w:t>. 2008.</w:t>
            </w:r>
          </w:p>
        </w:tc>
      </w:tr>
      <w:tr w:rsidR="00792F9E">
        <w:tc>
          <w:tcPr>
            <w:tcW w:type="auto" w:w="0"/>
          </w:tcPr>
          <w:p w:rsidRDefault="006D19C4" w:rsidP="0011377B" w:rsidR="006D1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type="auto" w:w="0"/>
          </w:tcPr>
          <w:p w:rsidRDefault="007D003E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Privredna banka Zagreb d.d.</w:t>
            </w:r>
          </w:p>
        </w:tc>
        <w:tc>
          <w:tcPr>
            <w:tcW w:type="auto" w:w="0"/>
          </w:tcPr>
          <w:p w:rsidRDefault="007D003E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02535697732</w:t>
            </w:r>
          </w:p>
        </w:tc>
        <w:tc>
          <w:tcPr>
            <w:tcW w:type="auto" w:w="0"/>
          </w:tcPr>
          <w:p w:rsidRDefault="007D003E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Radnička cesta 50</w:t>
            </w:r>
          </w:p>
        </w:tc>
        <w:tc>
          <w:tcPr>
            <w:tcW w:type="auto" w:w="0"/>
          </w:tcPr>
          <w:p w:rsidRDefault="007D003E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Z-8859/2015 od 30.12.2015. g. (ustupljen prvenstveni red )</w:t>
            </w:r>
          </w:p>
        </w:tc>
        <w:tc>
          <w:tcPr>
            <w:tcW w:type="auto" w:w="0"/>
          </w:tcPr>
          <w:p w:rsidRDefault="00450DFB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2.283.230,92</w:t>
            </w:r>
          </w:p>
        </w:tc>
        <w:tc>
          <w:tcPr>
            <w:tcW w:type="auto" w:w="0"/>
          </w:tcPr>
          <w:p w:rsidRDefault="00450DFB" w:rsidP="0011377B" w:rsidR="006D1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-Ugovor o međusobnom poslovnom odnosu br. 15/2001, </w:t>
            </w:r>
            <w:proofErr w:type="spellStart"/>
            <w:r>
              <w:rPr>
                <w:sz w:val="20"/>
                <w:szCs w:val="20"/>
              </w:rPr>
              <w:t>solemniziran</w:t>
            </w:r>
            <w:proofErr w:type="spellEnd"/>
            <w:r>
              <w:rPr>
                <w:sz w:val="20"/>
                <w:szCs w:val="20"/>
              </w:rPr>
              <w:t xml:space="preserve"> kod JB Marodi Ivana  pod brojem OU 300/01</w:t>
            </w:r>
          </w:p>
          <w:p w:rsidRDefault="00450DFB" w:rsidP="0011377B" w:rsidR="00450D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-Sporazum o zasnivanju založnog prava na nekretninama i pravu na neposrednu ovrhu, </w:t>
            </w:r>
            <w:proofErr w:type="spellStart"/>
            <w:r>
              <w:rPr>
                <w:sz w:val="20"/>
                <w:szCs w:val="20"/>
              </w:rPr>
              <w:t>solemniziran</w:t>
            </w:r>
            <w:proofErr w:type="spellEnd"/>
            <w:r>
              <w:rPr>
                <w:sz w:val="20"/>
                <w:szCs w:val="20"/>
              </w:rPr>
              <w:t xml:space="preserve"> kod JB Marodi Ivana  pod brojem OV-4085/16</w:t>
            </w:r>
          </w:p>
          <w:p w:rsidRDefault="00450DFB" w:rsidP="0011377B" w:rsidR="00450D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Sporazum o zasnivanju založnog prava na nekretninama i pravu na neposrednu ovrhu, </w:t>
            </w:r>
            <w:proofErr w:type="spellStart"/>
            <w:r>
              <w:rPr>
                <w:sz w:val="20"/>
                <w:szCs w:val="20"/>
              </w:rPr>
              <w:t>solemniziran</w:t>
            </w:r>
            <w:proofErr w:type="spellEnd"/>
            <w:r>
              <w:rPr>
                <w:sz w:val="20"/>
                <w:szCs w:val="20"/>
              </w:rPr>
              <w:t xml:space="preserve"> kod JB Marodi Ivana  pod </w:t>
            </w:r>
            <w:r>
              <w:rPr>
                <w:sz w:val="20"/>
                <w:szCs w:val="20"/>
              </w:rPr>
              <w:lastRenderedPageBreak/>
              <w:t>brojem OV-2499/18</w:t>
            </w:r>
          </w:p>
        </w:tc>
        <w:tc>
          <w:tcPr>
            <w:tcW w:type="auto" w:w="0"/>
          </w:tcPr>
          <w:p w:rsidRDefault="00450DFB" w:rsidP="00450DFB" w:rsidR="00450DFB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zk.ul</w:t>
            </w:r>
            <w:proofErr w:type="spellEnd"/>
            <w:r>
              <w:rPr>
                <w:sz w:val="20"/>
                <w:szCs w:val="20"/>
              </w:rPr>
              <w:t xml:space="preserve">. 6500 k.o. Čakovec, </w:t>
            </w:r>
            <w:proofErr w:type="spellStart"/>
            <w:r>
              <w:rPr>
                <w:sz w:val="20"/>
                <w:szCs w:val="20"/>
              </w:rPr>
              <w:t>čkbr</w:t>
            </w:r>
            <w:proofErr w:type="spellEnd"/>
            <w:r>
              <w:rPr>
                <w:sz w:val="20"/>
                <w:szCs w:val="20"/>
              </w:rPr>
              <w:t xml:space="preserve">. 228/1/2/A//1/455/2/3/1, u naravi poslovni </w:t>
            </w:r>
            <w:proofErr w:type="spellStart"/>
            <w:r>
              <w:rPr>
                <w:sz w:val="20"/>
                <w:szCs w:val="20"/>
              </w:rPr>
              <w:t>objekat</w:t>
            </w:r>
            <w:proofErr w:type="spellEnd"/>
            <w:r>
              <w:rPr>
                <w:sz w:val="20"/>
                <w:szCs w:val="20"/>
              </w:rPr>
              <w:t xml:space="preserve">, industrijsko dvorište površine 1 j, 538 </w:t>
            </w:r>
            <w:proofErr w:type="spellStart"/>
            <w:r>
              <w:rPr>
                <w:sz w:val="20"/>
                <w:szCs w:val="20"/>
              </w:rPr>
              <w:t>čhv</w:t>
            </w:r>
            <w:proofErr w:type="spellEnd"/>
            <w:r>
              <w:rPr>
                <w:sz w:val="20"/>
                <w:szCs w:val="20"/>
              </w:rPr>
              <w:t xml:space="preserve"> i </w:t>
            </w:r>
            <w:proofErr w:type="spellStart"/>
            <w:r>
              <w:rPr>
                <w:sz w:val="20"/>
                <w:szCs w:val="20"/>
              </w:rPr>
              <w:t>čkbr</w:t>
            </w:r>
            <w:proofErr w:type="spellEnd"/>
            <w:r>
              <w:rPr>
                <w:sz w:val="20"/>
                <w:szCs w:val="20"/>
              </w:rPr>
              <w:t xml:space="preserve">. 228/1/2/A/1/455/2/3/2, trafostanica i dvorište površine 8 </w:t>
            </w:r>
            <w:proofErr w:type="spellStart"/>
            <w:r>
              <w:rPr>
                <w:sz w:val="20"/>
                <w:szCs w:val="20"/>
              </w:rPr>
              <w:t>čhv</w:t>
            </w:r>
            <w:proofErr w:type="spellEnd"/>
            <w:r>
              <w:rPr>
                <w:sz w:val="20"/>
                <w:szCs w:val="20"/>
              </w:rPr>
              <w:t xml:space="preserve">, sveukupno 1 j i 546 </w:t>
            </w:r>
            <w:proofErr w:type="spellStart"/>
            <w:r>
              <w:rPr>
                <w:sz w:val="20"/>
                <w:szCs w:val="20"/>
              </w:rPr>
              <w:t>čhv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Default="006D19C4" w:rsidP="0011377B" w:rsidR="006D19C4">
            <w:pPr>
              <w:jc w:val="both"/>
              <w:rPr>
                <w:sz w:val="20"/>
                <w:szCs w:val="20"/>
              </w:rPr>
            </w:pPr>
          </w:p>
        </w:tc>
      </w:tr>
      <w:tr w:rsidR="00792F9E">
        <w:tc>
          <w:tcPr>
            <w:tcW w:type="auto" w:w="0"/>
          </w:tcPr>
          <w:p w:rsidRDefault="00635D91" w:rsidP="0011377B" w:rsidR="00635D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type="auto" w:w="0"/>
          </w:tcPr>
          <w:p w:rsidRDefault="00635D91" w:rsidP="00635D91" w:rsidR="00635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financija, Porezna uprava, Područni ured Čakovec</w:t>
            </w:r>
          </w:p>
        </w:tc>
        <w:tc>
          <w:tcPr>
            <w:tcW w:type="auto" w:w="0"/>
          </w:tcPr>
          <w:p w:rsidRDefault="00635D91" w:rsidP="00635D91" w:rsidR="00635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635D91" w:rsidP="00635D91" w:rsidR="00635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Čakovec, O. </w:t>
            </w:r>
            <w:proofErr w:type="spellStart"/>
            <w:r>
              <w:rPr>
                <w:sz w:val="20"/>
                <w:szCs w:val="20"/>
              </w:rPr>
              <w:t>Keršovanija</w:t>
            </w:r>
            <w:proofErr w:type="spellEnd"/>
            <w:r>
              <w:rPr>
                <w:sz w:val="20"/>
                <w:szCs w:val="20"/>
              </w:rPr>
              <w:t xml:space="preserve"> 11</w:t>
            </w:r>
          </w:p>
        </w:tc>
        <w:tc>
          <w:tcPr>
            <w:tcW w:type="auto" w:w="0"/>
          </w:tcPr>
          <w:p w:rsidRDefault="00635D91" w:rsidP="0011377B" w:rsidR="00635D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635D91" w:rsidP="0011377B" w:rsidR="00635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466.039,76</w:t>
            </w:r>
          </w:p>
        </w:tc>
        <w:tc>
          <w:tcPr>
            <w:tcW w:type="auto" w:w="0"/>
          </w:tcPr>
          <w:p w:rsidRDefault="00635D91" w:rsidP="0011377B" w:rsidR="00635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pljenidbom, procjenom i prodajom pokretnina, Klasa: UP/I-415-02/2018-001/00862 od 06.11.2018., Zapisnik o izvršenoj pljenidbi i procjeni pokretne imovine  Klasa: UP/I-415-02/18-01/862 od 22.11.2018.</w:t>
            </w:r>
          </w:p>
          <w:p w:rsidRDefault="00635D91" w:rsidP="0011377B" w:rsidR="00635D91">
            <w:pPr>
              <w:jc w:val="both"/>
              <w:rPr>
                <w:sz w:val="20"/>
                <w:szCs w:val="20"/>
              </w:rPr>
            </w:pPr>
          </w:p>
          <w:p w:rsidRDefault="00635D91" w:rsidP="0011377B" w:rsidR="00635D91" w:rsidRPr="00635D91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Razlučno</w:t>
            </w:r>
            <w:proofErr w:type="spellEnd"/>
            <w:r>
              <w:rPr>
                <w:b/>
                <w:sz w:val="20"/>
                <w:szCs w:val="20"/>
              </w:rPr>
              <w:t xml:space="preserve"> pravo prestaje na temelju čl. </w:t>
            </w:r>
            <w:smartTag w:element="metricconverter" w:uri="urn:schemas-microsoft-com:office:smarttags">
              <w:smartTagPr>
                <w:attr w:val="168. st" w:name="ProductID"/>
              </w:smartTagPr>
              <w:r>
                <w:rPr>
                  <w:b/>
                  <w:sz w:val="20"/>
                  <w:szCs w:val="20"/>
                </w:rPr>
                <w:t>168. st</w:t>
              </w:r>
            </w:smartTag>
            <w:r>
              <w:rPr>
                <w:b/>
                <w:sz w:val="20"/>
                <w:szCs w:val="20"/>
              </w:rPr>
              <w:t>. 1. Stečajnog zakona</w:t>
            </w:r>
          </w:p>
        </w:tc>
        <w:tc>
          <w:tcPr>
            <w:tcW w:type="auto" w:w="0"/>
          </w:tcPr>
          <w:p w:rsidRDefault="00635D91" w:rsidP="00450DFB" w:rsidR="00635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Strojevi, osobni automobili, teretni automobil</w:t>
            </w:r>
          </w:p>
        </w:tc>
      </w:tr>
      <w:tr w:rsidR="00792F9E">
        <w:tc>
          <w:tcPr>
            <w:tcW w:type="auto" w:w="0"/>
          </w:tcPr>
          <w:p w:rsidRDefault="008B330A" w:rsidP="0011377B" w:rsidR="008B33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</w:tcPr>
          <w:p w:rsidRDefault="008B330A" w:rsidP="008B330A" w:rsidR="008B33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A.B.S. </w:t>
            </w:r>
            <w:proofErr w:type="spellStart"/>
            <w:r>
              <w:rPr>
                <w:sz w:val="20"/>
                <w:szCs w:val="20"/>
              </w:rPr>
              <w:t>Factoring</w:t>
            </w:r>
            <w:proofErr w:type="spellEnd"/>
            <w:r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auto" w:w="0"/>
          </w:tcPr>
          <w:p w:rsidRDefault="008B330A" w:rsidP="008B330A" w:rsidR="008B33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37696772064</w:t>
            </w:r>
          </w:p>
        </w:tc>
        <w:tc>
          <w:tcPr>
            <w:tcW w:type="auto" w:w="0"/>
          </w:tcPr>
          <w:p w:rsidRDefault="008B330A" w:rsidP="008B330A" w:rsidR="008B330A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Dimičeva</w:t>
            </w:r>
            <w:proofErr w:type="spellEnd"/>
            <w:r>
              <w:rPr>
                <w:sz w:val="20"/>
                <w:szCs w:val="20"/>
              </w:rPr>
              <w:t xml:space="preserve"> ulica 16, Ljubljana, Slovenija</w:t>
            </w:r>
          </w:p>
        </w:tc>
        <w:tc>
          <w:tcPr>
            <w:tcW w:type="auto" w:w="0"/>
          </w:tcPr>
          <w:p w:rsidRDefault="00792F9E" w:rsidP="0011377B" w:rsidR="008B33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Upisnik sudskih i javnobilježničkih osiguranja tražbina po zaključku 29-314/190 od 10.01.2019.</w:t>
            </w:r>
          </w:p>
        </w:tc>
        <w:tc>
          <w:tcPr>
            <w:tcW w:type="auto" w:w="0"/>
          </w:tcPr>
          <w:p w:rsidRDefault="00792F9E" w:rsidP="0011377B" w:rsidR="008B33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113.280,00</w:t>
            </w:r>
          </w:p>
        </w:tc>
        <w:tc>
          <w:tcPr>
            <w:tcW w:type="auto" w:w="0"/>
          </w:tcPr>
          <w:p w:rsidRDefault="00792F9E" w:rsidP="0011377B" w:rsidR="008B33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Općinskog suda u Čakovcu </w:t>
            </w:r>
            <w:proofErr w:type="spellStart"/>
            <w:r>
              <w:rPr>
                <w:sz w:val="20"/>
                <w:szCs w:val="20"/>
              </w:rPr>
              <w:t>Ovr</w:t>
            </w:r>
            <w:proofErr w:type="spellEnd"/>
            <w:r>
              <w:rPr>
                <w:sz w:val="20"/>
                <w:szCs w:val="20"/>
              </w:rPr>
              <w:t>-1054/2018 od 27.12.2018. ( sud je odredio prekid postupka)</w:t>
            </w:r>
          </w:p>
          <w:p w:rsidRDefault="00792F9E" w:rsidP="0011377B" w:rsidR="00792F9E">
            <w:pPr>
              <w:jc w:val="both"/>
              <w:rPr>
                <w:sz w:val="20"/>
                <w:szCs w:val="20"/>
              </w:rPr>
            </w:pPr>
          </w:p>
          <w:p w:rsidRDefault="00792F9E" w:rsidP="0011377B" w:rsidR="00792F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Razlučno</w:t>
            </w:r>
            <w:proofErr w:type="spellEnd"/>
            <w:r>
              <w:rPr>
                <w:b/>
                <w:sz w:val="20"/>
                <w:szCs w:val="20"/>
              </w:rPr>
              <w:t xml:space="preserve"> pravo prestaje na temelju čl. </w:t>
            </w:r>
            <w:smartTag w:element="metricconverter" w:uri="urn:schemas-microsoft-com:office:smarttags">
              <w:smartTagPr>
                <w:attr w:val="168. st" w:name="ProductID"/>
              </w:smartTagPr>
              <w:r>
                <w:rPr>
                  <w:b/>
                  <w:sz w:val="20"/>
                  <w:szCs w:val="20"/>
                </w:rPr>
                <w:t>168. st</w:t>
              </w:r>
            </w:smartTag>
            <w:r>
              <w:rPr>
                <w:b/>
                <w:sz w:val="20"/>
                <w:szCs w:val="20"/>
              </w:rPr>
              <w:t>. 1. Stečajnog zakona</w:t>
            </w:r>
          </w:p>
        </w:tc>
        <w:tc>
          <w:tcPr>
            <w:tcW w:type="auto" w:w="0"/>
          </w:tcPr>
          <w:p w:rsidRDefault="00792F9E" w:rsidP="00450DFB" w:rsidR="008B33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Motorna vozila</w:t>
            </w:r>
          </w:p>
        </w:tc>
      </w:tr>
      <w:tr w:rsidR="00792F9E">
        <w:tc>
          <w:tcPr>
            <w:tcW w:type="auto" w:w="0"/>
          </w:tcPr>
          <w:p w:rsidRDefault="00792F9E" w:rsidP="0011377B" w:rsidR="00792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792F9E" w:rsidP="008B330A" w:rsidR="00792F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Ukupno: </w:t>
            </w:r>
          </w:p>
        </w:tc>
        <w:tc>
          <w:tcPr>
            <w:tcW w:type="auto" w:w="0"/>
          </w:tcPr>
          <w:p w:rsidRDefault="00792F9E" w:rsidP="008B330A" w:rsidR="00792F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792F9E" w:rsidP="008B330A" w:rsidR="00792F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792F9E" w:rsidP="0011377B" w:rsidR="00792F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792F9E" w:rsidP="0011377B" w:rsidR="00792F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10.438.241,43</w:t>
            </w:r>
          </w:p>
          <w:p w:rsidRDefault="00792F9E" w:rsidP="0011377B" w:rsidR="00792F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Razlučna</w:t>
            </w:r>
            <w:proofErr w:type="spellEnd"/>
            <w:r>
              <w:rPr>
                <w:sz w:val="20"/>
                <w:szCs w:val="20"/>
              </w:rPr>
              <w:t xml:space="preserve"> prava koja prestaju na temelju čl. </w:t>
            </w:r>
            <w:smartTag w:element="metricconverter" w:uri="urn:schemas-microsoft-com:office:smarttags">
              <w:smartTagPr>
                <w:attr w:val="168. st" w:name="ProductID"/>
              </w:smartTagPr>
              <w:r>
                <w:rPr>
                  <w:sz w:val="20"/>
                  <w:szCs w:val="20"/>
                </w:rPr>
                <w:t>168. st</w:t>
              </w:r>
            </w:smartTag>
            <w:r>
              <w:rPr>
                <w:sz w:val="20"/>
                <w:szCs w:val="20"/>
              </w:rPr>
              <w:t>. 1. SZ-a:</w:t>
            </w:r>
          </w:p>
          <w:p w:rsidRDefault="00792F9E" w:rsidP="0011377B" w:rsidR="00792F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579.319,76</w:t>
            </w:r>
          </w:p>
        </w:tc>
        <w:tc>
          <w:tcPr>
            <w:tcW w:type="auto" w:w="0"/>
          </w:tcPr>
          <w:p w:rsidRDefault="00792F9E" w:rsidP="0011377B" w:rsidR="00792F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792F9E" w:rsidP="00450DFB" w:rsidR="00792F9E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>U Varaždinu,</w:t>
      </w:r>
      <w:r w:rsidR="007045BA">
        <w:t xml:space="preserve"> </w:t>
      </w:r>
      <w:r w:rsidR="005B4E39">
        <w:t xml:space="preserve">29. travnja </w:t>
      </w:r>
      <w:smartTag w:element="metricconverter" w:uri="urn:schemas-microsoft-com:office:smarttags">
        <w:smartTagPr>
          <w:attr w:val="2019. g" w:name="ProductID"/>
        </w:smartTagPr>
        <w:r w:rsidR="005B4E39">
          <w:t>2019.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4F49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77B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26F8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1292"/>
    <w:rsid w:val="0026165C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0BB0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1E83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0DFB"/>
    <w:rsid w:val="00452A23"/>
    <w:rsid w:val="00453826"/>
    <w:rsid w:val="00456B9C"/>
    <w:rsid w:val="004579A0"/>
    <w:rsid w:val="0046512D"/>
    <w:rsid w:val="004669A1"/>
    <w:rsid w:val="00466E0E"/>
    <w:rsid w:val="00467F3A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19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49DD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4E39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1DA"/>
    <w:rsid w:val="00632D53"/>
    <w:rsid w:val="00634300"/>
    <w:rsid w:val="00635AD2"/>
    <w:rsid w:val="00635D91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496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19C4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45BA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45F4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2F9E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003E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7F7636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6F2"/>
    <w:rsid w:val="00846C4B"/>
    <w:rsid w:val="008477B4"/>
    <w:rsid w:val="00851230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30A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0120"/>
    <w:rsid w:val="0095335E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221C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809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70D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645"/>
    <w:rsid w:val="00B06D14"/>
    <w:rsid w:val="00B100F0"/>
    <w:rsid w:val="00B13EBF"/>
    <w:rsid w:val="00B23189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CF7B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B58F5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B8E"/>
    <w:rsid w:val="00FC308F"/>
    <w:rsid w:val="00FC5901"/>
    <w:rsid w:val="00FC5D8F"/>
    <w:rsid w:val="00FC6802"/>
    <w:rsid w:val="00FD31F6"/>
    <w:rsid w:val="00FD5D1F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2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2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606</properties:Words>
  <properties:Characters>3708</properties:Characters>
  <properties:Lines>244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2019-05-02T11:44:00Z</dcterms:created>
  <dc:creator>Revisio</dc:creator>
  <cp:lastModifiedBy>Nevenka Vuković</cp:lastModifiedBy>
  <cp:lastPrinted>2018-12-04T04:45:00Z</cp:lastPrinted>
  <dcterms:modified xmlns:xsi="http://www.w3.org/2001/XMLSchema-instance" xsi:type="dcterms:W3CDTF">2019-05-02T11:48:00Z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St-466/2018-45 / Podnesak - Tablica prijavljenih i osporenih tražbina (tablica razlučnih prava zrinski.docx)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