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d58e" w14:paraId="cbad58e" w:rsidRDefault="00AE649C" w:rsidP="00FA5B5E" w:rsidR="00AE649C" w:rsidRPr="00B76F3C">
      <w:pPr>
        <w:pStyle w:val="Naslov3"/>
        <w15:collapsed w:val="false"/>
      </w:pPr>
    </w:p>
    <w:p w:rsidRDefault="00C830F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830FD" w:rsidP="00C830FD" w:rsidR="00C830FD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St-266/2016-2.</w:t>
      </w:r>
    </w:p>
    <w:p w:rsidRDefault="00C830FD" w:rsidP="00C830FD" w:rsidR="00C830FD">
      <w:pPr>
        <w:outlineLvl w:val="0"/>
        <w:rPr>
          <w:rFonts w:cs="Arial" w:hAnsi="Arial" w:ascii="Arial"/>
          <w:noProof/>
        </w:rPr>
      </w:pPr>
    </w:p>
    <w:p w:rsidRDefault="00C830FD" w:rsidP="00C830FD" w:rsidR="00C830F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830FD" w:rsidP="00C830FD" w:rsidR="00C830FD">
      <w:pPr>
        <w:rPr>
          <w:rFonts w:cs="Arial" w:hAnsi="Arial" w:ascii="Arial"/>
          <w:b/>
          <w:noProof/>
        </w:rPr>
      </w:pPr>
    </w:p>
    <w:p w:rsidRDefault="00C830FD" w:rsidP="00C830FD" w:rsidR="00C830F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830FD" w:rsidP="00C830FD" w:rsidR="00C830FD">
      <w:pPr>
        <w:outlineLvl w:val="0"/>
        <w:rPr>
          <w:rFonts w:cs="Arial" w:hAnsi="Arial" w:ascii="Arial"/>
          <w:noProof/>
        </w:rPr>
      </w:pPr>
    </w:p>
    <w:p w:rsidRDefault="00C830FD" w:rsidP="00C830FD" w:rsidR="00C830F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D i S </w:t>
      </w:r>
      <w:proofErr w:type="spellStart"/>
      <w:r>
        <w:rPr>
          <w:rFonts w:cs="Arial" w:hAnsi="Arial" w:ascii="Arial"/>
        </w:rPr>
        <w:t>Com</w:t>
      </w:r>
      <w:proofErr w:type="spellEnd"/>
      <w:r>
        <w:rPr>
          <w:rFonts w:cs="Arial" w:hAnsi="Arial" w:ascii="Arial"/>
        </w:rPr>
        <w:t xml:space="preserve"> j.d.o.o. za proizvodnju, usluge i trgovinu iz Velikog </w:t>
      </w:r>
      <w:proofErr w:type="spellStart"/>
      <w:r>
        <w:rPr>
          <w:rFonts w:cs="Arial" w:hAnsi="Arial" w:ascii="Arial"/>
        </w:rPr>
        <w:t>Vukovja</w:t>
      </w:r>
      <w:proofErr w:type="spellEnd"/>
      <w:r>
        <w:rPr>
          <w:rFonts w:cs="Arial" w:hAnsi="Arial" w:ascii="Arial"/>
        </w:rPr>
        <w:t xml:space="preserve">, Veliko </w:t>
      </w:r>
      <w:proofErr w:type="spellStart"/>
      <w:r>
        <w:rPr>
          <w:rFonts w:cs="Arial" w:hAnsi="Arial" w:ascii="Arial"/>
        </w:rPr>
        <w:t>Vukovje</w:t>
      </w:r>
      <w:proofErr w:type="spellEnd"/>
      <w:r>
        <w:rPr>
          <w:rFonts w:cs="Arial" w:hAnsi="Arial" w:ascii="Arial"/>
        </w:rPr>
        <w:t xml:space="preserve"> 167, MBS 010086256, OIB 60522570256, dan</w:t>
      </w:r>
      <w:r>
        <w:rPr>
          <w:rFonts w:cs="Arial" w:hAnsi="Arial" w:ascii="Arial"/>
          <w:noProof/>
        </w:rPr>
        <w:t>a 18. travnja 2016. godine</w:t>
      </w: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</w:p>
    <w:p w:rsidRDefault="00C830FD" w:rsidP="00C830FD" w:rsidR="00C830F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C830FD" w:rsidP="00C830FD" w:rsidR="00C830FD">
      <w:pPr>
        <w:jc w:val="center"/>
        <w:rPr>
          <w:rFonts w:cs="Arial" w:hAnsi="Arial" w:ascii="Arial"/>
        </w:rPr>
      </w:pPr>
    </w:p>
    <w:p w:rsidRDefault="00C830FD" w:rsidP="00C830FD" w:rsidR="00C830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D i S </w:t>
      </w:r>
      <w:proofErr w:type="spellStart"/>
      <w:r>
        <w:rPr>
          <w:rFonts w:cs="Arial" w:hAnsi="Arial" w:ascii="Arial"/>
        </w:rPr>
        <w:t>Com</w:t>
      </w:r>
      <w:proofErr w:type="spellEnd"/>
      <w:r>
        <w:rPr>
          <w:rFonts w:cs="Arial" w:hAnsi="Arial" w:ascii="Arial"/>
        </w:rPr>
        <w:t xml:space="preserve"> j.d.o.o. za proizvodnju, usluge i trgovinu iz Velikog </w:t>
      </w:r>
      <w:proofErr w:type="spellStart"/>
      <w:r>
        <w:rPr>
          <w:rFonts w:cs="Arial" w:hAnsi="Arial" w:ascii="Arial"/>
        </w:rPr>
        <w:t>Vukovja</w:t>
      </w:r>
      <w:proofErr w:type="spellEnd"/>
      <w:r>
        <w:rPr>
          <w:rFonts w:cs="Arial" w:hAnsi="Arial" w:ascii="Arial"/>
        </w:rPr>
        <w:t xml:space="preserve">, Veliko </w:t>
      </w:r>
      <w:proofErr w:type="spellStart"/>
      <w:r>
        <w:rPr>
          <w:rFonts w:cs="Arial" w:hAnsi="Arial" w:ascii="Arial"/>
        </w:rPr>
        <w:t>Vukovje</w:t>
      </w:r>
      <w:proofErr w:type="spellEnd"/>
      <w:r>
        <w:rPr>
          <w:rFonts w:cs="Arial" w:hAnsi="Arial" w:ascii="Arial"/>
        </w:rPr>
        <w:t xml:space="preserve"> 167, MBS 010086256, OIB 60522570256.</w:t>
      </w:r>
    </w:p>
    <w:p w:rsidRDefault="00C830FD" w:rsidP="00C830FD" w:rsidR="00C830FD" w:rsidRPr="00C830FD">
      <w:pPr>
        <w:pStyle w:val="ListaeSPIS"/>
        <w:rPr>
          <w:lang w:eastAsia="en-US"/>
        </w:rPr>
      </w:pP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D i S </w:t>
      </w:r>
      <w:proofErr w:type="spellStart"/>
      <w:r>
        <w:rPr>
          <w:rFonts w:cs="Arial" w:hAnsi="Arial" w:ascii="Arial"/>
        </w:rPr>
        <w:t>Com</w:t>
      </w:r>
      <w:proofErr w:type="spellEnd"/>
      <w:r>
        <w:rPr>
          <w:rFonts w:cs="Arial" w:hAnsi="Arial" w:ascii="Arial"/>
        </w:rPr>
        <w:t xml:space="preserve"> j.d.o.o. za proizvodnju, usluge i trgovinu iz Velikog </w:t>
      </w:r>
      <w:proofErr w:type="spellStart"/>
      <w:r>
        <w:rPr>
          <w:rFonts w:cs="Arial" w:hAnsi="Arial" w:ascii="Arial"/>
        </w:rPr>
        <w:t>Vukovja</w:t>
      </w:r>
      <w:proofErr w:type="spellEnd"/>
      <w:r>
        <w:rPr>
          <w:rFonts w:cs="Arial" w:hAnsi="Arial" w:ascii="Arial"/>
        </w:rPr>
        <w:t xml:space="preserve">, Veliko </w:t>
      </w:r>
      <w:proofErr w:type="spellStart"/>
      <w:r>
        <w:rPr>
          <w:rFonts w:cs="Arial" w:hAnsi="Arial" w:ascii="Arial"/>
        </w:rPr>
        <w:t>Vukovje</w:t>
      </w:r>
      <w:proofErr w:type="spellEnd"/>
      <w:r>
        <w:rPr>
          <w:rFonts w:cs="Arial" w:hAnsi="Arial" w:ascii="Arial"/>
        </w:rPr>
        <w:t xml:space="preserve"> 167, MBS 010086256, OIB 60522570256, p</w:t>
      </w:r>
      <w:r>
        <w:rPr>
          <w:rFonts w:cs="Arial" w:hAnsi="Arial" w:ascii="Arial"/>
          <w:noProof/>
        </w:rPr>
        <w:t>ostavlja se privremeni stečajni upravitelj.</w:t>
      </w: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ŠTEFAN ROLA iz Zagreba, Ulica Franje Pokornya 6, OIB 26698048809.</w:t>
      </w: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lipnja 2016.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Dražen Blažičević</w:t>
      </w: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Štefan Rola</w:t>
      </w:r>
    </w:p>
    <w:p w:rsidRDefault="00C830FD" w:rsidP="00C830FD" w:rsidR="00C830F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C830FD" w:rsidP="00C830FD" w:rsidR="00C830F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830FD" w:rsidP="00C830FD" w:rsidR="00C830F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 xml:space="preserve">                  </w:t>
      </w:r>
      <w:r>
        <w:rPr>
          <w:rFonts w:cs="Arial" w:hAnsi="Arial" w:ascii="Arial"/>
          <w:b/>
          <w:noProof/>
        </w:rPr>
        <w:t>Obrazloženje</w:t>
      </w:r>
    </w:p>
    <w:p w:rsidRDefault="00C830FD" w:rsidP="00C830FD" w:rsidR="00C830FD">
      <w:pPr>
        <w:jc w:val="center"/>
        <w:outlineLvl w:val="0"/>
        <w:rPr>
          <w:rFonts w:cs="Arial" w:hAnsi="Arial" w:ascii="Arial"/>
          <w:noProof/>
        </w:rPr>
      </w:pPr>
    </w:p>
    <w:p w:rsidRDefault="00C830FD" w:rsidP="00C830FD" w:rsidR="00C830FD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611 dana, u ukupnom iznosu od 25.142,11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C830FD" w:rsidP="00C830FD" w:rsidR="00C830F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C830FD" w:rsidP="00C830FD" w:rsidR="00C830F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</w:t>
      </w:r>
    </w:p>
    <w:p w:rsidRDefault="00C830FD" w:rsidP="00C830FD" w:rsidR="00C830F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18. travnja 2016. godine </w:t>
      </w:r>
    </w:p>
    <w:p w:rsidRDefault="00C830FD" w:rsidP="00C830FD" w:rsidR="00C830FD">
      <w:pPr>
        <w:jc w:val="center"/>
        <w:outlineLvl w:val="0"/>
        <w:rPr>
          <w:rFonts w:cs="Arial" w:hAnsi="Arial" w:ascii="Arial"/>
          <w:noProof/>
        </w:rPr>
      </w:pPr>
    </w:p>
    <w:p w:rsidRDefault="00C830FD" w:rsidP="00C830FD" w:rsidR="00C830FD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C830FD" w:rsidP="00C830FD" w:rsidR="00C830FD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</w:t>
      </w:r>
      <w:r>
        <w:rPr>
          <w:rFonts w:cs="Arial" w:hAnsi="Arial" w:ascii="Arial"/>
          <w:noProof/>
        </w:rPr>
        <w:t xml:space="preserve">    TOMISLAV MRAZOVIĆ                                                        </w:t>
      </w:r>
    </w:p>
    <w:p w:rsidRDefault="00C830FD" w:rsidP="00C830FD" w:rsidR="00C830FD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C830FD" w:rsidP="00C830FD" w:rsidR="00C830FD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C830FD" w:rsidP="00C830FD" w:rsidR="00C830FD">
      <w:pPr>
        <w:jc w:val="both"/>
        <w:rPr>
          <w:rFonts w:cs="Arial" w:hAnsi="Arial" w:ascii="Arial"/>
        </w:rPr>
      </w:pPr>
    </w:p>
    <w:p w:rsidRDefault="00C830FD" w:rsidP="00C830FD" w:rsidR="00C830FD">
      <w:pPr>
        <w:jc w:val="both"/>
        <w:rPr>
          <w:rFonts w:cs="Arial" w:hAnsi="Arial" w:ascii="Arial"/>
          <w:noProof/>
        </w:rPr>
      </w:pPr>
    </w:p>
    <w:p w:rsidRDefault="00C830FD" w:rsidP="00C830FD" w:rsidR="00C830F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C830FD" w:rsidP="00C830FD" w:rsidR="00C830F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C830FD" w:rsidP="00C830FD" w:rsidR="00C830F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C830FD" w:rsidP="00C830FD" w:rsidR="00C830F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C830FD" w:rsidP="00C830FD" w:rsidR="00C830F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C830FD" w:rsidP="00C830FD" w:rsidR="00C830F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C830FD" w:rsidP="00C830FD" w:rsidR="00C830F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C830FD" w:rsidP="00C830FD" w:rsidR="00C830F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C830FD" w:rsidP="00C830FD" w:rsidR="00C830F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C830FD" w:rsidP="00C830FD" w:rsidR="00C830F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Bj.18.4.2016.g.</w:t>
      </w:r>
    </w:p>
    <w:p w:rsidRDefault="00C830FD" w:rsidP="00C830FD" w:rsidR="00C830FD">
      <w:pPr>
        <w:rPr>
          <w:rFonts w:cs="Arial" w:hAnsi="Arial" w:ascii="Arial"/>
        </w:rPr>
      </w:pPr>
    </w:p>
    <w:p w:rsidRDefault="00C830FD" w:rsidP="00C830FD" w:rsidR="00C830FD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0FD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055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St-266/2016-2</izvorni_sadrzaj>
    <derivirana_varijabla naziv="DomainObject.Oznaka_1">St-266/2016-2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i S Com jednostavno društvo s ograničenom odgovornošću za proizvodnju, usluge i trgovinu, Veliko Vukovje zastupanog po punomoćniku DRAŽEN BLAŽIČEVIĆ</izvorni_sadrzaj>
    <derivirana_varijabla naziv="DomainObject.Predmet.ProtustrankaFormated_1">  D i S Com jednostavno društvo s ograničenom odgovornošću za proizvodnju, usluge i trgovinu, Veliko Vukovje zastupanog po punomoćniku DRAŽEN BLAŽIČEVIĆ</derivirana_varijabla>
  </DomainObject.Predmet.ProtustrankaFormated>
  <DomainObject.Predmet.ProtustrankaFormatedOIB>
    <izvorni_sadrzaj>  D i S Com jednostavno društvo s ograničenom odgovornošću za proizvodnju, usluge i trgovinu, Veliko Vukovje, OIB 60522570256 zastupanog po punomoćniku DRAŽEN BLAŽIČEVIĆ</izvorni_sadrzaj>
    <derivirana_varijabla naziv="DomainObject.Predmet.ProtustrankaFormatedOIB_1">  D i S Com jednostavno društvo s ograničenom odgovornošću za proizvodnju, usluge i trgovinu, Veliko Vukovje, OIB 60522570256 zastupanog po punomoćniku DRAŽEN BLAŽIČEVIĆ</derivirana_varijabla>
  </DomainObject.Predmet.ProtustrankaFormatedOIB>
  <DomainObject.Predmet.ProtustrankaFormatedWithAdress>
    <izvorni_sadrzaj> D i S Com jednostavno društvo s ograničenom odgovornošću za proizvodnju, usluge i trgovinu, Veliko Vukovje, Veliko Vukovje 167, 43280 Veliko Vukovje zastupanog po punomoćniku DRAŽEN BLAŽIČEVIĆ</izvorni_sadrzaj>
    <derivirana_varijabla naziv="DomainObject.Predmet.ProtustrankaFormatedWithAdress_1"> D i S Com jednostavno društvo s ograničenom odgovornošću za proizvodnju, usluge i trgovinu, Veliko Vukovje, Veliko Vukovje 167, 43280 Veliko Vukovje zastupanog po punomoćniku DRAŽEN BLAŽIČEVIĆ</derivirana_varijabla>
  </DomainObject.Predmet.ProtustrankaFormatedWithAdress>
  <DomainObject.Predmet.ProtustrankaFormatedWithAdressOIB>
    <izvorni_sadrzaj> D i S Com jednostavno društvo s ograničenom odgovornošću za proizvodnju, usluge i trgovinu, Veliko Vukovje, OIB 60522570256, Veliko Vukovje 167, 43280 Veliko Vukovje zastupanog po punomoćniku DRAŽEN BLAŽIČEVIĆ</izvorni_sadrzaj>
    <derivirana_varijabla naziv="DomainObject.Predmet.ProtustrankaFormatedWithAdressOIB_1"> D i S Com jednostavno društvo s ograničenom odgovornošću za proizvodnju, usluge i trgovinu, Veliko Vukovje, OIB 60522570256, Veliko Vukovje 167, 43280 Veliko Vukovje zastupanog po punomoćniku DRAŽEN BLAŽIČEVIĆ</derivirana_varijabla>
  </DomainObject.Predmet.ProtustrankaFormatedWithAdressOIB>
  <DomainObject.Predmet.ProtustrankaWithAdress>
    <izvorni_sadrzaj>D i S Com jednostavno društvo s ograničenom odgovornošću za proizvodnju, usluge i trgovinu, Veliko Vukovje Veliko Vukovje 167, 43280 Veliko Vukovje</izvorni_sadrzaj>
    <derivirana_varijabla naziv="DomainObject.Predmet.ProtustrankaWithAdress_1">D i S Com jednostavno društvo s ograničenom odgovornošću za proizvodnju, usluge i trgovinu, Veliko Vukovje Veliko Vukovje 167, 43280 Veliko Vukovje</derivirana_varijabla>
  </DomainObject.Predmet.ProtustrankaWithAdress>
  <DomainObject.Predmet.ProtustrankaWithAdressOIB>
    <izvorni_sadrzaj>D i S Com jednostavno društvo s ograničenom odgovornošću za proizvodnju, usluge i trgovinu, Veliko Vukovje, OIB 60522570256, Veliko Vukovje 167, 43280 Veliko Vukovje</izvorni_sadrzaj>
    <derivirana_varijabla naziv="DomainObject.Predmet.ProtustrankaWithAdressOIB_1">D i S Com jednostavno društvo s ograničenom odgovornošću za proizvodnju, usluge i trgovinu, Veliko Vukovje, OIB 60522570256, Veliko Vukovje 167, 43280 Veliko Vukovje</derivirana_varijabla>
  </DomainObject.Predmet.ProtustrankaWithAdressOIB>
  <DomainObject.Predmet.ProtustrankaNazivFormated>
    <izvorni_sadrzaj>D i S Com jednostavno društvo s ograničenom odgovornošću za proizvodnju, usluge i trgovinu, Veliko Vukovje</izvorni_sadrzaj>
    <derivirana_varijabla naziv="DomainObject.Predmet.ProtustrankaNazivFormated_1">D i S Com jednostavno društvo s ograničenom odgovornošću za proizvodnju, usluge i trgovinu, Veliko Vukovje</derivirana_varijabla>
  </DomainObject.Predmet.ProtustrankaNazivFormated>
  <DomainObject.Predmet.ProtustrankaNazivFormatedOIB>
    <izvorni_sadrzaj>D i S Com jednostavno društvo s ograničenom odgovornošću za proizvodnju, usluge i trgovinu, Veliko Vukovje, OIB 60522570256</izvorni_sadrzaj>
    <derivirana_varijabla naziv="DomainObject.Predmet.ProtustrankaNazivFormatedOIB_1">D i S Com jednostavno društvo s ograničenom odgovornošću za proizvodnju, usluge i trgovinu, Veliko Vukovje, OIB 60522570256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 i S Com jednostavno društvo s ograničenom odgovornošću za proizvodnju, usluge i trgovinu, Veliko Vukovje zastupanog po punomoćniku DRAŽEN BLAŽIČEVIĆ</item>
    </izvorni_sadrzaj>
    <derivirana_varijabla naziv="DomainObject.Predmet.ProtuStrankaListFormated_1">
      <item>D i S Com jednostavno društvo s ograničenom odgovornošću za proizvodnju, usluge i trgovinu, Veliko Vukovje zastupanog po punomoćniku DRAŽEN BLAŽIČEVIĆ</item>
    </derivirana_varijabla>
  </DomainObject.Predmet.ProtuStrankaListFormated>
  <DomainObject.Predmet.ProtuStrankaListFormatedOIB>
    <izvorni_sadrzaj>
      <item>D i S Com jednostavno društvo s ograničenom odgovornošću za proizvodnju, usluge i trgovinu, Veliko Vukovje, OIB 60522570256 zastupanog po punomoćniku DRAŽEN BLAŽIČEVIĆ</item>
    </izvorni_sadrzaj>
    <derivirana_varijabla naziv="DomainObject.Predmet.ProtuStrankaListFormatedOIB_1">
      <item>D i S Com jednostavno društvo s ograničenom odgovornošću za proizvodnju, usluge i trgovinu, Veliko Vukovje, OIB 60522570256 zastupanog po punomoćniku DRAŽEN BLAŽIČEVIĆ</item>
    </derivirana_varijabla>
  </DomainObject.Predmet.ProtuStrankaListFormatedOIB>
  <DomainObject.Predmet.ProtuStrankaListFormatedWithAdress>
    <izvorni_sadrzaj>
      <item>D i S Com jednostavno društvo s ograničenom odgovornošću za proizvodnju, usluge i trgovinu, Veliko Vukovje, Veliko Vukovje 167, 43280 Veliko Vukovje zastupanog po punomoćniku DRAŽEN BLAŽIČEVIĆ</item>
    </izvorni_sadrzaj>
    <derivirana_varijabla naziv="DomainObject.Predmet.ProtuStrankaListFormatedWithAdress_1">
      <item>D i S Com jednostavno društvo s ograničenom odgovornošću za proizvodnju, usluge i trgovinu, Veliko Vukovje, Veliko Vukovje 167, 43280 Veliko Vukovje zastupanog po punomoćniku DRAŽEN BLAŽIČEVIĆ</item>
    </derivirana_varijabla>
  </DomainObject.Predmet.ProtuStrankaListFormatedWithAdress>
  <DomainObject.Predmet.ProtuStrankaListFormatedWithAdressOIB>
    <izvorni_sadrzaj>
      <item>D i S Com jednostavno društvo s ograničenom odgovornošću za proizvodnju, usluge i trgovinu, Veliko Vukovje, OIB 60522570256, Veliko Vukovje 167, 43280 Veliko Vukovje zastupanog po punomoćniku DRAŽEN BLAŽIČEVIĆ</item>
    </izvorni_sadrzaj>
    <derivirana_varijabla naziv="DomainObject.Predmet.ProtuStrankaListFormatedWithAdressOIB_1">
      <item>D i S Com jednostavno društvo s ograničenom odgovornošću za proizvodnju, usluge i trgovinu, Veliko Vukovje, OIB 60522570256, Veliko Vukovje 167, 43280 Veliko Vukovje zastupanog po punomoćniku DRAŽEN BLAŽIČEVIĆ</item>
    </derivirana_varijabla>
  </DomainObject.Predmet.ProtuStrankaListFormatedWithAdressOIB>
  <DomainObject.Predmet.ProtuStrankaListNazivFormated>
    <izvorni_sadrzaj>
      <item>D i S Com jednostavno društvo s ograničenom odgovornošću za proizvodnju, usluge i trgovinu, Veliko Vukovje</item>
    </izvorni_sadrzaj>
    <derivirana_varijabla naziv="DomainObject.Predmet.ProtuStrankaListNazivFormated_1">
      <item>D i S Com jednostavno društvo s ograničenom odgovornošću za proizvodnju, usluge i trgovinu, Veliko Vukovje</item>
    </derivirana_varijabla>
  </DomainObject.Predmet.ProtuStrankaListNazivFormated>
  <DomainObject.Predmet.ProtuStrankaListNazivFormatedOIB>
    <izvorni_sadrzaj>
      <item>D i S Com jednostavno društvo s ograničenom odgovornošću za proizvodnju, usluge i trgovinu, Veliko Vukovje, OIB 60522570256</item>
    </izvorni_sadrzaj>
    <derivirana_varijabla naziv="DomainObject.Predmet.ProtuStrankaListNazivFormatedOIB_1">
      <item>D i S Com jednostavno društvo s ograničenom odgovornošću za proizvodnju, usluge i trgovinu, Veliko Vukovje, OIB 60522570256</item>
    </derivirana_varijabla>
  </DomainObject.Predmet.ProtuStrankaListNazivFormatedOIB>
  <DomainObject.Predmet.OstaliListFormated>
    <izvorni_sadrzaj>
      <item>DRAŽEN BLAŽIČEVIĆ punomoćnik sudionika u postupku D i S Com jednostavno društvo s ograničenom odgovornošću za proizvodnju, usluge i trgovinu, Veliko Vukovje</item>
    </izvorni_sadrzaj>
    <derivirana_varijabla naziv="DomainObject.Predmet.OstaliListFormated_1">
      <item>DRAŽEN BLAŽIČEVIĆ punomoćnik sudionika u postupku D i S Com jednostavno društvo s ograničenom odgovornošću za proizvodnju, usluge i trgovinu, Veliko Vukovje</item>
    </derivirana_varijabla>
  </DomainObject.Predmet.OstaliListFormated>
  <DomainObject.Predmet.OstaliListFormatedOIB>
    <izvorni_sadrzaj>
      <item>DRAŽEN BLAŽIČEVIĆ, OIB 15534736553 punomoćnik sudionika u postupku D i S Com jednostavno društvo s ograničenom odgovornošću za proizvodnju, usluge i trgovinu, Veliko Vukovje</item>
    </izvorni_sadrzaj>
    <derivirana_varijabla naziv="DomainObject.Predmet.OstaliListFormatedOIB_1">
      <item>DRAŽEN BLAŽIČEVIĆ, OIB 15534736553 punomoćnik sudionika u postupku D i S Com jednostavno društvo s ograničenom odgovornošću za proizvodnju, usluge i trgovinu, Veliko Vukovje</item>
    </derivirana_varijabla>
  </DomainObject.Predmet.OstaliListFormatedOIB>
  <DomainObject.Predmet.OstaliListFormatedWithAdress>
    <izvorni_sadrzaj>
      <item>DRAŽEN BLAŽIČEVIĆ, Veliko Vukovje 56, 43280 Veliko Vukovje punomoćnik sudionika u postupku D i S Com jednostavno društvo s ograničenom odgovornošću za proizvodnju, usluge i trgovinu, Veliko Vukovje</item>
    </izvorni_sadrzaj>
    <derivirana_varijabla naziv="DomainObject.Predmet.OstaliListFormatedWithAdress_1">
      <item>DRAŽEN BLAŽIČEVIĆ, Veliko Vukovje 56, 43280 Veliko Vukovje punomoćnik sudionika u postupku D i S Com jednostavno društvo s ograničenom odgovornošću za proizvodnju, usluge i trgovinu, Veliko Vukovje</item>
    </derivirana_varijabla>
  </DomainObject.Predmet.OstaliListFormatedWithAdress>
  <DomainObject.Predmet.OstaliListFormatedWithAdressOIB>
    <izvorni_sadrzaj>
      <item>DRAŽEN BLAŽIČEVIĆ, OIB 15534736553, Veliko Vukovje 56, 43280 Veliko Vukovje punomoćnik sudionika u postupku D i S Com jednostavno društvo s ograničenom odgovornošću za proizvodnju, usluge i trgovinu, Veliko Vukovje</item>
    </izvorni_sadrzaj>
    <derivirana_varijabla naziv="DomainObject.Predmet.OstaliListFormatedWithAdressOIB_1">
      <item>DRAŽEN BLAŽIČEVIĆ, OIB 15534736553, Veliko Vukovje 56, 43280 Veliko Vukovje punomoćnik sudionika u postupku D i S Com jednostavno društvo s ograničenom odgovornošću za proizvodnju, usluge i trgovinu, Veliko Vukovje</item>
    </derivirana_varijabla>
  </DomainObject.Predmet.OstaliListFormatedWithAdressOIB>
  <DomainObject.Predmet.OstaliListNazivFormated>
    <izvorni_sadrzaj>
      <item>DRAŽEN BLAŽIČEVIĆ</item>
    </izvorni_sadrzaj>
    <derivirana_varijabla naziv="DomainObject.Predmet.OstaliListNazivFormated_1">
      <item>DRAŽEN BLAŽIČEVIĆ</item>
    </derivirana_varijabla>
  </DomainObject.Predmet.OstaliListNazivFormated>
  <DomainObject.Predmet.OstaliListNazivFormatedOIB>
    <izvorni_sadrzaj>
      <item>DRAŽEN BLAŽIČEVIĆ, OIB 15534736553</item>
    </izvorni_sadrzaj>
    <derivirana_varijabla naziv="DomainObject.Predmet.OstaliListNazivFormatedOIB_1">
      <item>DRAŽEN BLAŽIČEVIĆ, OIB 15534736553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St-266/2016-2</izvorni_sadrzaj>
    <derivirana_varijabla naziv="DomainObject.PoslovniBrojDokumenta_1">St-266/2016-2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 i S Com jednostavno društvo s ograničenom odgovornošću za proizvodnju, usluge i trgovinu, Veliko Vukovje</izvorni_sadrzaj>
    <derivirana_varijabla naziv="DomainObject.Predmet.ProtustrankaIDrugi_1">D i S Com jednostavno društvo s ograničenom odgovornošću za proizvodnju, usluge i trgovinu,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 i S Com jednostavno društvo s ograničenom odgovornošću za proizvodnju, usluge i trgovinu, Veliko Vukovje, OIB 60522570256, Veliko Vukovje 167, 43280 Veliko Vukovje</izvorni_sadrzaj>
    <derivirana_varijabla naziv="DomainObject.Predmet.ProtustrankaIDrugiAdressOIB_1">D i S Com jednostavno društvo s ograničenom odgovornošću za proizvodnju, usluge i trgovinu, Veliko Vukovje, OIB 60522570256, Veliko Vukovje 167,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 i S Com jednostavno društvo s ograničenom odgovornošću za proizvodnju, usluge i trgovinu, Veliko Vukovje</item>
      <item>DRAŽEN BLAŽIČEVIĆ</item>
    </izvorni_sadrzaj>
    <derivirana_varijabla naziv="DomainObject.Predmet.SudioniciListNaziv_1">
      <item>FINA, RC ZAGREB, Podružnica Bjelovar</item>
      <item>D i S Com jednostavno društvo s ograničenom odgovornošću za proizvodnju, usluge i trgovinu, Veliko Vukovje</item>
      <item>DRAŽEN BLAŽIČEVIĆ</item>
    </derivirana_varijabla>
  </DomainObject.Predmet.SudioniciListNaziv>
  <DomainObject.Predmet.SudioniciListAdressOIB>
    <izvorni_sadrzaj>
      <item>FINA, RC ZAGREB, Podružnica Bjelovar, OIB 85821130368, F. Supila 4,43000 Bjelovar</item>
      <item>D i S Com jednostavno društvo s ograničenom odgovornošću za proizvodnju, usluge i trgovinu, Veliko Vukovje, OIB 60522570256, Veliko Vukovje 167,43280 Veliko Vukovje</item>
      <item>DRAŽEN BLAŽIČEVIĆ, OIB 15534736553, Veliko Vukovje 56,43280 Veliko Vukovje</item>
    </izvorni_sadrzaj>
    <derivirana_varijabla naziv="DomainObject.Predmet.SudioniciListAdressOIB_1">
      <item>FINA, RC ZAGREB, Podružnica Bjelovar, OIB 85821130368, F. Supila 4,43000 Bjelovar</item>
      <item>D i S Com jednostavno društvo s ograničenom odgovornošću za proizvodnju, usluge i trgovinu, Veliko Vukovje, OIB 60522570256, Veliko Vukovje 167,43280 Veliko Vukovje</item>
      <item>DRAŽEN BLAŽIČEVIĆ, OIB 15534736553, Veliko Vukovje 56,43280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07C6E-C84A-4DE5-B4F8-1A203C07E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3595</properties:Characters>
  <properties:Lines>94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2016-04-18T06:42:00Z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