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de0f" w14:paraId="ca4de0f" w:rsidRDefault="00A14C59" w:rsidP="00A14C59" w:rsidR="00A14C5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C59" w:rsidP="00A14C59" w:rsidR="00A14C5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14C59" w:rsidP="00A14C59" w:rsidR="00A14C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14C59" w:rsidP="00A14C59" w:rsidR="00A14C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14C59" w:rsidP="00A14C59" w:rsidR="00A14C5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14C59" w:rsidP="00A14C59" w:rsidR="00A14C5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14C59" w:rsidP="00A14C59" w:rsidR="00A14C59" w:rsidRPr="005D578C">
      <w:pPr>
        <w:jc w:val="center"/>
        <w:rPr>
          <w:rFonts w:cs="Times New Roman" w:eastAsia="Times New Roman"/>
          <w:szCs w:val="24"/>
        </w:rPr>
      </w:pPr>
    </w:p>
    <w:p w:rsidRDefault="00A14C59" w:rsidP="00A14C59" w:rsidR="00A14C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14C59" w:rsidP="00A14C59" w:rsidR="00A14C59" w:rsidRPr="005D578C">
      <w:pPr>
        <w:rPr>
          <w:rFonts w:cs="Times New Roman" w:eastAsia="Times New Roman"/>
          <w:szCs w:val="24"/>
        </w:rPr>
      </w:pPr>
    </w:p>
    <w:p w:rsidRDefault="00A14C59" w:rsidP="00A14C59" w:rsidR="00A14C5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HAUG d. o. o. Rovinj, Galafija 2, OIB 46042845033, MBS 130015750, 15. travnja 2016.</w:t>
      </w:r>
    </w:p>
    <w:p w:rsidRDefault="00A14C59" w:rsidP="00A14C59" w:rsidR="00A14C59" w:rsidRPr="005D578C">
      <w:pPr>
        <w:rPr>
          <w:rFonts w:cs="Times New Roman" w:eastAsia="Times New Roman"/>
          <w:szCs w:val="24"/>
        </w:rPr>
      </w:pPr>
    </w:p>
    <w:p w:rsidRDefault="00A14C59" w:rsidP="00A14C59" w:rsidR="00A14C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14C59" w:rsidP="00A14C59" w:rsidR="00A14C59" w:rsidRPr="005D578C">
      <w:pPr>
        <w:rPr>
          <w:rFonts w:cs="Times New Roman" w:eastAsia="Times New Roman"/>
          <w:szCs w:val="24"/>
        </w:rPr>
      </w:pPr>
    </w:p>
    <w:p w:rsidRDefault="00A14C59" w:rsidP="00A14C59" w:rsidR="00A14C5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HAUG d. o. o. Rovinj, Galafija 2, OIB 46042845033, MBS 130015750.</w:t>
      </w:r>
    </w:p>
    <w:p w:rsidRDefault="00A14C59" w:rsidP="00A14C59" w:rsidR="00A14C59" w:rsidRPr="005D578C">
      <w:pPr>
        <w:rPr>
          <w:rFonts w:cs="Times New Roman" w:eastAsia="Times New Roman"/>
          <w:szCs w:val="24"/>
        </w:rPr>
      </w:pPr>
    </w:p>
    <w:p w:rsidRDefault="00A14C59" w:rsidP="00A14C59" w:rsidR="00A14C5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14C59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A14C59" w:rsidP="00A14C59" w:rsidR="00A14C59">
      <w:pPr>
        <w:rPr>
          <w:rFonts w:cs="Times New Roman" w:eastAsia="Times New Roman"/>
          <w:szCs w:val="20"/>
        </w:rPr>
      </w:pPr>
    </w:p>
    <w:p w:rsidRDefault="00A14C59" w:rsidP="00A14C59" w:rsidR="00A14C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HAUG d. o. o. Rovinj, Galafija 2, OIB 46042845033, MBS 130015750.</w:t>
      </w:r>
    </w:p>
    <w:p w:rsidRDefault="00A14C59" w:rsidP="00A14C59" w:rsidR="00A14C59">
      <w:pPr>
        <w:ind w:firstLine="709"/>
        <w:rPr>
          <w:rFonts w:cs="Times New Roman" w:eastAsia="Times New Roman"/>
          <w:szCs w:val="24"/>
        </w:rPr>
      </w:pPr>
    </w:p>
    <w:p w:rsidRDefault="00A14C59" w:rsidP="00A14C59" w:rsidR="00A14C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HAUG d. o. o. Rovinj, Galafija 2, OIB 46042845033, MBS 130015750.</w:t>
      </w:r>
    </w:p>
    <w:p w:rsidRDefault="00A14C59" w:rsidP="00A14C59" w:rsidR="00A14C59">
      <w:pPr>
        <w:rPr>
          <w:rFonts w:cs="Times New Roman" w:eastAsia="Times New Roman"/>
          <w:szCs w:val="24"/>
        </w:rPr>
      </w:pPr>
    </w:p>
    <w:p w:rsidRDefault="00A14C59" w:rsidP="00A14C59" w:rsidR="00A14C59" w:rsidRPr="005D578C">
      <w:pPr>
        <w:rPr>
          <w:rFonts w:cs="Times New Roman" w:eastAsia="Times New Roman"/>
          <w:szCs w:val="24"/>
        </w:rPr>
      </w:pPr>
    </w:p>
    <w:p w:rsidRDefault="00A14C59" w:rsidP="00A14C59" w:rsidR="00A14C5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14C59" w:rsidP="00A14C59" w:rsidR="00A14C59">
      <w:pPr>
        <w:ind w:firstLine="708"/>
        <w:rPr>
          <w:rFonts w:cs="Times New Roman" w:eastAsia="Times New Roman"/>
          <w:szCs w:val="24"/>
        </w:rPr>
      </w:pPr>
    </w:p>
    <w:p w:rsidRDefault="00A14C59" w:rsidP="00A14C59" w:rsidR="00A14C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HAUG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St-196/2016-3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14C59" w:rsidP="00A14C59" w:rsidR="00A14C5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14C59" w:rsidP="00A14C59" w:rsidR="00A14C59" w:rsidRPr="005D578C">
      <w:pPr>
        <w:rPr>
          <w:rFonts w:cs="Times New Roman" w:eastAsia="Times New Roman"/>
          <w:szCs w:val="24"/>
        </w:rPr>
      </w:pPr>
    </w:p>
    <w:p w:rsidRDefault="00A14C59" w:rsidP="00A14C59" w:rsidR="00A14C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14C59" w:rsidP="00A14C59" w:rsidR="00A14C59">
      <w:pPr>
        <w:rPr>
          <w:rFonts w:cs="Times New Roman" w:eastAsia="Times New Roman"/>
          <w:szCs w:val="24"/>
        </w:rPr>
      </w:pPr>
    </w:p>
    <w:p w:rsidRDefault="00A14C59" w:rsidP="00A14C59" w:rsidR="00A14C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14C59" w:rsidP="00A14C59" w:rsidR="00A14C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A14C59" w:rsidP="00A14C59" w:rsidR="00A14C59">
      <w:pPr>
        <w:jc w:val="left"/>
        <w:rPr>
          <w:rFonts w:cs="Times New Roman" w:eastAsia="Times New Roman"/>
          <w:szCs w:val="24"/>
        </w:rPr>
      </w:pPr>
    </w:p>
    <w:p w:rsidRDefault="00A14C59" w:rsidP="00A14C59" w:rsidR="00A14C59" w:rsidRPr="005D578C">
      <w:pPr>
        <w:jc w:val="left"/>
        <w:rPr>
          <w:rFonts w:cs="Times New Roman" w:eastAsia="Times New Roman"/>
          <w:szCs w:val="24"/>
        </w:rPr>
      </w:pPr>
    </w:p>
    <w:p w:rsidRDefault="007A15AE" w:rsidP="00A14C59" w:rsidR="007A15AE">
      <w:pPr>
        <w:jc w:val="left"/>
        <w:rPr>
          <w:rFonts w:cs="Times New Roman" w:eastAsia="Times New Roman"/>
          <w:szCs w:val="24"/>
        </w:rPr>
      </w:pPr>
    </w:p>
    <w:p w:rsidRDefault="00A14C59" w:rsidP="00A14C59" w:rsidR="00A14C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14C59" w:rsidP="00A14C59" w:rsidR="00A14C5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14C59" w:rsidP="00A14C59" w:rsidR="00A14C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14C59" w:rsidP="00A14C59" w:rsidR="00A14C59">
      <w:pPr>
        <w:rPr>
          <w:rFonts w:cs="Times New Roman" w:eastAsia="Times New Roman"/>
          <w:szCs w:val="24"/>
        </w:rPr>
      </w:pPr>
    </w:p>
    <w:p w:rsidRDefault="00A14C59" w:rsidP="00A14C59" w:rsidR="00A14C59" w:rsidRPr="005D578C">
      <w:pPr>
        <w:rPr>
          <w:rFonts w:cs="Times New Roman" w:eastAsia="Times New Roman"/>
          <w:szCs w:val="24"/>
        </w:rPr>
      </w:pPr>
    </w:p>
    <w:p w:rsidRDefault="00A14C59" w:rsidP="00A14C59" w:rsidR="00A14C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14C59" w:rsidP="00A14C59" w:rsidR="00A14C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14C59" w:rsidP="00A14C59" w:rsidR="00A14C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HAUG d. o. o. Rovinj, Galafija 2,</w:t>
      </w:r>
    </w:p>
    <w:p w:rsidRDefault="00A14C59" w:rsidP="00A14C59" w:rsidR="00A14C59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Pula – Pola, Pula, Carrarina 5,</w:t>
      </w:r>
    </w:p>
    <w:p w:rsidRDefault="00A14C59" w:rsidP="00A14C59" w:rsidR="00A14C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14C59" w:rsidP="00A14C59" w:rsidR="00A14C5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Damir Debeljuh iz Pule, Laginjina 6,</w:t>
      </w:r>
    </w:p>
    <w:p w:rsidRDefault="00A14C59" w:rsidP="00A14C59" w:rsidR="00A14C5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A14C59" w:rsidP="00A14C59" w:rsidR="00A14C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A14C59" w:rsidP="00A14C59" w:rsidR="00A14C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A14C59" w:rsidP="00A14C59" w:rsidR="00A14C59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C59" w:rsidP="00A14C59" w:rsidR="00A14C59">
      <w:r>
        <w:separator/>
      </w:r>
    </w:p>
  </w:endnote>
  <w:endnote w:id="0" w:type="continuationSeparator">
    <w:p w:rsidRDefault="00A14C59" w:rsidP="00A14C59" w:rsidR="00A14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C59" w:rsidP="00A14C59" w:rsidR="00A14C59">
      <w:r>
        <w:separator/>
      </w:r>
    </w:p>
  </w:footnote>
  <w:footnote w:id="0" w:type="continuationSeparator">
    <w:p w:rsidRDefault="00A14C59" w:rsidP="00A14C59" w:rsidR="00A14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C59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A5AB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St-196/2016-5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C59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St-196/2016-5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925"/>
    <w:rsid w:val="000F4925"/>
    <w:rsid w:val="00292B03"/>
    <w:rsid w:val="00350500"/>
    <w:rsid w:val="003A5ABA"/>
    <w:rsid w:val="004F5027"/>
    <w:rsid w:val="007A15AE"/>
    <w:rsid w:val="00A14C5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4C5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4C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14C5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C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4C5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4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4C5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AB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5AB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5A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5A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4C5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4C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14C5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C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4C5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4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4C5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AB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5AB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5A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5A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HAUG d.o.o. ROVINJ</izvorni_sadrzaj>
    <derivirana_varijabla naziv="DomainObject.Predmet.ProtustrankaFormated_1">  HAUG d.o.o. ROVINJ</derivirana_varijabla>
  </DomainObject.Predmet.ProtustrankaFormated>
  <DomainObject.Predmet.ProtustrankaFormatedOIB>
    <izvorni_sadrzaj>  HAUG d.o.o. ROVINJ, OIB 46042845033</izvorni_sadrzaj>
    <derivirana_varijabla naziv="DomainObject.Predmet.ProtustrankaFormatedOIB_1">  HAUG d.o.o. ROVINJ, OIB 46042845033</derivirana_varijabla>
  </DomainObject.Predmet.ProtustrankaFormatedOIB>
  <DomainObject.Predmet.ProtustrankaFormatedWithAdress>
    <izvorni_sadrzaj> HAUG d.o.o. ROVINJ, Galafija 2, 52210 Rovinj</izvorni_sadrzaj>
    <derivirana_varijabla naziv="DomainObject.Predmet.ProtustrankaFormatedWithAdress_1"> HAUG d.o.o. ROVINJ, Galafija 2, 52210 Rovinj</derivirana_varijabla>
  </DomainObject.Predmet.ProtustrankaFormatedWithAdress>
  <DomainObject.Predmet.ProtustrankaFormatedWithAdressOIB>
    <izvorni_sadrzaj> HAUG d.o.o. ROVINJ, OIB 46042845033, Galafija 2, 52210 Rovinj</izvorni_sadrzaj>
    <derivirana_varijabla naziv="DomainObject.Predmet.ProtustrankaFormatedWithAdressOIB_1"> HAUG d.o.o. ROVINJ, OIB 46042845033, Galafija 2, 52210 Rovinj</derivirana_varijabla>
  </DomainObject.Predmet.ProtustrankaFormatedWithAdressOIB>
  <DomainObject.Predmet.ProtustrankaWithAdress>
    <izvorni_sadrzaj>HAUG d.o.o. ROVINJ Galafija 2, 52210 Rovinj</izvorni_sadrzaj>
    <derivirana_varijabla naziv="DomainObject.Predmet.ProtustrankaWithAdress_1">HAUG d.o.o. ROVINJ Galafija 2, 52210 Rovinj</derivirana_varijabla>
  </DomainObject.Predmet.ProtustrankaWithAdress>
  <DomainObject.Predmet.ProtustrankaWithAdressOIB>
    <izvorni_sadrzaj>HAUG d.o.o. ROVINJ, OIB 46042845033, Galafija 2, 52210 Rovinj</izvorni_sadrzaj>
    <derivirana_varijabla naziv="DomainObject.Predmet.ProtustrankaWithAdressOIB_1">HAUG d.o.o. ROVINJ, OIB 46042845033, Galafija 2, 52210 Rovinj</derivirana_varijabla>
  </DomainObject.Predmet.ProtustrankaWithAdressOIB>
  <DomainObject.Predmet.ProtustrankaNazivFormated>
    <izvorni_sadrzaj>HAUG d.o.o. ROVINJ</izvorni_sadrzaj>
    <derivirana_varijabla naziv="DomainObject.Predmet.ProtustrankaNazivFormated_1">HAUG d.o.o. ROVINJ</derivirana_varijabla>
  </DomainObject.Predmet.ProtustrankaNazivFormated>
  <DomainObject.Predmet.ProtustrankaNazivFormatedOIB>
    <izvorni_sadrzaj>HAUG d.o.o. ROVINJ, OIB 46042845033</izvorni_sadrzaj>
    <derivirana_varijabla naziv="DomainObject.Predmet.ProtustrankaNazivFormatedOIB_1">HAUG d.o.o. ROVINJ, OIB 46042845033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1726.61</izvorni_sadrzaj>
    <derivirana_varijabla naziv="DomainObject.Predmet.TrenutnaVrijednost_1">1726.61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HAUG d.o.o. ROVINJ</item>
    </izvorni_sadrzaj>
    <derivirana_varijabla naziv="DomainObject.Predmet.ProtuStrankaListFormated_1">
      <item>HAUG d.o.o. ROVINJ</item>
    </derivirana_varijabla>
  </DomainObject.Predmet.ProtuStrankaListFormated>
  <DomainObject.Predmet.ProtuStrankaListFormatedOIB>
    <izvorni_sadrzaj>
      <item>HAUG d.o.o. ROVINJ, OIB 46042845033</item>
    </izvorni_sadrzaj>
    <derivirana_varijabla naziv="DomainObject.Predmet.ProtuStrankaListFormatedOIB_1">
      <item>HAUG d.o.o. ROVINJ, OIB 46042845033</item>
    </derivirana_varijabla>
  </DomainObject.Predmet.ProtuStrankaListFormatedOIB>
  <DomainObject.Predmet.ProtuStrankaListFormatedWithAdress>
    <izvorni_sadrzaj>
      <item>HAUG d.o.o. ROVINJ, Galafija 2, 52210 Rovinj</item>
    </izvorni_sadrzaj>
    <derivirana_varijabla naziv="DomainObject.Predmet.ProtuStrankaListFormatedWithAdress_1">
      <item>HAUG d.o.o. ROVINJ, Galafija 2, 52210 Rovinj</item>
    </derivirana_varijabla>
  </DomainObject.Predmet.ProtuStrankaListFormatedWithAdress>
  <DomainObject.Predmet.ProtuStrankaListFormatedWithAdressOIB>
    <izvorni_sadrzaj>
      <item>HAUG d.o.o. ROVINJ, OIB 46042845033, Galafija 2, 52210 Rovinj</item>
    </izvorni_sadrzaj>
    <derivirana_varijabla naziv="DomainObject.Predmet.ProtuStrankaListFormatedWithAdressOIB_1">
      <item>HAUG d.o.o. ROVINJ, OIB 46042845033, Galafija 2, 52210 Rovinj</item>
    </derivirana_varijabla>
  </DomainObject.Predmet.ProtuStrankaListFormatedWithAdressOIB>
  <DomainObject.Predmet.ProtuStrankaListNazivFormated>
    <izvorni_sadrzaj>
      <item>HAUG d.o.o. ROVINJ</item>
    </izvorni_sadrzaj>
    <derivirana_varijabla naziv="DomainObject.Predmet.ProtuStrankaListNazivFormated_1">
      <item>HAUG d.o.o. ROVINJ</item>
    </derivirana_varijabla>
  </DomainObject.Predmet.ProtuStrankaListNazivFormated>
  <DomainObject.Predmet.ProtuStrankaListNazivFormatedOIB>
    <izvorni_sadrzaj>
      <item>HAUG d.o.o. ROVINJ, OIB 46042845033</item>
    </izvorni_sadrzaj>
    <derivirana_varijabla naziv="DomainObject.Predmet.ProtuStrankaListNazivFormatedOIB_1">
      <item>HAUG d.o.o. ROVINJ, OIB 46042845033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HAUG d.o.o. ROVINJ</izvorni_sadrzaj>
    <derivirana_varijabla naziv="DomainObject.Predmet.ProtustrankaIDrugi_1">HAUG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HAUG d.o.o. ROVINJ, OIB 46042845033, Galafija 2, 52210 Rovinj</izvorni_sadrzaj>
    <derivirana_varijabla naziv="DomainObject.Predmet.ProtustrankaIDrugiAdressOIB_1">HAUG d.o.o. ROVINJ, OIB 46042845033, Galafija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HAUG d.o.o. ROVINJ</item>
    </izvorni_sadrzaj>
    <derivirana_varijabla naziv="DomainObject.Predmet.SudioniciListNaziv_1">
      <item>FINANCIJSKA AGENCIJA, RC RIJEKA, PODRUŽNICA PULA, PULA</item>
      <item>HAUG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HAUG d.o.o. ROVINJ, OIB 46042845033, Galafija 2,52210 Rovinj</item>
    </izvorni_sadrzaj>
    <derivirana_varijabla naziv="DomainObject.Predmet.SudioniciListAdressOIB_1">
      <item>FINANCIJSKA AGENCIJA, RC RIJEKA, PODRUŽNICA PULA, PULA, OIB 85821130368, Giardini 5,52100 Pula</item>
      <item>HAUG d.o.o. ROVINJ, OIB 46042845033, Galafija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46042845033</item>
    </izvorni_sadrzaj>
    <derivirana_varijabla naziv="DomainObject.Predmet.SudioniciListNazivOIB_1">
      <item>, OIB 85821130368</item>
      <item>, OIB 46042845033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2913</properties:Characters>
  <properties:Lines>93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2016-04-15T06:19:00Z</dcterms:created>
  <dc:creator>Mihaela Kaligari</dc:creator>
  <cp:lastModifiedBy>Sanja Lakošeljac</cp:lastModifiedBy>
  <cp:lastPrinted>2016-04-15T06:19:00Z</cp:lastPrinted>
  <dcterms:modified xmlns:xsi="http://www.w3.org/2001/XMLSchema-instance" xsi:type="dcterms:W3CDTF">2016-04-15T06:20:00Z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