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ded0a" w14:paraId="3cded0a"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E5834" w:rsidP="003E5834" w:rsidR="003E5834">
      <w:pPr>
        <w:spacing w:after="0"/>
        <w:ind w:firstLine="708"/>
        <w:jc w:val="both"/>
        <w:rPr>
          <w:rFonts w:cs="Times New Roman" w:eastAsia="Times New Roman"/>
          <w:color w:val="500050"/>
          <w:shd w:fill="FFFFFF" w:color="auto" w:val="clear"/>
        </w:rPr>
      </w:pPr>
    </w:p>
    <w:p w:rsidRDefault="003E5834" w:rsidP="003E5834" w:rsidR="003E5834">
      <w:pPr>
        <w:spacing w:after="0"/>
        <w:jc w:val="both"/>
        <w:rPr>
          <w:rFonts w:cs="Times New Roman" w:eastAsia="Times New Roman"/>
          <w:color w:val="500050"/>
          <w:shd w:fill="FFFFFF" w:color="auto" w:val="clear"/>
        </w:rPr>
      </w:pPr>
      <w:r>
        <w:rPr>
          <w:rFonts w:cs="Times New Roman" w:eastAsia="Times New Roman"/>
          <w:color w:val="500050"/>
          <w:shd w:fill="FFFFFF" w:color="auto" w:val="clear"/>
        </w:rPr>
        <w:t> </w:t>
      </w:r>
    </w:p>
    <w:p w:rsidRDefault="003E5834" w:rsidP="003E5834" w:rsidR="003E5834">
      <w:pPr>
        <w:spacing w:after="0"/>
        <w:jc w:val="both"/>
        <w:rPr>
          <w:rFonts w:cs="Times New Roman" w:eastAsia="Times New Roman"/>
          <w:color w:val="500050"/>
          <w:shd w:fill="FFFFFF" w:color="auto" w:val="clear"/>
        </w:rPr>
      </w:pPr>
      <w:r>
        <w:rPr>
          <w:rFonts w:cs="Times New Roman" w:eastAsia="Times New Roman"/>
          <w:color w:val="500050"/>
          <w:shd w:fill="FFFFFF" w:color="auto" w:val="clear"/>
        </w:rPr>
        <w:t>REPUBLIKA HRVATSKA</w:t>
      </w:r>
    </w:p>
    <w:p w:rsidRDefault="003E5834" w:rsidP="003E5834" w:rsidR="003E5834">
      <w:pPr>
        <w:spacing w:after="0"/>
        <w:jc w:val="both"/>
        <w:rPr>
          <w:rFonts w:cs="Times New Roman" w:eastAsia="Times New Roman"/>
          <w:color w:val="500050"/>
          <w:shd w:fill="FFFFFF" w:color="auto" w:val="clear"/>
        </w:rPr>
      </w:pPr>
      <w:r>
        <w:rPr>
          <w:rFonts w:cs="Times New Roman" w:eastAsia="Times New Roman"/>
          <w:color w:val="500050"/>
          <w:shd w:fill="FFFFFF" w:color="auto" w:val="clear"/>
        </w:rPr>
        <w:t>TRGOVAČKI SUD U OSIJEKU</w:t>
      </w:r>
    </w:p>
    <w:p w:rsidRDefault="003E5834" w:rsidP="003E5834" w:rsidR="003E5834">
      <w:pPr>
        <w:spacing w:after="0"/>
        <w:jc w:val="both"/>
        <w:rPr>
          <w:rFonts w:cs="Times New Roman" w:eastAsia="Times New Roman"/>
          <w:color w:val="500050"/>
          <w:shd w:fill="FFFFFF" w:color="auto" w:val="clear"/>
        </w:rPr>
      </w:pPr>
      <w:r>
        <w:rPr>
          <w:rFonts w:cs="Times New Roman" w:eastAsia="Times New Roman"/>
          <w:color w:val="500050"/>
          <w:shd w:fill="FFFFFF" w:color="auto" w:val="clear"/>
        </w:rPr>
        <w:t>STALNA SLUŽBA U SLAVONSKOM BRODU</w:t>
      </w:r>
    </w:p>
    <w:p w:rsidRDefault="003E5834" w:rsidP="003E5834" w:rsidR="003E5834">
      <w:pPr>
        <w:shd w:fill="FFFFFF" w:color="auto" w:val="clear"/>
        <w:spacing w:after="0"/>
        <w:jc w:val="both"/>
        <w:rPr>
          <w:rFonts w:cs="Arial" w:eastAsia="Times New Roman" w:hAnsi="Arial" w:ascii="Arial"/>
          <w:color w:val="222222"/>
          <w:sz w:val="15"/>
          <w:szCs w:val="15"/>
        </w:rPr>
      </w:pPr>
      <w:r>
        <w:rPr>
          <w:rFonts w:cs="Arial" w:eastAsia="Times New Roman" w:hAnsi="Arial" w:ascii="Arial"/>
          <w:color w:val="222222"/>
          <w:sz w:val="15"/>
          <w:szCs w:val="15"/>
        </w:rPr>
        <w:t>Trg pobjede 13</w:t>
      </w:r>
    </w:p>
    <w:p w:rsidRDefault="003E5834" w:rsidP="003E5834" w:rsidR="003E5834">
      <w:pPr>
        <w:shd w:fill="FFFFFF" w:color="auto" w:val="clear"/>
        <w:spacing w:after="0"/>
        <w:jc w:val="both"/>
        <w:rPr>
          <w:rFonts w:cs="Arial" w:eastAsia="Times New Roman" w:hAnsi="Arial" w:ascii="Arial"/>
          <w:color w:val="222222"/>
          <w:sz w:val="15"/>
          <w:szCs w:val="15"/>
        </w:rPr>
      </w:pPr>
      <w:r>
        <w:rPr>
          <w:rFonts w:cs="Arial" w:eastAsia="Times New Roman" w:hAnsi="Arial" w:ascii="Arial"/>
          <w:color w:val="222222"/>
          <w:sz w:val="15"/>
          <w:szCs w:val="15"/>
        </w:rPr>
        <w:t>35000 Slavonski Brod                                                                    </w:t>
      </w:r>
      <w:r w:rsidR="001D4935">
        <w:rPr>
          <w:rFonts w:cs="Arial" w:eastAsia="Times New Roman" w:hAnsi="Arial" w:ascii="Arial"/>
          <w:color w:val="222222"/>
          <w:sz w:val="15"/>
          <w:szCs w:val="15"/>
        </w:rPr>
        <w:tab/>
      </w:r>
      <w:r w:rsidR="001D4935">
        <w:rPr>
          <w:rFonts w:cs="Arial" w:eastAsia="Times New Roman" w:hAnsi="Arial" w:ascii="Arial"/>
          <w:color w:val="222222"/>
          <w:sz w:val="15"/>
          <w:szCs w:val="15"/>
        </w:rPr>
        <w:tab/>
      </w:r>
      <w:r>
        <w:rPr>
          <w:rFonts w:cs="Arial" w:eastAsia="Times New Roman" w:hAnsi="Arial" w:ascii="Arial"/>
          <w:color w:val="222222"/>
          <w:sz w:val="15"/>
          <w:szCs w:val="15"/>
        </w:rPr>
        <w:t xml:space="preserve"> Broj:</w:t>
      </w:r>
      <w:r w:rsidR="001D4935">
        <w:rPr>
          <w:rFonts w:cs="Arial" w:eastAsia="Times New Roman" w:hAnsi="Arial" w:ascii="Arial"/>
          <w:color w:val="222222"/>
          <w:sz w:val="15"/>
          <w:szCs w:val="15"/>
        </w:rPr>
        <w:t xml:space="preserve">   3</w:t>
      </w:r>
      <w:r>
        <w:rPr>
          <w:rFonts w:cs="Arial" w:eastAsia="Times New Roman" w:hAnsi="Arial" w:ascii="Arial"/>
          <w:color w:val="222222"/>
          <w:sz w:val="15"/>
          <w:szCs w:val="15"/>
        </w:rPr>
        <w:t xml:space="preserve"> St- 377 /2012-</w:t>
      </w:r>
      <w:r w:rsidR="001D4935">
        <w:rPr>
          <w:rFonts w:cs="Arial" w:eastAsia="Times New Roman" w:hAnsi="Arial" w:ascii="Arial"/>
          <w:color w:val="222222"/>
          <w:sz w:val="15"/>
          <w:szCs w:val="15"/>
        </w:rPr>
        <w:t>556</w:t>
      </w:r>
    </w:p>
    <w:p w:rsidRDefault="003E5834" w:rsidP="003E5834" w:rsidR="003E5834">
      <w:pPr>
        <w:spacing w:after="0"/>
        <w:jc w:val="both"/>
        <w:rPr>
          <w:rFonts w:cs="Times New Roman" w:eastAsia="Times New Roman"/>
          <w:color w:val="500050"/>
          <w:shd w:fill="FFFFFF" w:color="auto" w:val="clear"/>
        </w:rPr>
      </w:pPr>
      <w:r>
        <w:rPr>
          <w:rFonts w:cs="Times New Roman" w:eastAsia="Times New Roman"/>
          <w:color w:val="500050"/>
          <w:shd w:fill="FFFFFF" w:color="auto" w:val="clear"/>
        </w:rPr>
        <w:t> </w:t>
      </w:r>
    </w:p>
    <w:p w:rsidRDefault="003E5834" w:rsidP="003E5834" w:rsidR="003E5834">
      <w:pPr>
        <w:spacing w:after="0"/>
        <w:jc w:val="center"/>
        <w:rPr>
          <w:rFonts w:cs="Times New Roman" w:eastAsia="Times New Roman"/>
          <w:color w:val="500050"/>
          <w:shd w:fill="FFFFFF" w:color="auto" w:val="clear"/>
        </w:rPr>
      </w:pPr>
      <w:r>
        <w:rPr>
          <w:rFonts w:cs="Times New Roman" w:eastAsia="Times New Roman"/>
          <w:b/>
          <w:bCs/>
          <w:color w:val="500050"/>
          <w:shd w:fill="FFFFFF" w:color="auto" w:val="clear"/>
        </w:rPr>
        <w:t>R E P U B L I K A  H R V A T S K A</w:t>
      </w:r>
    </w:p>
    <w:p w:rsidRDefault="003E5834" w:rsidP="003E5834" w:rsidR="003E5834">
      <w:pPr>
        <w:spacing w:after="0"/>
        <w:jc w:val="center"/>
        <w:rPr>
          <w:rFonts w:cs="Times New Roman" w:eastAsia="Times New Roman"/>
          <w:color w:val="500050"/>
          <w:shd w:fill="FFFFFF" w:color="auto" w:val="clear"/>
        </w:rPr>
      </w:pPr>
      <w:r>
        <w:rPr>
          <w:rFonts w:cs="Times New Roman" w:eastAsia="Times New Roman"/>
          <w:b/>
          <w:bCs/>
          <w:color w:val="500050"/>
          <w:shd w:fill="FFFFFF" w:color="auto" w:val="clear"/>
        </w:rPr>
        <w:t>R J E Š E N J E</w:t>
      </w:r>
    </w:p>
    <w:p w:rsidRDefault="003E5834" w:rsidP="003E5834" w:rsidR="003E5834">
      <w:pPr>
        <w:spacing w:after="0"/>
        <w:jc w:val="both"/>
        <w:rPr>
          <w:rFonts w:cs="Times New Roman" w:eastAsia="Times New Roman"/>
          <w:color w:val="500050"/>
          <w:shd w:fill="FFFFFF" w:color="auto" w:val="clear"/>
        </w:rPr>
      </w:pPr>
      <w:r>
        <w:rPr>
          <w:rFonts w:cs="Times New Roman" w:eastAsia="Times New Roman"/>
          <w:color w:val="500050"/>
          <w:shd w:fill="FFFFFF" w:color="auto" w:val="clear"/>
        </w:rPr>
        <w:t> </w:t>
      </w:r>
    </w:p>
    <w:p w:rsidRDefault="003E5834" w:rsidP="003E5834" w:rsidR="003E5834">
      <w:pPr>
        <w:shd w:fill="FFFFFF" w:color="auto" w:val="clear"/>
        <w:spacing w:after="0"/>
        <w:ind w:firstLine="708"/>
        <w:jc w:val="both"/>
        <w:rPr>
          <w:rFonts w:cs="Arial" w:eastAsia="Times New Roman" w:hAnsi="Arial" w:ascii="Arial"/>
          <w:color w:val="222222"/>
          <w:sz w:val="15"/>
          <w:szCs w:val="15"/>
        </w:rPr>
      </w:pPr>
      <w:r>
        <w:rPr>
          <w:rFonts w:cs="Arial" w:eastAsia="Times New Roman" w:hAnsi="Arial" w:ascii="Arial"/>
          <w:color w:val="222222"/>
          <w:sz w:val="15"/>
          <w:szCs w:val="15"/>
        </w:rPr>
        <w:t>TRGOVAČKI SUD U OSIJEKU STALNA SLUŽBA U SLAVONSKOM BRODU, po stečajnom sucu Danijeli Martini Maoduš, u stečajnom postupku nad dužnikom</w:t>
      </w:r>
      <w:r>
        <w:rPr>
          <w:rFonts w:cs="Arial" w:eastAsia="Times New Roman" w:hAnsi="Arial" w:ascii="Arial"/>
          <w:color w:val="222222"/>
          <w:sz w:val="15"/>
        </w:rPr>
        <w:t> </w:t>
      </w:r>
      <w:r w:rsidR="001136D2">
        <w:t>V</w:t>
      </w:r>
      <w:r w:rsidR="001136D2">
        <w:rPr>
          <w:b/>
        </w:rPr>
        <w:t>.A.M.-ING d.o.o. u stečaju, Slavonski Brod, Dr. Mile Budaka 1, OIB: 65586439269</w:t>
      </w:r>
      <w:r>
        <w:rPr>
          <w:rFonts w:cs="Arial" w:eastAsia="Times New Roman" w:hAnsi="Arial" w:ascii="Arial"/>
          <w:color w:val="222222"/>
          <w:sz w:val="15"/>
        </w:rPr>
        <w:t xml:space="preserve"> </w:t>
      </w:r>
      <w:r>
        <w:rPr>
          <w:rFonts w:cs="Arial" w:eastAsia="Times New Roman" w:hAnsi="Arial" w:ascii="Arial"/>
          <w:color w:val="222222"/>
          <w:sz w:val="15"/>
          <w:szCs w:val="15"/>
        </w:rPr>
        <w:t>, koga zastupa stečajni upravitelj  Milan Nakić, nakon završnog ročišta održanog dana 19. listopada 2016, dana</w:t>
      </w:r>
      <w:r w:rsidR="001D4935">
        <w:rPr>
          <w:rFonts w:cs="Arial" w:eastAsia="Times New Roman" w:hAnsi="Arial" w:ascii="Arial"/>
          <w:color w:val="222222"/>
          <w:sz w:val="15"/>
          <w:szCs w:val="15"/>
        </w:rPr>
        <w:t xml:space="preserve"> </w:t>
      </w:r>
      <w:r w:rsidR="001136D2">
        <w:rPr>
          <w:rFonts w:cs="Arial" w:eastAsia="Times New Roman" w:hAnsi="Arial" w:ascii="Arial"/>
          <w:color w:val="222222"/>
          <w:sz w:val="15"/>
          <w:szCs w:val="15"/>
        </w:rPr>
        <w:t>12</w:t>
      </w:r>
      <w:r>
        <w:rPr>
          <w:rFonts w:cs="Arial" w:eastAsia="Times New Roman" w:hAnsi="Arial" w:ascii="Arial"/>
          <w:color w:val="222222"/>
          <w:sz w:val="15"/>
          <w:szCs w:val="15"/>
        </w:rPr>
        <w:t>. prosinaca  2016.</w:t>
      </w:r>
    </w:p>
    <w:p w:rsidRDefault="003E5834" w:rsidP="003E5834" w:rsidR="003E5834">
      <w:pPr>
        <w:spacing w:after="0"/>
        <w:jc w:val="both"/>
        <w:rPr>
          <w:rFonts w:cs="Times New Roman" w:eastAsia="Times New Roman"/>
          <w:color w:val="500050"/>
          <w:shd w:fill="FFFFFF" w:color="auto" w:val="clear"/>
        </w:rPr>
      </w:pPr>
      <w:r>
        <w:rPr>
          <w:rFonts w:cs="Times New Roman" w:eastAsia="Times New Roman"/>
          <w:color w:val="500050"/>
          <w:shd w:fill="FFFFFF" w:color="auto" w:val="clear"/>
        </w:rPr>
        <w:t> </w:t>
      </w:r>
    </w:p>
    <w:p w:rsidRDefault="003E5834" w:rsidP="003E5834" w:rsidR="003E5834">
      <w:pPr>
        <w:spacing w:after="0"/>
        <w:jc w:val="center"/>
        <w:rPr>
          <w:rFonts w:cs="Times New Roman" w:eastAsia="Times New Roman"/>
          <w:color w:val="500050"/>
          <w:shd w:fill="FFFFFF" w:color="auto" w:val="clear"/>
        </w:rPr>
      </w:pPr>
      <w:r>
        <w:rPr>
          <w:rFonts w:cs="Times New Roman" w:eastAsia="Times New Roman"/>
          <w:color w:val="500050"/>
          <w:shd w:fill="FFFFFF" w:color="auto" w:val="clear"/>
        </w:rPr>
        <w:t>r i j e š i o    j e</w:t>
      </w:r>
    </w:p>
    <w:p w:rsidRDefault="003E5834" w:rsidP="003E5834" w:rsidR="003E5834">
      <w:pPr>
        <w:spacing w:after="0"/>
        <w:jc w:val="both"/>
        <w:rPr>
          <w:rFonts w:cs="Times New Roman" w:eastAsia="Times New Roman"/>
          <w:color w:val="500050"/>
          <w:shd w:fill="FFFFFF" w:color="auto" w:val="clear"/>
        </w:rPr>
      </w:pPr>
      <w:r>
        <w:rPr>
          <w:rFonts w:cs="Times New Roman" w:eastAsia="Times New Roman"/>
          <w:color w:val="500050"/>
          <w:shd w:fill="FFFFFF" w:color="auto" w:val="clear"/>
        </w:rPr>
        <w:t> </w:t>
      </w:r>
    </w:p>
    <w:p w:rsidRDefault="003E5834" w:rsidP="003E5834" w:rsidR="003E5834">
      <w:pPr>
        <w:shd w:fill="FFFFFF" w:color="auto" w:val="clear"/>
        <w:spacing w:after="0"/>
        <w:ind w:firstLine="708"/>
        <w:jc w:val="both"/>
        <w:rPr>
          <w:rFonts w:cs="Arial" w:eastAsia="Times New Roman" w:hAnsi="Arial" w:ascii="Arial"/>
          <w:color w:val="222222"/>
          <w:sz w:val="15"/>
          <w:szCs w:val="15"/>
        </w:rPr>
      </w:pPr>
      <w:r>
        <w:rPr>
          <w:rFonts w:cs="Arial" w:eastAsia="Times New Roman" w:hAnsi="Arial" w:ascii="Arial"/>
          <w:color w:val="222222"/>
          <w:sz w:val="15"/>
          <w:szCs w:val="15"/>
        </w:rPr>
        <w:t xml:space="preserve">I – Nakon okončanja završne diobe po kojoj su vjerovnici prvog višeg isplatnog reda namireni u visini </w:t>
      </w:r>
      <w:r w:rsidR="001D4935">
        <w:rPr>
          <w:rFonts w:cs="Arial" w:eastAsia="Times New Roman" w:hAnsi="Arial" w:ascii="Arial"/>
          <w:color w:val="222222"/>
          <w:sz w:val="15"/>
          <w:szCs w:val="15"/>
        </w:rPr>
        <w:t xml:space="preserve">14.9285 % </w:t>
      </w:r>
      <w:r>
        <w:rPr>
          <w:rFonts w:cs="Arial" w:eastAsia="Times New Roman" w:hAnsi="Arial" w:ascii="Arial"/>
          <w:color w:val="222222"/>
          <w:sz w:val="15"/>
          <w:szCs w:val="15"/>
        </w:rPr>
        <w:t xml:space="preserve"> utvrđenih tražbina, zaključuje se stečajni postupak nad dužnikom</w:t>
      </w:r>
      <w:r w:rsidR="001D4935">
        <w:rPr>
          <w:rFonts w:cs="Arial" w:eastAsia="Times New Roman" w:hAnsi="Arial" w:ascii="Arial"/>
          <w:color w:val="222222"/>
          <w:sz w:val="15"/>
          <w:szCs w:val="15"/>
        </w:rPr>
        <w:t xml:space="preserve"> </w:t>
      </w:r>
      <w:r w:rsidR="001D4935">
        <w:t>V</w:t>
      </w:r>
      <w:r w:rsidR="001D4935">
        <w:rPr>
          <w:b/>
        </w:rPr>
        <w:t>.A.M.-ING d.o.o. u stečaju, Slavonski Brod</w:t>
      </w:r>
    </w:p>
    <w:p w:rsidRDefault="003E5834" w:rsidP="003E5834" w:rsidR="003E5834">
      <w:pPr>
        <w:shd w:fill="FFFFFF" w:color="auto" w:val="clear"/>
        <w:spacing w:after="0"/>
        <w:ind w:firstLine="708"/>
        <w:jc w:val="both"/>
        <w:rPr>
          <w:rFonts w:cs="Arial" w:eastAsia="Times New Roman" w:hAnsi="Arial" w:ascii="Arial"/>
          <w:color w:val="222222"/>
          <w:sz w:val="15"/>
          <w:szCs w:val="15"/>
        </w:rPr>
      </w:pPr>
      <w:r>
        <w:rPr>
          <w:rFonts w:cs="Arial" w:eastAsia="Times New Roman" w:hAnsi="Arial" w:ascii="Arial"/>
          <w:color w:val="222222"/>
          <w:sz w:val="15"/>
          <w:szCs w:val="15"/>
        </w:rPr>
        <w:t> </w:t>
      </w:r>
    </w:p>
    <w:p w:rsidRDefault="003E5834" w:rsidP="003E5834" w:rsidR="003E5834">
      <w:pPr>
        <w:shd w:fill="FFFFFF" w:color="auto" w:val="clear"/>
        <w:spacing w:after="0"/>
        <w:ind w:firstLine="708"/>
        <w:jc w:val="both"/>
        <w:rPr>
          <w:rFonts w:cs="Arial" w:eastAsia="Times New Roman" w:hAnsi="Arial" w:ascii="Arial"/>
          <w:color w:val="222222"/>
          <w:sz w:val="15"/>
          <w:szCs w:val="15"/>
        </w:rPr>
      </w:pPr>
      <w:r>
        <w:rPr>
          <w:rFonts w:cs="Arial" w:eastAsia="Times New Roman" w:hAnsi="Arial" w:ascii="Arial"/>
          <w:color w:val="222222"/>
          <w:sz w:val="15"/>
          <w:szCs w:val="15"/>
        </w:rPr>
        <w:t>III – Po pravomoćnosti ovog rješenja dužnik</w:t>
      </w:r>
      <w:r w:rsidR="001136D2">
        <w:t>V</w:t>
      </w:r>
      <w:r w:rsidR="001136D2">
        <w:rPr>
          <w:b/>
        </w:rPr>
        <w:t xml:space="preserve">.A.M.-ING d.o.o. u stečaju, Slavonski Brod, Dr. Mile Budaka 1, OIB: 65586439269 </w:t>
      </w:r>
      <w:r>
        <w:rPr>
          <w:rFonts w:cs="Arial" w:eastAsia="Times New Roman" w:hAnsi="Arial" w:ascii="Arial"/>
          <w:color w:val="222222"/>
          <w:sz w:val="15"/>
          <w:szCs w:val="15"/>
        </w:rPr>
        <w:t xml:space="preserve"> će se brisati iz sudskog registra.</w:t>
      </w:r>
    </w:p>
    <w:p w:rsidRDefault="003E5834" w:rsidP="003E5834" w:rsidR="003E5834">
      <w:pPr>
        <w:shd w:fill="FFFFFF" w:color="auto" w:val="clear"/>
        <w:spacing w:after="0"/>
        <w:jc w:val="both"/>
        <w:rPr>
          <w:rFonts w:cs="Arial" w:eastAsia="Times New Roman" w:hAnsi="Arial" w:ascii="Arial"/>
          <w:color w:val="222222"/>
          <w:sz w:val="15"/>
          <w:szCs w:val="15"/>
        </w:rPr>
      </w:pPr>
      <w:r>
        <w:rPr>
          <w:rFonts w:cs="Arial" w:eastAsia="Times New Roman" w:hAnsi="Arial" w:ascii="Arial"/>
          <w:color w:val="222222"/>
          <w:sz w:val="15"/>
          <w:szCs w:val="15"/>
        </w:rPr>
        <w:t> </w:t>
      </w:r>
    </w:p>
    <w:p w:rsidRDefault="003E5834" w:rsidP="003E5834" w:rsidR="003E5834">
      <w:pPr>
        <w:shd w:fill="FFFFFF" w:color="auto" w:val="clear"/>
        <w:spacing w:after="0"/>
        <w:ind w:firstLine="708"/>
        <w:jc w:val="both"/>
        <w:rPr>
          <w:rFonts w:cs="Arial" w:eastAsia="Times New Roman" w:hAnsi="Arial" w:ascii="Arial"/>
          <w:color w:val="222222"/>
          <w:sz w:val="15"/>
          <w:szCs w:val="15"/>
        </w:rPr>
      </w:pPr>
      <w:r>
        <w:rPr>
          <w:rFonts w:cs="Arial" w:eastAsia="Times New Roman" w:hAnsi="Arial" w:ascii="Arial"/>
          <w:color w:val="222222"/>
          <w:sz w:val="15"/>
          <w:szCs w:val="15"/>
        </w:rPr>
        <w:t>IV – Ovo rješenje ima se objaviti na E oglasnoj ploči suda.</w:t>
      </w:r>
    </w:p>
    <w:p w:rsidRDefault="003E5834" w:rsidP="003E5834" w:rsidR="003E5834">
      <w:pPr>
        <w:shd w:fill="FFFFFF" w:color="auto" w:val="clear"/>
        <w:spacing w:after="0"/>
        <w:jc w:val="both"/>
        <w:rPr>
          <w:rFonts w:cs="Arial" w:eastAsia="Times New Roman" w:hAnsi="Arial" w:ascii="Arial"/>
          <w:color w:val="222222"/>
          <w:sz w:val="15"/>
          <w:szCs w:val="15"/>
        </w:rPr>
      </w:pPr>
      <w:r>
        <w:rPr>
          <w:rFonts w:cs="Arial" w:eastAsia="Times New Roman" w:hAnsi="Arial" w:ascii="Arial"/>
          <w:color w:val="222222"/>
          <w:sz w:val="15"/>
          <w:szCs w:val="15"/>
        </w:rPr>
        <w:t>  </w:t>
      </w:r>
    </w:p>
    <w:p w:rsidRDefault="003E5834" w:rsidP="003E5834" w:rsidR="003E5834">
      <w:pPr>
        <w:shd w:fill="FFFFFF" w:color="auto" w:val="clear"/>
        <w:spacing w:after="0"/>
        <w:jc w:val="both"/>
        <w:rPr>
          <w:rFonts w:cs="Arial" w:eastAsia="Times New Roman" w:hAnsi="Arial" w:ascii="Arial"/>
          <w:color w:val="222222"/>
          <w:sz w:val="15"/>
          <w:szCs w:val="15"/>
        </w:rPr>
      </w:pPr>
      <w:r>
        <w:rPr>
          <w:rFonts w:cs="Arial" w:eastAsia="Times New Roman" w:hAnsi="Arial" w:ascii="Arial"/>
          <w:color w:val="222222"/>
          <w:sz w:val="15"/>
          <w:szCs w:val="15"/>
        </w:rPr>
        <w:t>    </w:t>
      </w:r>
    </w:p>
    <w:p w:rsidRDefault="003E5834" w:rsidP="003E5834" w:rsidR="003E5834">
      <w:pPr>
        <w:shd w:fill="FFFFFF" w:color="auto" w:val="clear"/>
        <w:spacing w:after="0"/>
        <w:jc w:val="center"/>
        <w:rPr>
          <w:rFonts w:cs="Arial" w:eastAsia="Times New Roman" w:hAnsi="Arial" w:ascii="Arial"/>
          <w:color w:val="222222"/>
          <w:sz w:val="15"/>
          <w:szCs w:val="15"/>
        </w:rPr>
      </w:pPr>
      <w:r>
        <w:rPr>
          <w:rFonts w:cs="Arial" w:eastAsia="Times New Roman" w:hAnsi="Arial" w:ascii="Arial"/>
          <w:color w:val="222222"/>
          <w:sz w:val="15"/>
          <w:szCs w:val="15"/>
        </w:rPr>
        <w:t>Obrazloženje</w:t>
      </w:r>
    </w:p>
    <w:p w:rsidRDefault="003E5834" w:rsidP="003E5834" w:rsidR="003E5834">
      <w:pPr>
        <w:shd w:fill="FFFFFF" w:color="auto" w:val="clear"/>
        <w:spacing w:after="0"/>
        <w:jc w:val="both"/>
        <w:rPr>
          <w:rFonts w:cs="Arial" w:eastAsia="Times New Roman" w:hAnsi="Arial" w:ascii="Arial"/>
          <w:color w:val="222222"/>
          <w:sz w:val="15"/>
          <w:szCs w:val="15"/>
        </w:rPr>
      </w:pPr>
      <w:r>
        <w:rPr>
          <w:rFonts w:cs="Arial" w:eastAsia="Times New Roman" w:hAnsi="Arial" w:ascii="Arial"/>
          <w:color w:val="222222"/>
          <w:sz w:val="15"/>
          <w:szCs w:val="15"/>
        </w:rPr>
        <w:t> </w:t>
      </w:r>
    </w:p>
    <w:p w:rsidRDefault="003E5834" w:rsidP="003E5834" w:rsidR="003E5834">
      <w:pPr>
        <w:shd w:fill="FFFFFF" w:color="auto" w:val="clear"/>
        <w:spacing w:after="0"/>
        <w:ind w:firstLine="708"/>
        <w:jc w:val="both"/>
        <w:rPr>
          <w:rFonts w:cs="Arial" w:eastAsia="Times New Roman" w:hAnsi="Arial" w:ascii="Arial"/>
          <w:color w:val="222222"/>
          <w:sz w:val="15"/>
          <w:szCs w:val="15"/>
        </w:rPr>
      </w:pPr>
      <w:r>
        <w:rPr>
          <w:rFonts w:cs="Arial" w:eastAsia="Times New Roman" w:hAnsi="Arial" w:ascii="Arial"/>
          <w:color w:val="222222"/>
          <w:sz w:val="15"/>
          <w:szCs w:val="15"/>
        </w:rPr>
        <w:t>Rješenjem stečajnog suca ovog Suda br. St-</w:t>
      </w:r>
      <w:r w:rsidR="001136D2">
        <w:rPr>
          <w:rFonts w:cs="Arial" w:eastAsia="Times New Roman" w:hAnsi="Arial" w:ascii="Arial"/>
          <w:color w:val="222222"/>
          <w:sz w:val="15"/>
          <w:szCs w:val="15"/>
        </w:rPr>
        <w:t>377</w:t>
      </w:r>
      <w:r>
        <w:rPr>
          <w:rFonts w:cs="Arial" w:eastAsia="Times New Roman" w:hAnsi="Arial" w:ascii="Arial"/>
          <w:color w:val="222222"/>
          <w:sz w:val="15"/>
          <w:szCs w:val="15"/>
        </w:rPr>
        <w:t xml:space="preserve">/2012- od  </w:t>
      </w:r>
      <w:r w:rsidR="001136D2">
        <w:rPr>
          <w:rFonts w:cs="Arial" w:eastAsia="Times New Roman" w:hAnsi="Arial" w:ascii="Arial"/>
          <w:color w:val="222222"/>
          <w:sz w:val="15"/>
          <w:szCs w:val="15"/>
        </w:rPr>
        <w:t xml:space="preserve">11. veljače </w:t>
      </w:r>
      <w:r>
        <w:rPr>
          <w:rFonts w:cs="Arial" w:eastAsia="Times New Roman" w:hAnsi="Arial" w:ascii="Arial"/>
          <w:color w:val="222222"/>
          <w:sz w:val="15"/>
          <w:szCs w:val="15"/>
        </w:rPr>
        <w:t xml:space="preserve"> 201</w:t>
      </w:r>
      <w:r w:rsidR="001136D2">
        <w:rPr>
          <w:rFonts w:cs="Arial" w:eastAsia="Times New Roman" w:hAnsi="Arial" w:ascii="Arial"/>
          <w:color w:val="222222"/>
          <w:sz w:val="15"/>
          <w:szCs w:val="15"/>
        </w:rPr>
        <w:t>3</w:t>
      </w:r>
      <w:r>
        <w:rPr>
          <w:rFonts w:cs="Arial" w:eastAsia="Times New Roman" w:hAnsi="Arial" w:ascii="Arial"/>
          <w:color w:val="222222"/>
          <w:sz w:val="15"/>
          <w:szCs w:val="15"/>
        </w:rPr>
        <w:t>., otvoren je stečajni postupak nad dužnikom  .</w:t>
      </w:r>
    </w:p>
    <w:p w:rsidRDefault="003E5834" w:rsidP="003E5834" w:rsidR="003E5834">
      <w:pPr>
        <w:shd w:fill="FFFFFF" w:color="auto" w:val="clear"/>
        <w:spacing w:after="0"/>
        <w:ind w:firstLine="708"/>
        <w:jc w:val="both"/>
        <w:rPr>
          <w:rFonts w:cs="Arial" w:eastAsia="Times New Roman" w:hAnsi="Arial" w:ascii="Arial"/>
          <w:color w:val="222222"/>
          <w:sz w:val="15"/>
          <w:szCs w:val="15"/>
        </w:rPr>
      </w:pPr>
      <w:r>
        <w:rPr>
          <w:rFonts w:cs="Arial" w:eastAsia="Times New Roman" w:hAnsi="Arial" w:ascii="Arial"/>
          <w:color w:val="222222"/>
          <w:sz w:val="15"/>
          <w:szCs w:val="15"/>
        </w:rPr>
        <w:t>Stečajni upravitelj  Milan N</w:t>
      </w:r>
      <w:r w:rsidR="001D4935">
        <w:rPr>
          <w:rFonts w:cs="Arial" w:eastAsia="Times New Roman" w:hAnsi="Arial" w:ascii="Arial"/>
          <w:color w:val="222222"/>
          <w:sz w:val="15"/>
          <w:szCs w:val="15"/>
        </w:rPr>
        <w:t>a</w:t>
      </w:r>
      <w:r>
        <w:rPr>
          <w:rFonts w:cs="Arial" w:eastAsia="Times New Roman" w:hAnsi="Arial" w:ascii="Arial"/>
          <w:color w:val="222222"/>
          <w:sz w:val="15"/>
          <w:szCs w:val="15"/>
        </w:rPr>
        <w:t xml:space="preserve">kić iz Pakraca je tijekom ovog stečajnog postupka ispitao sve prijavljene tražbine te </w:t>
      </w:r>
      <w:r>
        <w:rPr>
          <w:rFonts w:cs="Arial" w:eastAsia="Times New Roman" w:hAnsi="Arial" w:ascii="Arial"/>
          <w:b/>
          <w:color w:val="222222"/>
          <w:sz w:val="15"/>
          <w:szCs w:val="15"/>
        </w:rPr>
        <w:t xml:space="preserve">unovčio  </w:t>
      </w:r>
      <w:r>
        <w:rPr>
          <w:rFonts w:cs="Arial" w:eastAsia="Times New Roman" w:hAnsi="Arial" w:ascii="Arial"/>
          <w:color w:val="222222"/>
          <w:sz w:val="15"/>
          <w:szCs w:val="15"/>
        </w:rPr>
        <w:t>imovinu koja ulazi u stečajnu masu dužnika.</w:t>
      </w:r>
    </w:p>
    <w:p w:rsidRDefault="003E5834" w:rsidP="003E5834" w:rsidR="003E5834">
      <w:pPr>
        <w:shd w:fill="FFFFFF" w:color="auto" w:val="clear"/>
        <w:spacing w:after="0"/>
        <w:ind w:firstLine="708"/>
        <w:jc w:val="both"/>
        <w:rPr>
          <w:rFonts w:cs="Arial" w:eastAsia="Times New Roman" w:hAnsi="Arial" w:ascii="Arial"/>
          <w:color w:val="222222"/>
          <w:sz w:val="15"/>
          <w:szCs w:val="15"/>
        </w:rPr>
      </w:pPr>
      <w:r>
        <w:rPr>
          <w:rFonts w:cs="Arial" w:eastAsia="Times New Roman" w:hAnsi="Arial" w:ascii="Arial"/>
          <w:color w:val="222222"/>
          <w:sz w:val="15"/>
          <w:szCs w:val="15"/>
        </w:rPr>
        <w:t xml:space="preserve">Nakon što je stečajni upravitelj okončao unovčenje stečajne mase, rješenjem br. St- </w:t>
      </w:r>
      <w:r w:rsidR="001D4935">
        <w:rPr>
          <w:rFonts w:cs="Arial" w:eastAsia="Times New Roman" w:hAnsi="Arial" w:ascii="Arial"/>
          <w:color w:val="222222"/>
          <w:sz w:val="15"/>
          <w:szCs w:val="15"/>
        </w:rPr>
        <w:t>377</w:t>
      </w:r>
      <w:r>
        <w:rPr>
          <w:rFonts w:cs="Arial" w:eastAsia="Times New Roman" w:hAnsi="Arial" w:ascii="Arial"/>
          <w:color w:val="222222"/>
          <w:sz w:val="15"/>
          <w:szCs w:val="15"/>
        </w:rPr>
        <w:t xml:space="preserve"> /2012-  od </w:t>
      </w:r>
      <w:r w:rsidR="001D4935">
        <w:rPr>
          <w:rFonts w:cs="Arial" w:eastAsia="Times New Roman" w:hAnsi="Arial" w:ascii="Arial"/>
          <w:color w:val="222222"/>
          <w:sz w:val="15"/>
          <w:szCs w:val="15"/>
        </w:rPr>
        <w:t xml:space="preserve"> 31. Kolovoza </w:t>
      </w:r>
      <w:r>
        <w:rPr>
          <w:rFonts w:cs="Arial" w:eastAsia="Times New Roman" w:hAnsi="Arial" w:ascii="Arial"/>
          <w:color w:val="222222"/>
          <w:sz w:val="15"/>
          <w:szCs w:val="15"/>
        </w:rPr>
        <w:t>2016., stečajni sudac je dala suglasnost na predloženu završnu diobu, te je održano završno ročište dana  19. Listopada 2016.</w:t>
      </w:r>
    </w:p>
    <w:p w:rsidRDefault="003E5834" w:rsidP="003E5834" w:rsidR="003E5834">
      <w:pPr>
        <w:shd w:fill="FFFFFF" w:color="auto" w:val="clear"/>
        <w:spacing w:after="0"/>
        <w:ind w:firstLine="708"/>
        <w:jc w:val="both"/>
        <w:rPr>
          <w:rFonts w:cs="Arial" w:eastAsia="Times New Roman" w:hAnsi="Arial" w:ascii="Arial"/>
          <w:color w:val="222222"/>
          <w:sz w:val="15"/>
          <w:szCs w:val="15"/>
        </w:rPr>
      </w:pPr>
      <w:r>
        <w:rPr>
          <w:rFonts w:cs="Arial" w:eastAsia="Times New Roman" w:hAnsi="Arial" w:ascii="Arial"/>
          <w:color w:val="222222"/>
          <w:sz w:val="15"/>
          <w:szCs w:val="15"/>
        </w:rPr>
        <w:t>Na ročištu se raspravljalo o završnom računu stečajnog upravitelja kojeg je stečajni sudac ispitala i potvrdila sukladno čl. 31 st. 2 Stečajnog zakona (NN br. 44/96, 29/99, 129/00, 123/03, 82/06, 16/10, 25/12, 133/12, dalje SZ).                                     </w:t>
      </w:r>
      <w:r>
        <w:rPr>
          <w:rFonts w:cs="Arial" w:eastAsia="Times New Roman" w:hAnsi="Arial" w:ascii="Arial"/>
          <w:color w:val="222222"/>
          <w:sz w:val="15"/>
        </w:rPr>
        <w:t> </w:t>
      </w:r>
    </w:p>
    <w:p w:rsidRDefault="003E5834" w:rsidP="003E5834" w:rsidR="003E5834">
      <w:pPr>
        <w:shd w:fill="FFFFFF" w:color="auto" w:val="clear"/>
        <w:spacing w:after="0"/>
        <w:ind w:firstLine="708"/>
        <w:jc w:val="both"/>
        <w:rPr>
          <w:rFonts w:cs="Arial" w:eastAsia="Times New Roman" w:hAnsi="Arial" w:ascii="Arial"/>
          <w:color w:val="222222"/>
          <w:sz w:val="15"/>
          <w:szCs w:val="15"/>
        </w:rPr>
      </w:pPr>
      <w:r>
        <w:rPr>
          <w:rFonts w:cs="Arial" w:eastAsia="Times New Roman" w:hAnsi="Arial" w:ascii="Arial"/>
          <w:color w:val="222222"/>
          <w:sz w:val="15"/>
          <w:szCs w:val="15"/>
        </w:rPr>
        <w:t>Na održanom ročištu stečajni vjerovnici nisu podnosili prigovore na završni račun stečajnog upravitelja niti su u zakonskom roku prigovarali završnom popisu koji je bio izložen u sudskoj pisarnici 30 dana prije završnog ročišta.</w:t>
      </w:r>
    </w:p>
    <w:p w:rsidRDefault="003E5834" w:rsidP="003E5834" w:rsidR="003E5834">
      <w:pPr>
        <w:shd w:fill="FFFFFF" w:color="auto" w:val="clear"/>
        <w:spacing w:after="0"/>
        <w:ind w:firstLine="708"/>
        <w:jc w:val="both"/>
        <w:rPr>
          <w:rFonts w:cs="Arial" w:eastAsia="Times New Roman" w:hAnsi="Arial" w:ascii="Arial"/>
          <w:color w:val="222222"/>
          <w:sz w:val="15"/>
          <w:szCs w:val="15"/>
        </w:rPr>
      </w:pPr>
      <w:r>
        <w:rPr>
          <w:rFonts w:cs="Arial" w:eastAsia="Times New Roman" w:hAnsi="Arial" w:ascii="Arial"/>
          <w:color w:val="222222"/>
          <w:sz w:val="15"/>
          <w:szCs w:val="15"/>
        </w:rPr>
        <w:t xml:space="preserve">Nakon obavljenog glasovanja  na  završnom ročištu </w:t>
      </w:r>
      <w:r w:rsidR="001D4935">
        <w:rPr>
          <w:rFonts w:cs="Arial" w:eastAsia="Times New Roman" w:hAnsi="Arial" w:ascii="Arial"/>
          <w:color w:val="222222"/>
          <w:sz w:val="15"/>
          <w:szCs w:val="15"/>
        </w:rPr>
        <w:t xml:space="preserve"> vjerovnici </w:t>
      </w:r>
      <w:r>
        <w:rPr>
          <w:rFonts w:cs="Arial" w:eastAsia="Times New Roman" w:hAnsi="Arial" w:ascii="Arial"/>
          <w:color w:val="222222"/>
          <w:sz w:val="15"/>
          <w:szCs w:val="15"/>
        </w:rPr>
        <w:t xml:space="preserve">su jednoglasno </w:t>
      </w:r>
      <w:r w:rsidR="001D4935">
        <w:rPr>
          <w:rFonts w:cs="Arial" w:eastAsia="Times New Roman" w:hAnsi="Arial" w:ascii="Arial"/>
          <w:color w:val="222222"/>
          <w:sz w:val="15"/>
          <w:szCs w:val="15"/>
        </w:rPr>
        <w:t xml:space="preserve"> donijeli odluku o prihvaćanju završnog izvješća stečajnog upravitelja i o prihvaćanju završnog popisa stečajnog upravitelja,</w:t>
      </w:r>
      <w:r>
        <w:rPr>
          <w:rFonts w:cs="Arial" w:eastAsia="Times New Roman" w:hAnsi="Arial" w:ascii="Arial"/>
          <w:color w:val="222222"/>
          <w:sz w:val="15"/>
          <w:szCs w:val="15"/>
        </w:rPr>
        <w:t xml:space="preserve"> a prema kojem se od ostvarenog iznosa raspoloživog za diobu od </w:t>
      </w:r>
      <w:r w:rsidR="001D4935">
        <w:rPr>
          <w:rFonts w:cs="Arial" w:eastAsia="Times New Roman" w:hAnsi="Arial" w:ascii="Arial"/>
          <w:color w:val="222222"/>
          <w:sz w:val="15"/>
          <w:szCs w:val="15"/>
        </w:rPr>
        <w:t xml:space="preserve"> 1.783.000,00 </w:t>
      </w:r>
      <w:r>
        <w:rPr>
          <w:rFonts w:cs="Arial" w:eastAsia="Times New Roman" w:hAnsi="Arial" w:ascii="Arial"/>
          <w:color w:val="222222"/>
          <w:sz w:val="15"/>
          <w:szCs w:val="15"/>
        </w:rPr>
        <w:t xml:space="preserve">kn, vjerovnici prvog višeg isplatnog reda  namiruju u visini </w:t>
      </w:r>
      <w:r w:rsidR="001D4935">
        <w:rPr>
          <w:rFonts w:cs="Arial" w:eastAsia="Times New Roman" w:hAnsi="Arial" w:ascii="Arial"/>
          <w:color w:val="222222"/>
          <w:sz w:val="15"/>
          <w:szCs w:val="15"/>
        </w:rPr>
        <w:t>od 14.9285</w:t>
      </w:r>
      <w:r>
        <w:rPr>
          <w:rFonts w:cs="Arial" w:eastAsia="Times New Roman" w:hAnsi="Arial" w:ascii="Arial"/>
          <w:color w:val="222222"/>
          <w:sz w:val="15"/>
          <w:szCs w:val="15"/>
        </w:rPr>
        <w:t xml:space="preserve"> % ukupno utvrđenih tražbina.</w:t>
      </w:r>
    </w:p>
    <w:p w:rsidRDefault="003E5834" w:rsidP="001D4935" w:rsidR="003E5834">
      <w:pPr>
        <w:shd w:fill="FFFFFF" w:color="auto" w:val="clear"/>
        <w:spacing w:after="0"/>
        <w:ind w:firstLine="708"/>
        <w:jc w:val="both"/>
        <w:rPr>
          <w:rFonts w:cs="Arial" w:eastAsia="Times New Roman" w:hAnsi="Arial" w:ascii="Arial"/>
          <w:color w:val="222222"/>
          <w:sz w:val="15"/>
          <w:szCs w:val="15"/>
        </w:rPr>
      </w:pPr>
      <w:r>
        <w:rPr>
          <w:rFonts w:cs="Arial" w:eastAsia="Times New Roman" w:hAnsi="Arial" w:ascii="Arial"/>
          <w:color w:val="222222"/>
          <w:sz w:val="15"/>
          <w:szCs w:val="15"/>
        </w:rPr>
        <w:t> Stoga  je prihvaćena završna dioba stečajne mase prema predloženom popisu</w:t>
      </w:r>
      <w:r w:rsidR="001D4935">
        <w:rPr>
          <w:rFonts w:cs="Arial" w:eastAsia="Times New Roman" w:hAnsi="Arial" w:ascii="Arial"/>
          <w:color w:val="222222"/>
          <w:sz w:val="15"/>
          <w:szCs w:val="15"/>
        </w:rPr>
        <w:t xml:space="preserve"> stečajnog upravitelja </w:t>
      </w:r>
      <w:r>
        <w:rPr>
          <w:rFonts w:cs="Arial" w:eastAsia="Times New Roman" w:hAnsi="Arial" w:ascii="Arial"/>
          <w:color w:val="222222"/>
          <w:sz w:val="15"/>
          <w:szCs w:val="15"/>
        </w:rPr>
        <w:t xml:space="preserve"> po kome se iz raspoloživih sredstava nakon podmirenja svih troškova i obveze stečajne mase, vjerovnici prvog višeg isplatnog reda namiruju u visini </w:t>
      </w:r>
      <w:r w:rsidR="001D4935">
        <w:rPr>
          <w:rFonts w:cs="Arial" w:eastAsia="Times New Roman" w:hAnsi="Arial" w:ascii="Arial"/>
          <w:color w:val="222222"/>
          <w:sz w:val="15"/>
          <w:szCs w:val="15"/>
        </w:rPr>
        <w:t xml:space="preserve">14.9285 % </w:t>
      </w:r>
      <w:r>
        <w:rPr>
          <w:rFonts w:cs="Arial" w:eastAsia="Times New Roman" w:hAnsi="Arial" w:ascii="Arial"/>
          <w:color w:val="222222"/>
          <w:sz w:val="15"/>
          <w:szCs w:val="15"/>
        </w:rPr>
        <w:t xml:space="preserve"> utvrđenih tražbina.</w:t>
      </w:r>
    </w:p>
    <w:p w:rsidRDefault="003E5834" w:rsidP="003E5834" w:rsidR="003E5834">
      <w:pPr>
        <w:shd w:fill="FFFFFF" w:color="auto" w:val="clear"/>
        <w:spacing w:after="0"/>
        <w:ind w:firstLine="708"/>
        <w:jc w:val="both"/>
        <w:rPr>
          <w:rFonts w:cs="Arial" w:eastAsia="Times New Roman" w:hAnsi="Arial" w:ascii="Arial"/>
          <w:color w:val="222222"/>
          <w:sz w:val="15"/>
          <w:szCs w:val="15"/>
        </w:rPr>
      </w:pPr>
      <w:r>
        <w:rPr>
          <w:rFonts w:cs="Arial" w:eastAsia="Times New Roman" w:hAnsi="Arial" w:ascii="Arial"/>
          <w:color w:val="222222"/>
          <w:sz w:val="15"/>
          <w:szCs w:val="15"/>
        </w:rPr>
        <w:t xml:space="preserve">Stečajni upravitelj je nakon završnog ročišta svojim podneskom od 11.11.2016., izvijestio da je okončao završnu diobu namirenjem  dijela vjerovnika prvog višeg isplatnog reda prema usvojenom završnom popisu, da je namirio troškove stečajnog postupka, te obveze stečajne mase,  rezervirao novčani iznos za isplatu onih vjerovnika čije adrese i račune nije uspio pribaviti,  za iznos pretpostavljenog troška nagrade stečajnog upravitelja , te za ostale obveze stečajne mase koje dospijevaju do i nakon zaključenja stečajnog postupka,  a dana </w:t>
      </w:r>
      <w:r w:rsidR="001D4935">
        <w:rPr>
          <w:rFonts w:cs="Arial" w:eastAsia="Times New Roman" w:hAnsi="Arial" w:ascii="Arial"/>
          <w:color w:val="222222"/>
          <w:sz w:val="15"/>
          <w:szCs w:val="15"/>
        </w:rPr>
        <w:t xml:space="preserve">05. prosinaca </w:t>
      </w:r>
      <w:r>
        <w:rPr>
          <w:rFonts w:cs="Arial" w:eastAsia="Times New Roman" w:hAnsi="Arial" w:ascii="Arial"/>
          <w:color w:val="222222"/>
          <w:sz w:val="15"/>
          <w:szCs w:val="15"/>
        </w:rPr>
        <w:t xml:space="preserve"> na sud je dostavljen dokaz o namirenju onih vjerovnika I višeg isplatnog reda za koje nije izvršena rezervacija</w:t>
      </w:r>
      <w:r w:rsidR="001D4935">
        <w:rPr>
          <w:rFonts w:cs="Arial" w:eastAsia="Times New Roman" w:hAnsi="Arial" w:ascii="Arial"/>
          <w:color w:val="222222"/>
          <w:sz w:val="15"/>
          <w:szCs w:val="15"/>
        </w:rPr>
        <w:t xml:space="preserve"> (isplatne liste) </w:t>
      </w:r>
      <w:r>
        <w:rPr>
          <w:rFonts w:cs="Arial" w:eastAsia="Times New Roman" w:hAnsi="Arial" w:ascii="Arial"/>
          <w:color w:val="222222"/>
          <w:sz w:val="15"/>
          <w:szCs w:val="15"/>
        </w:rPr>
        <w:t>, pa je iz tih razloga valjalo  odlučiti kao u izreci ovog rješenja na temelju čl. 196 SZ-a.</w:t>
      </w:r>
    </w:p>
    <w:p w:rsidRDefault="003E5834" w:rsidP="003E5834" w:rsidR="003E5834">
      <w:pPr>
        <w:shd w:fill="FFFFFF" w:color="auto" w:val="clear"/>
        <w:spacing w:after="0"/>
        <w:ind w:firstLine="708"/>
        <w:jc w:val="both"/>
        <w:rPr>
          <w:rFonts w:cs="Arial" w:eastAsia="Times New Roman" w:hAnsi="Arial" w:ascii="Arial"/>
          <w:color w:val="222222"/>
          <w:sz w:val="15"/>
          <w:szCs w:val="15"/>
        </w:rPr>
      </w:pPr>
      <w:r>
        <w:rPr>
          <w:rFonts w:cs="Arial" w:eastAsia="Times New Roman" w:hAnsi="Arial" w:ascii="Arial"/>
          <w:color w:val="222222"/>
          <w:sz w:val="15"/>
          <w:szCs w:val="15"/>
        </w:rPr>
        <w:t>.</w:t>
      </w:r>
    </w:p>
    <w:p w:rsidRDefault="003E5834" w:rsidP="003E5834" w:rsidR="003E5834">
      <w:pPr>
        <w:shd w:fill="FFFFFF" w:color="auto" w:val="clear"/>
        <w:spacing w:after="0"/>
        <w:jc w:val="both"/>
        <w:rPr>
          <w:rFonts w:cs="Arial" w:eastAsia="Times New Roman" w:hAnsi="Arial" w:ascii="Arial"/>
          <w:color w:val="222222"/>
          <w:sz w:val="15"/>
          <w:szCs w:val="15"/>
        </w:rPr>
      </w:pPr>
      <w:r>
        <w:rPr>
          <w:rFonts w:cs="Arial" w:eastAsia="Times New Roman" w:hAnsi="Arial" w:ascii="Arial"/>
          <w:color w:val="222222"/>
          <w:sz w:val="15"/>
          <w:szCs w:val="15"/>
        </w:rPr>
        <w:t> </w:t>
      </w:r>
    </w:p>
    <w:p w:rsidRDefault="003E5834" w:rsidP="003E5834" w:rsidR="003E5834">
      <w:pPr>
        <w:shd w:fill="FFFFFF" w:color="auto" w:val="clear"/>
        <w:spacing w:after="0"/>
        <w:ind w:firstLine="708"/>
        <w:jc w:val="both"/>
        <w:rPr>
          <w:rFonts w:cs="Arial" w:eastAsia="Times New Roman" w:hAnsi="Arial" w:ascii="Arial"/>
          <w:color w:val="222222"/>
          <w:sz w:val="15"/>
          <w:szCs w:val="15"/>
        </w:rPr>
      </w:pPr>
      <w:r>
        <w:rPr>
          <w:rFonts w:cs="Arial" w:eastAsia="Times New Roman" w:hAnsi="Arial" w:ascii="Arial"/>
          <w:color w:val="222222"/>
          <w:sz w:val="15"/>
          <w:szCs w:val="15"/>
        </w:rPr>
        <w:t xml:space="preserve">U Slav. Brodu  </w:t>
      </w:r>
      <w:r w:rsidR="001D4935">
        <w:rPr>
          <w:rFonts w:cs="Arial" w:eastAsia="Times New Roman" w:hAnsi="Arial" w:ascii="Arial"/>
          <w:color w:val="222222"/>
          <w:sz w:val="15"/>
          <w:szCs w:val="15"/>
        </w:rPr>
        <w:t>12</w:t>
      </w:r>
      <w:r>
        <w:rPr>
          <w:rFonts w:cs="Arial" w:eastAsia="Times New Roman" w:hAnsi="Arial" w:ascii="Arial"/>
          <w:color w:val="222222"/>
          <w:sz w:val="15"/>
          <w:szCs w:val="15"/>
        </w:rPr>
        <w:t>. prosinaca 2016.</w:t>
      </w:r>
    </w:p>
    <w:p w:rsidRDefault="003E5834" w:rsidP="003E5834" w:rsidR="003E5834">
      <w:pPr>
        <w:shd w:fill="FFFFFF" w:color="auto" w:val="clear"/>
        <w:spacing w:after="0"/>
        <w:jc w:val="both"/>
        <w:rPr>
          <w:rFonts w:cs="Arial" w:eastAsia="Times New Roman" w:hAnsi="Arial" w:ascii="Arial"/>
          <w:color w:val="222222"/>
          <w:sz w:val="15"/>
          <w:szCs w:val="15"/>
        </w:rPr>
      </w:pPr>
      <w:r>
        <w:rPr>
          <w:rFonts w:cs="Arial" w:eastAsia="Times New Roman" w:hAnsi="Arial" w:ascii="Arial"/>
          <w:color w:val="222222"/>
          <w:sz w:val="15"/>
          <w:szCs w:val="15"/>
        </w:rPr>
        <w:t>                                                                                               STEČAJNI SUDAC:</w:t>
      </w:r>
    </w:p>
    <w:p w:rsidRDefault="003E5834" w:rsidP="003E5834" w:rsidR="003E5834">
      <w:pPr>
        <w:spacing w:after="0"/>
        <w:jc w:val="both"/>
        <w:rPr>
          <w:rFonts w:cs="Times New Roman" w:eastAsia="Times New Roman"/>
          <w:color w:val="500050"/>
          <w:shd w:fill="FFFFFF" w:color="auto" w:val="clear"/>
        </w:rPr>
      </w:pPr>
      <w:r>
        <w:rPr>
          <w:rFonts w:cs="Times New Roman" w:eastAsia="Times New Roman"/>
          <w:color w:val="500050"/>
          <w:shd w:fill="FFFFFF" w:color="auto" w:val="clear"/>
        </w:rPr>
        <w:t> </w:t>
      </w:r>
    </w:p>
    <w:p w:rsidRDefault="003E5834" w:rsidP="003E5834" w:rsidR="003E5834">
      <w:pPr>
        <w:spacing w:after="0"/>
        <w:jc w:val="both"/>
        <w:rPr>
          <w:rFonts w:cs="Times New Roman" w:eastAsia="Times New Roman"/>
          <w:color w:val="500050"/>
          <w:shd w:fill="FFFFFF" w:color="auto" w:val="clear"/>
        </w:rPr>
      </w:pPr>
      <w:r>
        <w:rPr>
          <w:rFonts w:cs="Times New Roman" w:eastAsia="Times New Roman"/>
          <w:color w:val="500050"/>
          <w:shd w:fill="FFFFFF" w:color="auto" w:val="clear"/>
        </w:rPr>
        <w:t>                                                                                             Daniela Martini Maoduš</w:t>
      </w:r>
    </w:p>
    <w:p w:rsidRDefault="003E5834" w:rsidP="003E5834" w:rsidR="003E5834">
      <w:pPr>
        <w:spacing w:after="0"/>
        <w:jc w:val="both"/>
        <w:rPr>
          <w:rFonts w:cs="Times New Roman" w:eastAsia="Times New Roman"/>
          <w:color w:val="500050"/>
          <w:shd w:fill="FFFFFF" w:color="auto" w:val="clear"/>
        </w:rPr>
      </w:pPr>
      <w:r>
        <w:rPr>
          <w:rFonts w:cs="Times New Roman" w:eastAsia="Times New Roman"/>
          <w:color w:val="500050"/>
          <w:shd w:fill="FFFFFF" w:color="auto" w:val="clear"/>
        </w:rPr>
        <w:t> </w:t>
      </w:r>
    </w:p>
    <w:p w:rsidRDefault="003E5834" w:rsidP="003E5834" w:rsidR="003E5834">
      <w:pPr>
        <w:spacing w:after="0"/>
        <w:jc w:val="both"/>
        <w:rPr>
          <w:rFonts w:cs="Times New Roman" w:eastAsia="Times New Roman"/>
          <w:color w:val="500050"/>
          <w:shd w:fill="FFFFFF" w:color="auto" w:val="clear"/>
        </w:rPr>
      </w:pPr>
      <w:r>
        <w:rPr>
          <w:rFonts w:cs="Times New Roman" w:eastAsia="Times New Roman"/>
          <w:color w:val="500050"/>
          <w:sz w:val="16"/>
          <w:szCs w:val="16"/>
          <w:shd w:fill="FFFFFF" w:color="auto" w:val="clear"/>
        </w:rPr>
        <w:t>NAPUTAK O PRAVNOM LIJEKU:</w:t>
      </w:r>
    </w:p>
    <w:p w:rsidRDefault="003E5834" w:rsidP="003E5834" w:rsidR="003E5834">
      <w:pPr>
        <w:shd w:fill="FFFFFF" w:color="auto" w:val="clear"/>
        <w:spacing w:after="0"/>
        <w:jc w:val="both"/>
        <w:rPr>
          <w:rFonts w:cs="Arial" w:eastAsia="Times New Roman" w:hAnsi="Arial" w:ascii="Arial"/>
          <w:color w:val="222222"/>
          <w:sz w:val="15"/>
          <w:szCs w:val="15"/>
        </w:rPr>
      </w:pPr>
      <w:r>
        <w:rPr>
          <w:rFonts w:cs="Arial" w:eastAsia="Times New Roman" w:hAnsi="Arial" w:ascii="Arial"/>
          <w:color w:val="222222"/>
          <w:sz w:val="16"/>
          <w:szCs w:val="16"/>
        </w:rPr>
        <w:t>Protiv ovog rješenja može se izjaviti žalba u roku</w:t>
      </w:r>
    </w:p>
    <w:p w:rsidRDefault="003E5834" w:rsidP="003E5834" w:rsidR="003E5834">
      <w:pPr>
        <w:shd w:fill="FFFFFF" w:color="auto" w:val="clear"/>
        <w:spacing w:after="0"/>
        <w:jc w:val="both"/>
        <w:rPr>
          <w:rFonts w:cs="Arial" w:eastAsia="Times New Roman" w:hAnsi="Arial" w:ascii="Arial"/>
          <w:color w:val="222222"/>
          <w:sz w:val="15"/>
          <w:szCs w:val="15"/>
        </w:rPr>
      </w:pPr>
      <w:r>
        <w:rPr>
          <w:rFonts w:cs="Arial" w:eastAsia="Times New Roman" w:hAnsi="Arial" w:ascii="Arial"/>
          <w:color w:val="222222"/>
          <w:sz w:val="16"/>
          <w:szCs w:val="16"/>
        </w:rPr>
        <w:lastRenderedPageBreak/>
        <w:t>od 8 dana od dana objave  na E oglasnoj ploči s tim da</w:t>
      </w:r>
    </w:p>
    <w:p w:rsidRDefault="003E5834" w:rsidP="003E5834" w:rsidR="003E5834">
      <w:pPr>
        <w:shd w:fill="FFFFFF" w:color="auto" w:val="clear"/>
        <w:spacing w:after="0"/>
        <w:jc w:val="both"/>
        <w:rPr>
          <w:rFonts w:cs="Arial" w:eastAsia="Times New Roman" w:hAnsi="Arial" w:ascii="Arial"/>
          <w:color w:val="222222"/>
          <w:sz w:val="15"/>
          <w:szCs w:val="15"/>
        </w:rPr>
      </w:pPr>
      <w:r>
        <w:rPr>
          <w:rFonts w:cs="Arial" w:eastAsia="Times New Roman" w:hAnsi="Arial" w:ascii="Arial"/>
          <w:color w:val="222222"/>
          <w:sz w:val="16"/>
          <w:szCs w:val="16"/>
        </w:rPr>
        <w:t>rok za žalbu počinje teći protekom osmog dana od dana objave.</w:t>
      </w:r>
    </w:p>
    <w:p w:rsidRDefault="003E5834" w:rsidP="003E5834" w:rsidR="003E5834">
      <w:pPr>
        <w:shd w:fill="FFFFFF" w:color="auto" w:val="clear"/>
        <w:spacing w:after="0"/>
        <w:jc w:val="both"/>
        <w:rPr>
          <w:rFonts w:cs="Arial" w:eastAsia="Times New Roman" w:hAnsi="Arial" w:ascii="Arial"/>
          <w:color w:val="222222"/>
          <w:sz w:val="15"/>
          <w:szCs w:val="15"/>
        </w:rPr>
      </w:pPr>
      <w:r>
        <w:rPr>
          <w:rFonts w:cs="Arial" w:eastAsia="Times New Roman" w:hAnsi="Arial" w:ascii="Arial"/>
          <w:color w:val="222222"/>
          <w:sz w:val="15"/>
          <w:szCs w:val="15"/>
        </w:rPr>
        <w:t> </w:t>
      </w:r>
    </w:p>
    <w:p w:rsidRDefault="003E5834" w:rsidP="003E5834" w:rsidR="003E5834">
      <w:pPr>
        <w:shd w:fill="FFFFFF" w:color="auto" w:val="clear"/>
        <w:spacing w:after="0"/>
        <w:jc w:val="both"/>
        <w:rPr>
          <w:rFonts w:cs="Arial" w:eastAsia="Times New Roman" w:hAnsi="Arial" w:ascii="Arial"/>
          <w:color w:val="222222"/>
          <w:sz w:val="15"/>
          <w:szCs w:val="15"/>
        </w:rPr>
      </w:pPr>
      <w:r>
        <w:rPr>
          <w:rFonts w:cs="Arial" w:eastAsia="Times New Roman" w:hAnsi="Arial" w:ascii="Arial"/>
          <w:color w:val="222222"/>
          <w:sz w:val="15"/>
          <w:szCs w:val="15"/>
        </w:rPr>
        <w:t> </w:t>
      </w:r>
    </w:p>
    <w:p w:rsidRDefault="003E5834" w:rsidP="003E5834" w:rsidR="003E5834">
      <w:pPr>
        <w:shd w:fill="FFFFFF" w:color="auto" w:val="clear"/>
        <w:spacing w:after="0"/>
        <w:jc w:val="both"/>
        <w:rPr>
          <w:rFonts w:cs="Arial" w:eastAsia="Times New Roman" w:hAnsi="Arial" w:ascii="Arial"/>
          <w:color w:val="222222"/>
          <w:sz w:val="15"/>
          <w:szCs w:val="15"/>
        </w:rPr>
      </w:pPr>
      <w:r>
        <w:rPr>
          <w:rFonts w:cs="Arial" w:eastAsia="Times New Roman" w:hAnsi="Arial" w:ascii="Arial"/>
          <w:color w:val="222222"/>
          <w:sz w:val="15"/>
          <w:szCs w:val="15"/>
        </w:rPr>
        <w:t>Dostaviti putem e oglasne ploče</w:t>
      </w:r>
    </w:p>
    <w:p w:rsidRDefault="003E5834" w:rsidP="003E5834" w:rsidR="007658AE">
      <w:pPr>
        <w:shd w:fill="FFFFFF" w:color="auto" w:val="clear"/>
        <w:spacing w:after="0"/>
        <w:jc w:val="both"/>
        <w:rPr>
          <w:rFonts w:cs="Arial" w:eastAsia="Times New Roman" w:hAnsi="Arial" w:ascii="Arial"/>
          <w:color w:val="222222"/>
          <w:sz w:val="15"/>
          <w:szCs w:val="15"/>
        </w:rPr>
      </w:pPr>
      <w:r>
        <w:rPr>
          <w:rFonts w:cs="Arial" w:eastAsia="Times New Roman" w:hAnsi="Arial" w:ascii="Arial"/>
          <w:color w:val="222222"/>
          <w:sz w:val="15"/>
          <w:szCs w:val="15"/>
        </w:rPr>
        <w:t>- skenirati i na eOglasnu ploču objaviti</w:t>
      </w:r>
      <w:r w:rsidR="007658AE">
        <w:rPr>
          <w:rFonts w:cs="Arial" w:eastAsia="Times New Roman" w:hAnsi="Arial" w:ascii="Arial"/>
          <w:color w:val="222222"/>
          <w:sz w:val="15"/>
          <w:szCs w:val="15"/>
        </w:rPr>
        <w:t xml:space="preserve"> i </w:t>
      </w:r>
      <w:r>
        <w:rPr>
          <w:rFonts w:cs="Arial" w:eastAsia="Times New Roman" w:hAnsi="Arial" w:ascii="Arial"/>
          <w:color w:val="222222"/>
          <w:sz w:val="15"/>
          <w:szCs w:val="15"/>
        </w:rPr>
        <w:t xml:space="preserve"> </w:t>
      </w:r>
      <w:r w:rsidR="001D4935">
        <w:rPr>
          <w:rFonts w:cs="Arial" w:eastAsia="Times New Roman" w:hAnsi="Arial" w:ascii="Arial"/>
          <w:color w:val="222222"/>
          <w:sz w:val="15"/>
          <w:szCs w:val="15"/>
        </w:rPr>
        <w:t xml:space="preserve"> izvješće</w:t>
      </w:r>
      <w:r w:rsidR="007658AE">
        <w:rPr>
          <w:rFonts w:cs="Arial" w:eastAsia="Times New Roman" w:hAnsi="Arial" w:ascii="Arial"/>
          <w:color w:val="222222"/>
          <w:sz w:val="15"/>
          <w:szCs w:val="15"/>
        </w:rPr>
        <w:t xml:space="preserve"> </w:t>
      </w:r>
      <w:r>
        <w:rPr>
          <w:rFonts w:cs="Arial" w:eastAsia="Times New Roman" w:hAnsi="Arial" w:ascii="Arial"/>
          <w:color w:val="222222"/>
          <w:sz w:val="15"/>
          <w:szCs w:val="15"/>
        </w:rPr>
        <w:t>stečajn</w:t>
      </w:r>
      <w:r w:rsidR="001D4935">
        <w:rPr>
          <w:rFonts w:cs="Arial" w:eastAsia="Times New Roman" w:hAnsi="Arial" w:ascii="Arial"/>
          <w:color w:val="222222"/>
          <w:sz w:val="15"/>
          <w:szCs w:val="15"/>
        </w:rPr>
        <w:t>og</w:t>
      </w:r>
      <w:r>
        <w:rPr>
          <w:rFonts w:cs="Arial" w:eastAsia="Times New Roman" w:hAnsi="Arial" w:ascii="Arial"/>
          <w:color w:val="222222"/>
          <w:sz w:val="15"/>
          <w:szCs w:val="15"/>
        </w:rPr>
        <w:t xml:space="preserve"> upravitelj</w:t>
      </w:r>
      <w:r w:rsidR="007658AE">
        <w:rPr>
          <w:rFonts w:cs="Arial" w:eastAsia="Times New Roman" w:hAnsi="Arial" w:ascii="Arial"/>
          <w:color w:val="222222"/>
          <w:sz w:val="15"/>
          <w:szCs w:val="15"/>
        </w:rPr>
        <w:t>a od 1. I 5. 12. 2016</w:t>
      </w:r>
      <w:r>
        <w:rPr>
          <w:rFonts w:cs="Arial" w:eastAsia="Times New Roman" w:hAnsi="Arial" w:ascii="Arial"/>
          <w:color w:val="222222"/>
          <w:sz w:val="15"/>
          <w:szCs w:val="15"/>
        </w:rPr>
        <w:t xml:space="preserve">. </w:t>
      </w:r>
    </w:p>
    <w:p w:rsidRDefault="003E5834" w:rsidP="003E5834" w:rsidR="003E5834">
      <w:pPr>
        <w:shd w:fill="FFFFFF" w:color="auto" w:val="clear"/>
        <w:spacing w:after="0"/>
        <w:jc w:val="both"/>
        <w:rPr>
          <w:rFonts w:cs="Arial" w:eastAsia="Times New Roman" w:hAnsi="Arial" w:ascii="Arial"/>
          <w:color w:val="222222"/>
          <w:sz w:val="15"/>
          <w:szCs w:val="15"/>
        </w:rPr>
      </w:pPr>
      <w:r>
        <w:rPr>
          <w:rFonts w:cs="Arial" w:eastAsia="Times New Roman" w:hAnsi="Arial" w:ascii="Arial"/>
          <w:color w:val="222222"/>
          <w:sz w:val="15"/>
          <w:szCs w:val="15"/>
        </w:rPr>
        <w:t>- po pravomoćnosti dostaviti registru</w:t>
      </w:r>
    </w:p>
    <w:p w:rsidRDefault="003E5834" w:rsidP="003E5834" w:rsidR="003E5834">
      <w:pPr>
        <w:shd w:fill="FFFFFF" w:color="auto" w:val="clear"/>
        <w:spacing w:after="0"/>
        <w:jc w:val="both"/>
        <w:rPr>
          <w:rFonts w:cs="Arial" w:eastAsia="Times New Roman" w:hAnsi="Arial" w:ascii="Arial"/>
          <w:color w:val="222222"/>
          <w:sz w:val="15"/>
          <w:szCs w:val="15"/>
        </w:rPr>
      </w:pPr>
      <w:r>
        <w:rPr>
          <w:rFonts w:cs="Arial" w:eastAsia="Times New Roman" w:hAnsi="Arial" w:ascii="Arial"/>
          <w:color w:val="222222"/>
          <w:sz w:val="15"/>
          <w:szCs w:val="15"/>
        </w:rPr>
        <w:t xml:space="preserve"> Spis u kal 17 dana</w:t>
      </w:r>
    </w:p>
    <w:p w:rsidRDefault="003E5834" w:rsidP="003E5834" w:rsidR="003E5834">
      <w:pPr>
        <w:rPr>
          <w:rFonts w:eastAsiaTheme="minorEastAsia" w:hAnsiTheme="minorHAnsi" w:asciiTheme="minorHAnsi"/>
          <w:sz w:val="22"/>
          <w:szCs w:val="22"/>
        </w:rPr>
      </w:pPr>
    </w:p>
    <w:p w:rsidRDefault="003E5834" w:rsidP="003E5834" w:rsidR="003E5834"/>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p w:rsidRDefault="00D705FE" w:rsidP="00D705FE" w:rsidR="00D705FE" w:rsidRPr="00D705FE">
      <w:bookmarkStart w:name="_GoBack" w:id="0"/>
      <w:bookmarkEnd w:id="0"/>
    </w:p>
    <w:sectPr w:rsidSect="0032366B" w:rsidR="00D705FE" w:rsidRPr="00D705FE">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591E" w:rsidP="00537B78" w:rsidR="007C591E">
      <w:r>
        <w:separator/>
      </w:r>
    </w:p>
  </w:endnote>
  <w:endnote w:id="0" w:type="continuationSeparator">
    <w:p w:rsidRDefault="007C591E" w:rsidP="00537B78" w:rsidR="007C59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591E" w:rsidP="00537B78" w:rsidR="007C591E">
      <w:r>
        <w:separator/>
      </w:r>
    </w:p>
  </w:footnote>
  <w:footnote w:id="0" w:type="continuationSeparator">
    <w:p w:rsidRDefault="007C591E" w:rsidP="00537B78" w:rsidR="007C59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6D2"/>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4935"/>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834"/>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658AE"/>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91E"/>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693"/>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05F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884"/>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13571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St-377/2012-556</izvorni_sadrzaj>
    <derivirana_varijabla naziv="DomainObject.Oznaka_1">St-377/2012-556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izvorni_sadrzaj>
    <derivirana_varijabla naziv="DomainObject.Predmet.Broj_1">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2012.</izvorni_sadrzaj>
    <derivirana_varijabla naziv="DomainObject.Predmet.DatumOsnivanja_1">8.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St-377/2012</izvorni_sadrzaj>
    <derivirana_varijabla naziv="DomainObject.Predmet.OznakaBroj_1">St-377/2012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XI DIO I XII KOD SUTKINJE</izvorni_sadrzaj>
    <derivirana_varijabla naziv="DomainObject.Predmet.PrimjedbaSuca_1">XI DIO I XII KOD SUTKINJE</derivirana_varijabla>
  </DomainObject.Predmet.PrimjedbaSuca>
  <DomainObject.Predmet.PrimjedbaUpisnicara>
    <izvorni_sadrzaj/>
    <derivirana_varijabla naziv="DomainObject.Predmet.PrimjedbaUpisnicara_1"/>
  </DomainObject.Predmet.PrimjedbaUpisnicara>
  <DomainObject.Predmet.ProtustrankaFormated>
    <izvorni_sadrzaj>  V.A.M.-ING d.o.o.SLAVONSKI BROD</izvorni_sadrzaj>
    <derivirana_varijabla naziv="DomainObject.Predmet.ProtustrankaFormated_1">  V.A.M.-ING d.o.o.SLAVONSKI BROD</derivirana_varijabla>
  </DomainObject.Predmet.ProtustrankaFormated>
  <DomainObject.Predmet.ProtustrankaFormatedOIB>
    <izvorni_sadrzaj>  V.A.M.-ING d.o.o.SLAVONSKI BROD, OIB 65586439269</izvorni_sadrzaj>
    <derivirana_varijabla naziv="DomainObject.Predmet.ProtustrankaFormatedOIB_1">  V.A.M.-ING d.o.o.SLAVONSKI BROD, OIB 65586439269</derivirana_varijabla>
  </DomainObject.Predmet.ProtustrankaFormatedOIB>
  <DomainObject.Predmet.ProtustrankaFormatedWithAdress>
    <izvorni_sadrzaj> V.A.M.-ING d.o.o.SLAVONSKI BROD, Dr.Mile Budaka 1, 35000 Slavonski Brod</izvorni_sadrzaj>
    <derivirana_varijabla naziv="DomainObject.Predmet.ProtustrankaFormatedWithAdress_1"> V.A.M.-ING d.o.o.SLAVONSKI BROD, Dr.Mile Budaka 1, 35000 Slavonski Brod</derivirana_varijabla>
  </DomainObject.Predmet.ProtustrankaFormatedWithAdress>
  <DomainObject.Predmet.ProtustrankaFormatedWithAdressOIB>
    <izvorni_sadrzaj> V.A.M.-ING d.o.o.SLAVONSKI BROD, OIB 65586439269, Dr.Mile Budaka 1, 35000 Slavonski Brod</izvorni_sadrzaj>
    <derivirana_varijabla naziv="DomainObject.Predmet.ProtustrankaFormatedWithAdressOIB_1"> V.A.M.-ING d.o.o.SLAVONSKI BROD, OIB 65586439269, Dr.Mile Budaka 1, 35000 Slavonski Brod</derivirana_varijabla>
  </DomainObject.Predmet.ProtustrankaFormatedWithAdressOIB>
  <DomainObject.Predmet.ProtustrankaWithAdress>
    <izvorni_sadrzaj>V.A.M.-ING d.o.o.SLAVONSKI BROD Dr.Mile Budaka 1, 35000 Slavonski Brod</izvorni_sadrzaj>
    <derivirana_varijabla naziv="DomainObject.Predmet.ProtustrankaWithAdress_1">V.A.M.-ING d.o.o.SLAVONSKI BROD Dr.Mile Budaka 1, 35000 Slavonski Brod</derivirana_varijabla>
  </DomainObject.Predmet.ProtustrankaWithAdress>
  <DomainObject.Predmet.ProtustrankaWithAdressOIB>
    <izvorni_sadrzaj>V.A.M.-ING d.o.o.SLAVONSKI BROD, OIB 65586439269, Dr.Mile Budaka 1, 35000 Slavonski Brod</izvorni_sadrzaj>
    <derivirana_varijabla naziv="DomainObject.Predmet.ProtustrankaWithAdressOIB_1">V.A.M.-ING d.o.o.SLAVONSKI BROD, OIB 65586439269, Dr.Mile Budaka 1, 35000 Slavonski Brod</derivirana_varijabla>
  </DomainObject.Predmet.ProtustrankaWithAdressOIB>
  <DomainObject.Predmet.ProtustrankaNazivFormated>
    <izvorni_sadrzaj>V.A.M.-ING d.o.o.SLAVONSKI BROD</izvorni_sadrzaj>
    <derivirana_varijabla naziv="DomainObject.Predmet.ProtustrankaNazivFormated_1">V.A.M.-ING d.o.o.SLAVONSKI BROD</derivirana_varijabla>
  </DomainObject.Predmet.ProtustrankaNazivFormated>
  <DomainObject.Predmet.ProtustrankaNazivFormatedOIB>
    <izvorni_sadrzaj>V.A.M.-ING d.o.o.SLAVONSKI BROD, OIB 65586439269</izvorni_sadrzaj>
    <derivirana_varijabla naziv="DomainObject.Predmet.ProtustrankaNazivFormatedOIB_1">V.A.M.-ING d.o.o.SLAVONSKI BROD, OIB 65586439269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DARKO KARABOGDAN i ostali  RADNICI</izvorni_sadrzaj>
    <derivirana_varijabla naziv="DomainObject.Predmet.StrankaFormated_1">  DARKO KARABOGDAN i ostali  RADNICI</derivirana_varijabla>
  </DomainObject.Predmet.StrankaFormated>
  <DomainObject.Predmet.StrankaFormatedOIB>
    <izvorni_sadrzaj>  DARKO KARABOGDAN i ostali  RADNICI</izvorni_sadrzaj>
    <derivirana_varijabla naziv="DomainObject.Predmet.StrankaFormatedOIB_1">  DARKO KARABOGDAN i ostali  RADNICI</derivirana_varijabla>
  </DomainObject.Predmet.StrankaFormatedOIB>
  <DomainObject.Predmet.StrankaFormatedWithAdress>
    <izvorni_sadrzaj> DARKO KARABOGDAN i ostali  RADNICI, Koranski brijeg 30a, Karlovac</izvorni_sadrzaj>
    <derivirana_varijabla naziv="DomainObject.Predmet.StrankaFormatedWithAdress_1"> DARKO KARABOGDAN i ostali  RADNICI, Koranski brijeg 30a, Karlovac</derivirana_varijabla>
  </DomainObject.Predmet.StrankaFormatedWithAdress>
  <DomainObject.Predmet.StrankaFormatedWithAdressOIB>
    <izvorni_sadrzaj> DARKO KARABOGDAN i ostali  RADNICI, Koranski brijeg 30a, Karlovac</izvorni_sadrzaj>
    <derivirana_varijabla naziv="DomainObject.Predmet.StrankaFormatedWithAdressOIB_1"> DARKO KARABOGDAN i ostali  RADNICI, Koranski brijeg 30a, Karlovac</derivirana_varijabla>
  </DomainObject.Predmet.StrankaFormatedWithAdressOIB>
  <DomainObject.Predmet.StrankaWithAdress>
    <izvorni_sadrzaj>DARKO KARABOGDAN i ostali  RADNICI Koranski brijeg 30a,Karlovac</izvorni_sadrzaj>
    <derivirana_varijabla naziv="DomainObject.Predmet.StrankaWithAdress_1">DARKO KARABOGDAN i ostali  RADNICI Koranski brijeg 30a,Karlovac</derivirana_varijabla>
  </DomainObject.Predmet.StrankaWithAdress>
  <DomainObject.Predmet.StrankaWithAdressOIB>
    <izvorni_sadrzaj>DARKO KARABOGDAN i ostali  RADNICI, Koranski brijeg 30a,Karlovac</izvorni_sadrzaj>
    <derivirana_varijabla naziv="DomainObject.Predmet.StrankaWithAdressOIB_1">DARKO KARABOGDAN i ostali  RADNICI, Koranski brijeg 30a,Karlovac</derivirana_varijabla>
  </DomainObject.Predmet.StrankaWithAdressOIB>
  <DomainObject.Predmet.StrankaNazivFormated>
    <izvorni_sadrzaj>DARKO KARABOGDAN i ostali  RADNICI</izvorni_sadrzaj>
    <derivirana_varijabla naziv="DomainObject.Predmet.StrankaNazivFormated_1">DARKO KARABOGDAN i ostali  RADNICI</derivirana_varijabla>
  </DomainObject.Predmet.StrankaNazivFormated>
  <DomainObject.Predmet.StrankaNazivFormatedOIB>
    <izvorni_sadrzaj>DARKO KARABOGDAN i ostali  RADNICI</izvorni_sadrzaj>
    <derivirana_varijabla naziv="DomainObject.Predmet.StrankaNazivFormatedOIB_1">DARKO KARABOGDAN i ostali  RADNICI</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DARKO KARABOGDAN i ostali  RADNICI</item>
    </izvorni_sadrzaj>
    <derivirana_varijabla naziv="DomainObject.Predmet.StrankaListFormated_1">
      <item>DARKO KARABOGDAN i ostali  RADNICI</item>
    </derivirana_varijabla>
  </DomainObject.Predmet.StrankaListFormated>
  <DomainObject.Predmet.StrankaListFormatedOIB>
    <izvorni_sadrzaj>
      <item>DARKO KARABOGDAN i ostali  RADNICI</item>
    </izvorni_sadrzaj>
    <derivirana_varijabla naziv="DomainObject.Predmet.StrankaListFormatedOIB_1">
      <item>DARKO KARABOGDAN i ostali  RADNICI</item>
    </derivirana_varijabla>
  </DomainObject.Predmet.StrankaListFormatedOIB>
  <DomainObject.Predmet.StrankaListFormatedWithAdress>
    <izvorni_sadrzaj>
      <item>DARKO KARABOGDAN i ostali  RADNICI, Koranski brijeg 30a, Karlovac</item>
    </izvorni_sadrzaj>
    <derivirana_varijabla naziv="DomainObject.Predmet.StrankaListFormatedWithAdress_1">
      <item>DARKO KARABOGDAN i ostali  RADNICI, Koranski brijeg 30a, Karlovac</item>
    </derivirana_varijabla>
  </DomainObject.Predmet.StrankaListFormatedWithAdress>
  <DomainObject.Predmet.StrankaListFormatedWithAdressOIB>
    <izvorni_sadrzaj>
      <item>DARKO KARABOGDAN i ostali  RADNICI, Koranski brijeg 30a, Karlovac</item>
    </izvorni_sadrzaj>
    <derivirana_varijabla naziv="DomainObject.Predmet.StrankaListFormatedWithAdressOIB_1">
      <item>DARKO KARABOGDAN i ostali  RADNICI, Koranski brijeg 30a, Karlovac</item>
    </derivirana_varijabla>
  </DomainObject.Predmet.StrankaListFormatedWithAdressOIB>
  <DomainObject.Predmet.StrankaListNazivFormated>
    <izvorni_sadrzaj>
      <item>DARKO KARABOGDAN i ostali  RADNICI</item>
    </izvorni_sadrzaj>
    <derivirana_varijabla naziv="DomainObject.Predmet.StrankaListNazivFormated_1">
      <item>DARKO KARABOGDAN i ostali  RADNICI</item>
    </derivirana_varijabla>
  </DomainObject.Predmet.StrankaListNazivFormated>
  <DomainObject.Predmet.StrankaListNazivFormatedOIB>
    <izvorni_sadrzaj>
      <item>DARKO KARABOGDAN i ostali  RADNICI</item>
    </izvorni_sadrzaj>
    <derivirana_varijabla naziv="DomainObject.Predmet.StrankaListNazivFormatedOIB_1">
      <item>DARKO KARABOGDAN i ostali  RADNICI</item>
    </derivirana_varijabla>
  </DomainObject.Predmet.StrankaListNazivFormatedOIB>
  <DomainObject.Predmet.ProtuStrankaListFormated>
    <izvorni_sadrzaj>
      <item>V.A.M.-ING d.o.o.SLAVONSKI BROD</item>
    </izvorni_sadrzaj>
    <derivirana_varijabla naziv="DomainObject.Predmet.ProtuStrankaListFormated_1">
      <item>V.A.M.-ING d.o.o.SLAVONSKI BROD</item>
    </derivirana_varijabla>
  </DomainObject.Predmet.ProtuStrankaListFormated>
  <DomainObject.Predmet.ProtuStrankaListFormatedOIB>
    <izvorni_sadrzaj>
      <item>V.A.M.-ING d.o.o.SLAVONSKI BROD, OIB 65586439269</item>
    </izvorni_sadrzaj>
    <derivirana_varijabla naziv="DomainObject.Predmet.ProtuStrankaListFormatedOIB_1">
      <item>V.A.M.-ING d.o.o.SLAVONSKI BROD, OIB 65586439269</item>
    </derivirana_varijabla>
  </DomainObject.Predmet.ProtuStrankaListFormatedOIB>
  <DomainObject.Predmet.ProtuStrankaListFormatedWithAdress>
    <izvorni_sadrzaj>
      <item>V.A.M.-ING d.o.o.SLAVONSKI BROD, Dr.Mile Budaka 1, 35000 Slavonski Brod</item>
    </izvorni_sadrzaj>
    <derivirana_varijabla naziv="DomainObject.Predmet.ProtuStrankaListFormatedWithAdress_1">
      <item>V.A.M.-ING d.o.o.SLAVONSKI BROD, Dr.Mile Budaka 1, 35000 Slavonski Brod</item>
    </derivirana_varijabla>
  </DomainObject.Predmet.ProtuStrankaListFormatedWithAdress>
  <DomainObject.Predmet.ProtuStrankaListFormatedWithAdressOIB>
    <izvorni_sadrzaj>
      <item>V.A.M.-ING d.o.o.SLAVONSKI BROD, OIB 65586439269, Dr.Mile Budaka 1, 35000 Slavonski Brod</item>
    </izvorni_sadrzaj>
    <derivirana_varijabla naziv="DomainObject.Predmet.ProtuStrankaListFormatedWithAdressOIB_1">
      <item>V.A.M.-ING d.o.o.SLAVONSKI BROD, OIB 65586439269, Dr.Mile Budaka 1, 35000 Slavonski Brod</item>
    </derivirana_varijabla>
  </DomainObject.Predmet.ProtuStrankaListFormatedWithAdressOIB>
  <DomainObject.Predmet.ProtuStrankaListNazivFormated>
    <izvorni_sadrzaj>
      <item>V.A.M.-ING d.o.o.SLAVONSKI BROD</item>
    </izvorni_sadrzaj>
    <derivirana_varijabla naziv="DomainObject.Predmet.ProtuStrankaListNazivFormated_1">
      <item>V.A.M.-ING d.o.o.SLAVONSKI BROD</item>
    </derivirana_varijabla>
  </DomainObject.Predmet.ProtuStrankaListNazivFormated>
  <DomainObject.Predmet.ProtuStrankaListNazivFormatedOIB>
    <izvorni_sadrzaj>
      <item>V.A.M.-ING d.o.o.SLAVONSKI BROD, OIB 65586439269</item>
    </izvorni_sadrzaj>
    <derivirana_varijabla naziv="DomainObject.Predmet.ProtuStrankaListNazivFormatedOIB_1">
      <item>V.A.M.-ING d.o.o.SLAVONSKI BROD, OIB 65586439269</item>
    </derivirana_varijabla>
  </DomainObject.Predmet.ProtuStrankaListNazivFormatedOIB>
  <DomainObject.Predmet.OstaliListFormated>
    <izvorni_sadrzaj>
      <item>OPĆINSKI SUD U SLAVONSKOM BRODU Z.K. ODJEL</item>
      <item>ŽDO Građansko-upravni odjel Slavonski Brod</item>
      <item>TS OS SSSB REGISTAR SUDA</item>
      <item>DANIJEL SOČKOVIĆ</item>
      <item>MARTINA TONČIĆ-BOTA, odvjetnica</item>
      <item>CENTAR BANKA d.d.</item>
      <item>zamjenik pun. predlagatelja MIHOVIL GRUBIŠIĆ, odvjetnički vježbenik</item>
      <item>ZOU MATO ŠIMUNOVIĆ - ANDRIJANA BOŠNJAK MILIĆ, odvjetnici</item>
      <item>MILAN NAKIĆ, sada stečajni upravitelj</item>
      <item>VTS RH Zagreb</item>
      <item>OPĆINSKI SUD U CRIKVENICI ZEMLJIŠNO-KNJIŽNI ODJEL</item>
      <item>OPĆINSKI SUD U ZADRU ZEMLJIŠNO-KNJIŽNI ODJEL</item>
      <item>OPĆINSKI SUD U RIJECI ZEMLJIŠNO-KNJIŽNI ODJEL</item>
      <item>RAČUNOVODSTVO TS OS</item>
      <item>NARODNE NOVINE, dioničko društvo za izdavanje i tiskanje Službenog lista Republike Hrvatske, službenih i drugih obrazaca te </item>
      <item>MARINA JERKOVIĆ dipl.iur. za ĐĐ INŽENJERING</item>
      <item>VJEKOSLAV SKAKALO za Zagrebačku banku</item>
      <item>NIKOLA ŠIKIĆ dipl. iur.</item>
      <item>zamjenik pun. HRVOJE RADIĆ, odvjetnički vježbenik</item>
      <item>DOMAGOJ ARAPOVIĆ za ARAPOVIĆ d.o.o.</item>
      <item>TATJANA PRACNY NOVAK, odvjetnica</item>
      <item>zamjenik punomoćnika ANITA ARAČIĆ PAČIĆ</item>
      <item>TOMISLAV ZELJKO za ĐĐ HOLDING, ĐĐ ENERGETIKA</item>
      <item>zamjenik pun. HRVOJE RACAN, odvjetnički vježbenik</item>
      <item>MARIO LJUBAS za INDUSTROOPREMU d.o.o.</item>
      <item>NADA SAMARDŽIĆ za Slatinsku Banku</item>
      <item>IVŠA POLIČIĆ za Osimpex</item>
      <item>zamjenik pun. DOMAGOJ VUKOVIĆ za ĐĐ održavanje i usluge d.o.o.</item>
      <item>zamjenik pun. ANJA STUPAREVIĆ, odvjetnički vježbenik za Marsteel</item>
      <item>ANA TROPINA, odvjetnica za STROJOPROMET ZAGREB</item>
      <item>zamjenica pun. MARIJA KARAKAŠ ZA ĐĐ Specijalna vozila</item>
      <item>INES GAUS, odvjetnica</item>
      <item>zamjenik pun. ANDREJ GARIĆ, odvjetnički vježbenik za radnike</item>
      <item>IVICA DABRO</item>
      <item>OD LJUBENKO I PARTNERI</item>
      <item>OD ŽELJKO RAČKI I KOLEGE</item>
      <item>ZORAN TOMIĆ, odvjetnik</item>
      <item>OD RAČKI I KOLEGE</item>
      <item>HRVATSKA POŠTANSKA BANKA d.d.</item>
      <item>FINANCIJSKA AGENCIJA OSIJEK</item>
      <item>FINA SLAVONSKI BROD</item>
      <item>MF POREZNA UPRAVA SLAVONSKI BROD</item>
      <item>MUP RH PU BRODSKO-POSAVSKA</item>
      <item>Željka Brandt, odvjetnica</item>
      <item>ANTONIO VOLAREVIĆ, odvjetnik</item>
      <item>SIGMAT d. o. o. za proizvodnju, inženjering i trgovinu</item>
      <item>OSIJEK-KOTEKS dioničko društvo za graditeljstvo, proizvodnju i trgovinu</item>
      <item>MARIO JERKOVAC, odvjetnik</item>
      <item>Đuro Đaković-Zavarene posude dioničko društvo</item>
      <item>ODVJETNIČKO DRUŠTVO RAČKI I KOLEGE, j.t.d.</item>
      <item>STANKA HNATKO, odvjetnica</item>
      <item>Odvjetničko društvo SUČEVIĆ I PARTNERI d.o.o.</item>
      <item>PERI oplate i skele društvo s ograničenom odgovornošću</item>
      <item>ALEKSANDRA ĐORĐEVIĆ BUGARIN, odvjetnica</item>
      <item>NADA GAGRO, odvjetnica</item>
      <item>TANJA MILJANIĆ, odvjetnica</item>
      <item>ILIJA ČUŽIĆ</item>
      <item>HYPO ALPE-ADRIA-BANK dioničko društvo</item>
      <item>CENTAR BANKA dioničko društvo</item>
      <item>KentBank dioničko društvo</item>
      <item>Credo banka dioničko društvo "u stečaju"</item>
      <item>SLATINSKA BANKA d.d.</item>
      <item>RH MINISTARSTVO FINANCIJA</item>
      <item>Dragutin Miro Carin</item>
      <item>MATO SIGURNJAK</item>
      <item>JOSIP JELIĆ, odvjetnik</item>
      <item>SEBASTIAN MIŠE</item>
      <item>Brod-plin, društvo s ograničenom odgovornošću za izgradnju i održavanje plinske mreže, distribuciju i opskrbu prirodnim pl</item>
      <item>ČELEBIJA-ING društvo s ograničenom odgovornošću za građenje, trgovinu i usluge</item>
      <item>ROJE GRADNJA d.o.o. za građevinarstvo, proizvodnju i trgovinu</item>
      <item>Đuro Đaković Holding dioničko društvo</item>
      <item>ANDREJ GARIĆ, odvj. vježbenik</item>
      <item>IVICA KNEŽEVIĆ</item>
      <item>zamjenik pun. IVANA KOVAČEVIĆ, odvjetnica</item>
      <item>zamjenik pun. ANA ČULO</item>
      <item>ANDREA KANCIJANIĆ</item>
      <item>INGA KRAJINA</item>
      <item>ĐURO ĐAKOVIĆ HOLDING d.d.</item>
      <item>TOMISLAV MAZAL</item>
      <item>VEDRAN KRAJNOVIĆ</item>
      <item>H-ABDUCO društvo s ograničenom odgovornošću za usluge</item>
      <item>Gabrijel Zovak</item>
      <item>Mirko Jelić</item>
      <item>Maja Kruljac</item>
      <item>Josip Stanić</item>
    </izvorni_sadrzaj>
    <derivirana_varijabla naziv="DomainObject.Predmet.OstaliListFormated_1">
      <item>OPĆINSKI SUD U SLAVONSKOM BRODU Z.K. ODJEL</item>
      <item>ŽDO Građansko-upravni odjel Slavonski Brod</item>
      <item>TS OS SSSB REGISTAR SUDA</item>
      <item>DANIJEL SOČKOVIĆ</item>
      <item>MARTINA TONČIĆ-BOTA, odvjetnica</item>
      <item>CENTAR BANKA d.d.</item>
      <item>zamjenik pun. predlagatelja MIHOVIL GRUBIŠIĆ, odvjetnički vježbenik</item>
      <item>ZOU MATO ŠIMUNOVIĆ - ANDRIJANA BOŠNJAK MILIĆ, odvjetnici</item>
      <item>MILAN NAKIĆ, sada stečajni upravitelj</item>
      <item>VTS RH Zagreb</item>
      <item>OPĆINSKI SUD U CRIKVENICI ZEMLJIŠNO-KNJIŽNI ODJEL</item>
      <item>OPĆINSKI SUD U ZADRU ZEMLJIŠNO-KNJIŽNI ODJEL</item>
      <item>OPĆINSKI SUD U RIJECI ZEMLJIŠNO-KNJIŽNI ODJEL</item>
      <item>RAČUNOVODSTVO TS OS</item>
      <item>NARODNE NOVINE, dioničko društvo za izdavanje i tiskanje Službenog lista Republike Hrvatske, službenih i drugih obrazaca te </item>
      <item>MARINA JERKOVIĆ dipl.iur. za ĐĐ INŽENJERING</item>
      <item>VJEKOSLAV SKAKALO za Zagrebačku banku</item>
      <item>NIKOLA ŠIKIĆ dipl. iur.</item>
      <item>zamjenik pun. HRVOJE RADIĆ, odvjetnički vježbenik</item>
      <item>DOMAGOJ ARAPOVIĆ za ARAPOVIĆ d.o.o.</item>
      <item>TATJANA PRACNY NOVAK, odvjetnica</item>
      <item>zamjenik punomoćnika ANITA ARAČIĆ PAČIĆ</item>
      <item>TOMISLAV ZELJKO za ĐĐ HOLDING, ĐĐ ENERGETIKA</item>
      <item>zamjenik pun. HRVOJE RACAN, odvjetnički vježbenik</item>
      <item>MARIO LJUBAS za INDUSTROOPREMU d.o.o.</item>
      <item>NADA SAMARDŽIĆ za Slatinsku Banku</item>
      <item>IVŠA POLIČIĆ za Osimpex</item>
      <item>zamjenik pun. DOMAGOJ VUKOVIĆ za ĐĐ održavanje i usluge d.o.o.</item>
      <item>zamjenik pun. ANJA STUPAREVIĆ, odvjetnički vježbenik za Marsteel</item>
      <item>ANA TROPINA, odvjetnica za STROJOPROMET ZAGREB</item>
      <item>zamjenica pun. MARIJA KARAKAŠ ZA ĐĐ Specijalna vozila</item>
      <item>INES GAUS, odvjetnica</item>
      <item>zamjenik pun. ANDREJ GARIĆ, odvjetnički vježbenik za radnike</item>
      <item>IVICA DABRO</item>
      <item>OD LJUBENKO I PARTNERI</item>
      <item>OD ŽELJKO RAČKI I KOLEGE</item>
      <item>ZORAN TOMIĆ, odvjetnik</item>
      <item>OD RAČKI I KOLEGE</item>
      <item>HRVATSKA POŠTANSKA BANKA d.d.</item>
      <item>FINANCIJSKA AGENCIJA OSIJEK</item>
      <item>FINA SLAVONSKI BROD</item>
      <item>MF POREZNA UPRAVA SLAVONSKI BROD</item>
      <item>MUP RH PU BRODSKO-POSAVSKA</item>
      <item>Željka Brandt, odvjetnica</item>
      <item>ANTONIO VOLAREVIĆ, odvjetnik</item>
      <item>SIGMAT d. o. o. za proizvodnju, inženjering i trgovinu</item>
      <item>OSIJEK-KOTEKS dioničko društvo za graditeljstvo, proizvodnju i trgovinu</item>
      <item>MARIO JERKOVAC, odvjetnik</item>
      <item>Đuro Đaković-Zavarene posude dioničko društvo</item>
      <item>ODVJETNIČKO DRUŠTVO RAČKI I KOLEGE, j.t.d.</item>
      <item>STANKA HNATKO, odvjetnica</item>
      <item>Odvjetničko društvo SUČEVIĆ I PARTNERI d.o.o.</item>
      <item>PERI oplate i skele društvo s ograničenom odgovornošću</item>
      <item>ALEKSANDRA ĐORĐEVIĆ BUGARIN, odvjetnica</item>
      <item>NADA GAGRO, odvjetnica</item>
      <item>TANJA MILJANIĆ, odvjetnica</item>
      <item>ILIJA ČUŽIĆ</item>
      <item>HYPO ALPE-ADRIA-BANK dioničko društvo</item>
      <item>CENTAR BANKA dioničko društvo</item>
      <item>KentBank dioničko društvo</item>
      <item>Credo banka dioničko društvo "u stečaju"</item>
      <item>SLATINSKA BANKA d.d.</item>
      <item>RH MINISTARSTVO FINANCIJA</item>
      <item>Dragutin Miro Carin</item>
      <item>MATO SIGURNJAK</item>
      <item>JOSIP JELIĆ, odvjetnik</item>
      <item>SEBASTIAN MIŠE</item>
      <item>Brod-plin, društvo s ograničenom odgovornošću za izgradnju i održavanje plinske mreže, distribuciju i opskrbu prirodnim pl</item>
      <item>ČELEBIJA-ING društvo s ograničenom odgovornošću za građenje, trgovinu i usluge</item>
      <item>ROJE GRADNJA d.o.o. za građevinarstvo, proizvodnju i trgovinu</item>
      <item>Đuro Đaković Holding dioničko društvo</item>
      <item>ANDREJ GARIĆ, odvj. vježbenik</item>
      <item>IVICA KNEŽEVIĆ</item>
      <item>zamjenik pun. IVANA KOVAČEVIĆ, odvjetnica</item>
      <item>zamjenik pun. ANA ČULO</item>
      <item>ANDREA KANCIJANIĆ</item>
      <item>INGA KRAJINA</item>
      <item>ĐURO ĐAKOVIĆ HOLDING d.d.</item>
      <item>TOMISLAV MAZAL</item>
      <item>VEDRAN KRAJNOVIĆ</item>
      <item>H-ABDUCO društvo s ograničenom odgovornošću za usluge</item>
      <item>Gabrijel Zovak</item>
      <item>Mirko Jelić</item>
      <item>Maja Kruljac</item>
      <item>Josip Stanić</item>
    </derivirana_varijabla>
  </DomainObject.Predmet.OstaliListFormated>
  <DomainObject.Predmet.OstaliListFormatedOIB>
    <izvorni_sadrzaj>
      <item>OPĆINSKI SUD U SLAVONSKOM BRODU Z.K. ODJEL</item>
      <item>ŽDO Građansko-upravni odjel Slavonski Brod</item>
      <item>TS OS SSSB REGISTAR SUDA</item>
      <item>DANIJEL SOČKOVIĆ</item>
      <item>MARTINA TONČIĆ-BOTA, odvjetnica</item>
      <item>CENTAR BANKA d.d., OIB 89296739230</item>
      <item>zamjenik pun. predlagatelja MIHOVIL GRUBIŠIĆ, odvjetnički vježbenik</item>
      <item>ZOU MATO ŠIMUNOVIĆ - ANDRIJANA BOŠNJAK MILIĆ, odvjetnici</item>
      <item>MILAN NAKIĆ, sada stečajni upravitelj, OIB 11576973023</item>
      <item>VTS RH Zagreb</item>
      <item>OPĆINSKI SUD U CRIKVENICI ZEMLJIŠNO-KNJIŽNI ODJEL</item>
      <item>OPĆINSKI SUD U ZADRU ZEMLJIŠNO-KNJIŽNI ODJEL</item>
      <item>OPĆINSKI SUD U RIJECI ZEMLJIŠNO-KNJIŽNI ODJEL</item>
      <item>RAČUNOVODSTVO TS OS</item>
      <item>NARODNE NOVINE, dioničko društvo za izdavanje i tiskanje Službenog lista Republike Hrvatske, službenih i drugih obrazaca te , OIB 64546066176</item>
      <item>MARINA JERKOVIĆ dipl.iur. za ĐĐ INŽENJERING</item>
      <item>VJEKOSLAV SKAKALO za Zagrebačku banku</item>
      <item>NIKOLA ŠIKIĆ dipl. iur.</item>
      <item>zamjenik pun. HRVOJE RADIĆ, odvjetnički vježbenik</item>
      <item>DOMAGOJ ARAPOVIĆ za ARAPOVIĆ d.o.o.</item>
      <item>TATJANA PRACNY NOVAK, odvjetnica</item>
      <item>zamjenik punomoćnika ANITA ARAČIĆ PAČIĆ</item>
      <item>TOMISLAV ZELJKO za ĐĐ HOLDING, ĐĐ ENERGETIKA</item>
      <item>zamjenik pun. HRVOJE RACAN, odvjetnički vježbenik</item>
      <item>MARIO LJUBAS za INDUSTROOPREMU d.o.o.</item>
      <item>NADA SAMARDŽIĆ za Slatinsku Banku</item>
      <item>IVŠA POLIČIĆ za Osimpex</item>
      <item>zamjenik pun. DOMAGOJ VUKOVIĆ za ĐĐ održavanje i usluge d.o.o.</item>
      <item>zamjenik pun. ANJA STUPAREVIĆ, odvjetnički vježbenik za Marsteel</item>
      <item>ANA TROPINA, odvjetnica za STROJOPROMET ZAGREB</item>
      <item>zamjenica pun. MARIJA KARAKAŠ ZA ĐĐ Specijalna vozila</item>
      <item>INES GAUS, odvjetnica</item>
      <item>zamjenik pun. ANDREJ GARIĆ, odvjetnički vježbenik za radnike</item>
      <item>IVICA DABRO</item>
      <item>OD LJUBENKO I PARTNERI</item>
      <item>OD ŽELJKO RAČKI I KOLEGE</item>
      <item>ZORAN TOMIĆ, odvjetnik</item>
      <item>OD RAČKI I KOLEGE</item>
      <item>HRVATSKA POŠTANSKA BANKA d.d.</item>
      <item>FINANCIJSKA AGENCIJA OSIJEK</item>
      <item>FINA SLAVONSKI BROD</item>
      <item>MF POREZNA UPRAVA SLAVONSKI BROD</item>
      <item>MUP RH PU BRODSKO-POSAVSKA</item>
      <item>Željka Brandt, odvjetnica</item>
      <item>ANTONIO VOLAREVIĆ, odvjetnik</item>
      <item>SIGMAT d. o. o. za proizvodnju, inženjering i trgovinu, OIB 47975086540</item>
      <item>OSIJEK-KOTEKS dioničko društvo za graditeljstvo, proizvodnju i trgovinu, OIB 44610694500</item>
      <item>MARIO JERKOVAC, odvjetnik</item>
      <item>Đuro Đaković-Zavarene posude dioničko društvo, OIB 59110800788</item>
      <item>ODVJETNIČKO DRUŠTVO RAČKI I KOLEGE, j.t.d., OIB 01475644302</item>
      <item>STANKA HNATKO, odvjetnica</item>
      <item>Odvjetničko društvo SUČEVIĆ I PARTNERI d.o.o., OIB 88966484576</item>
      <item>PERI oplate i skele društvo s ograničenom odgovornošću, OIB 31650405172</item>
      <item>ALEKSANDRA ĐORĐEVIĆ BUGARIN, odvjetnica</item>
      <item>NADA GAGRO, odvjetnica</item>
      <item>TANJA MILJANIĆ, odvjetnica</item>
      <item>ILIJA ČUŽIĆ</item>
      <item>HYPO ALPE-ADRIA-BANK dioničko društvo, OIB 14036333877</item>
      <item>CENTAR BANKA dioničko društvo, OIB 89296739230</item>
      <item>KentBank dioničko društvo, OIB 73656725926</item>
      <item>Credo banka dioničko društvo "u stečaju", OIB 94141384086</item>
      <item>SLATINSKA BANKA d.d., OIB 42252496579</item>
      <item>RH MINISTARSTVO FINANCIJA</item>
      <item>Dragutin Miro Carin</item>
      <item>MATO SIGURNJAK, OIB 74419375081</item>
      <item>JOSIP JELIĆ, odvjetnik</item>
      <item>SEBASTIAN MIŠE</item>
      <item>Brod-plin, društvo s ograničenom odgovornošću za izgradnju i održavanje plinske mreže, distribuciju i opskrbu prirodnim pl, OIB 93572453653</item>
      <item>ČELEBIJA-ING društvo s ograničenom odgovornošću za građenje, trgovinu i usluge, OIB 51820428765</item>
      <item>ROJE GRADNJA d.o.o. za građevinarstvo, proizvodnju i trgovinu, OIB 36761398765</item>
      <item>Đuro Đaković Holding dioničko društvo, OIB 58828286397</item>
      <item>ANDREJ GARIĆ, odvj. vježbenik</item>
      <item>IVICA KNEŽEVIĆ, OIB 35701461678</item>
      <item>zamjenik pun. IVANA KOVAČEVIĆ, odvjetnica</item>
      <item>zamjenik pun. ANA ČULO</item>
      <item>ANDREA KANCIJANIĆ, OIB 31784554429</item>
      <item>INGA KRAJINA</item>
      <item>ĐURO ĐAKOVIĆ HOLDING d.d.</item>
      <item>TOMISLAV MAZAL</item>
      <item>VEDRAN KRAJNOVIĆ</item>
      <item>H-ABDUCO društvo s ograničenom odgovornošću za usluge, OIB 13667298928</item>
      <item>Gabrijel Zovak</item>
      <item>Mirko Jelić</item>
      <item>Maja Kruljac</item>
      <item>Josip Stanić</item>
    </izvorni_sadrzaj>
    <derivirana_varijabla naziv="DomainObject.Predmet.OstaliListFormatedOIB_1">
      <item>OPĆINSKI SUD U SLAVONSKOM BRODU Z.K. ODJEL</item>
      <item>ŽDO Građansko-upravni odjel Slavonski Brod</item>
      <item>TS OS SSSB REGISTAR SUDA</item>
      <item>DANIJEL SOČKOVIĆ</item>
      <item>MARTINA TONČIĆ-BOTA, odvjetnica</item>
      <item>CENTAR BANKA d.d., OIB 89296739230</item>
      <item>zamjenik pun. predlagatelja MIHOVIL GRUBIŠIĆ, odvjetnički vježbenik</item>
      <item>ZOU MATO ŠIMUNOVIĆ - ANDRIJANA BOŠNJAK MILIĆ, odvjetnici</item>
      <item>MILAN NAKIĆ, sada stečajni upravitelj, OIB 11576973023</item>
      <item>VTS RH Zagreb</item>
      <item>OPĆINSKI SUD U CRIKVENICI ZEMLJIŠNO-KNJIŽNI ODJEL</item>
      <item>OPĆINSKI SUD U ZADRU ZEMLJIŠNO-KNJIŽNI ODJEL</item>
      <item>OPĆINSKI SUD U RIJECI ZEMLJIŠNO-KNJIŽNI ODJEL</item>
      <item>RAČUNOVODSTVO TS OS</item>
      <item>NARODNE NOVINE, dioničko društvo za izdavanje i tiskanje Službenog lista Republike Hrvatske, službenih i drugih obrazaca te , OIB 64546066176</item>
      <item>MARINA JERKOVIĆ dipl.iur. za ĐĐ INŽENJERING</item>
      <item>VJEKOSLAV SKAKALO za Zagrebačku banku</item>
      <item>NIKOLA ŠIKIĆ dipl. iur.</item>
      <item>zamjenik pun. HRVOJE RADIĆ, odvjetnički vježbenik</item>
      <item>DOMAGOJ ARAPOVIĆ za ARAPOVIĆ d.o.o.</item>
      <item>TATJANA PRACNY NOVAK, odvjetnica</item>
      <item>zamjenik punomoćnika ANITA ARAČIĆ PAČIĆ</item>
      <item>TOMISLAV ZELJKO za ĐĐ HOLDING, ĐĐ ENERGETIKA</item>
      <item>zamjenik pun. HRVOJE RACAN, odvjetnički vježbenik</item>
      <item>MARIO LJUBAS za INDUSTROOPREMU d.o.o.</item>
      <item>NADA SAMARDŽIĆ za Slatinsku Banku</item>
      <item>IVŠA POLIČIĆ za Osimpex</item>
      <item>zamjenik pun. DOMAGOJ VUKOVIĆ za ĐĐ održavanje i usluge d.o.o.</item>
      <item>zamjenik pun. ANJA STUPAREVIĆ, odvjetnički vježbenik za Marsteel</item>
      <item>ANA TROPINA, odvjetnica za STROJOPROMET ZAGREB</item>
      <item>zamjenica pun. MARIJA KARAKAŠ ZA ĐĐ Specijalna vozila</item>
      <item>INES GAUS, odvjetnica</item>
      <item>zamjenik pun. ANDREJ GARIĆ, odvjetnički vježbenik za radnike</item>
      <item>IVICA DABRO</item>
      <item>OD LJUBENKO I PARTNERI</item>
      <item>OD ŽELJKO RAČKI I KOLEGE</item>
      <item>ZORAN TOMIĆ, odvjetnik</item>
      <item>OD RAČKI I KOLEGE</item>
      <item>HRVATSKA POŠTANSKA BANKA d.d.</item>
      <item>FINANCIJSKA AGENCIJA OSIJEK</item>
      <item>FINA SLAVONSKI BROD</item>
      <item>MF POREZNA UPRAVA SLAVONSKI BROD</item>
      <item>MUP RH PU BRODSKO-POSAVSKA</item>
      <item>Željka Brandt, odvjetnica</item>
      <item>ANTONIO VOLAREVIĆ, odvjetnik</item>
      <item>SIGMAT d. o. o. za proizvodnju, inženjering i trgovinu, OIB 47975086540</item>
      <item>OSIJEK-KOTEKS dioničko društvo za graditeljstvo, proizvodnju i trgovinu, OIB 44610694500</item>
      <item>MARIO JERKOVAC, odvjetnik</item>
      <item>Đuro Đaković-Zavarene posude dioničko društvo, OIB 59110800788</item>
      <item>ODVJETNIČKO DRUŠTVO RAČKI I KOLEGE, j.t.d., OIB 01475644302</item>
      <item>STANKA HNATKO, odvjetnica</item>
      <item>Odvjetničko društvo SUČEVIĆ I PARTNERI d.o.o., OIB 88966484576</item>
      <item>PERI oplate i skele društvo s ograničenom odgovornošću, OIB 31650405172</item>
      <item>ALEKSANDRA ĐORĐEVIĆ BUGARIN, odvjetnica</item>
      <item>NADA GAGRO, odvjetnica</item>
      <item>TANJA MILJANIĆ, odvjetnica</item>
      <item>ILIJA ČUŽIĆ</item>
      <item>HYPO ALPE-ADRIA-BANK dioničko društvo, OIB 14036333877</item>
      <item>CENTAR BANKA dioničko društvo, OIB 89296739230</item>
      <item>KentBank dioničko društvo, OIB 73656725926</item>
      <item>Credo banka dioničko društvo "u stečaju", OIB 94141384086</item>
      <item>SLATINSKA BANKA d.d., OIB 42252496579</item>
      <item>RH MINISTARSTVO FINANCIJA</item>
      <item>Dragutin Miro Carin</item>
      <item>MATO SIGURNJAK, OIB 74419375081</item>
      <item>JOSIP JELIĆ, odvjetnik</item>
      <item>SEBASTIAN MIŠE</item>
      <item>Brod-plin, društvo s ograničenom odgovornošću za izgradnju i održavanje plinske mreže, distribuciju i opskrbu prirodnim pl, OIB 93572453653</item>
      <item>ČELEBIJA-ING društvo s ograničenom odgovornošću za građenje, trgovinu i usluge, OIB 51820428765</item>
      <item>ROJE GRADNJA d.o.o. za građevinarstvo, proizvodnju i trgovinu, OIB 36761398765</item>
      <item>Đuro Đaković Holding dioničko društvo, OIB 58828286397</item>
      <item>ANDREJ GARIĆ, odvj. vježbenik</item>
      <item>IVICA KNEŽEVIĆ, OIB 35701461678</item>
      <item>zamjenik pun. IVANA KOVAČEVIĆ, odvjetnica</item>
      <item>zamjenik pun. ANA ČULO</item>
      <item>ANDREA KANCIJANIĆ, OIB 31784554429</item>
      <item>INGA KRAJINA</item>
      <item>ĐURO ĐAKOVIĆ HOLDING d.d.</item>
      <item>TOMISLAV MAZAL</item>
      <item>VEDRAN KRAJNOVIĆ</item>
      <item>H-ABDUCO društvo s ograničenom odgovornošću za usluge, OIB 13667298928</item>
      <item>Gabrijel Zovak</item>
      <item>Mirko Jelić</item>
      <item>Maja Kruljac</item>
      <item>Josip Stanić</item>
    </derivirana_varijabla>
  </DomainObject.Predmet.OstaliListFormatedOIB>
  <DomainObject.Predmet.OstaliListFormatedWithAdress>
    <izvorni_sadrzaj>
      <item>OPĆINSKI SUD U SLAVONSKOM BRODU Z.K. ODJEL, 35000 Slavonski Brod</item>
      <item>ŽDO Građansko-upravni odjel Slavonski Brod, 35000 Slavonski Brod</item>
      <item>TS OS SSSB REGISTAR SUDA</item>
      <item>DANIJEL SOČKOVIĆ, Antuna Matije Reljkovića 37, 35000 Slavonski Brod</item>
      <item>MARTINA TONČIĆ-BOTA, odvjetnica, Teslina 3/II, 10000 Zagreb</item>
      <item>CENTAR BANKA d.d., Amruševa 6, 10000 Zagreb</item>
      <item>zamjenik pun. predlagatelja MIHOVIL GRUBIŠIĆ, odvjetnički vježbenik, 10000 Zagreb</item>
      <item>ZOU MATO ŠIMUNOVIĆ - ANDRIJANA BOŠNJAK MILIĆ, odvjetnici, Trg pobjede 16/I, 35000 Slavonski Brod</item>
      <item>MILAN NAKIĆ, sada stečajni upravitelj, J. J. Strossmayera 20, 34550 Pakrac</item>
      <item>VTS RH Zagreb, 10000 Zagreb</item>
      <item>OPĆINSKI SUD U CRIKVENICI ZEMLJIŠNO-KNJIŽNI ODJEL, 51260 Crikvenica</item>
      <item>OPĆINSKI SUD U ZADRU ZEMLJIŠNO-KNJIŽNI ODJEL, 23000 Zadar</item>
      <item>OPĆINSKI SUD U RIJECI ZEMLJIŠNO-KNJIŽNI ODJEL, 51000 Rijeka</item>
      <item>RAČUNOVODSTVO TS OS, 31000 Osijek</item>
      <item>NARODNE NOVINE, dioničko društvo za izdavanje i tiskanje Službenog lista Republike Hrvatske, službenih i drugih obrazaca te , Savski Gaj XIII. put 6, 10000 Zagreb</item>
      <item>MARINA JERKOVIĆ dipl.iur. za ĐĐ INŽENJERING</item>
      <item>VJEKOSLAV SKAKALO za Zagrebačku banku</item>
      <item>NIKOLA ŠIKIĆ dipl. iur.</item>
      <item>zamjenik pun. HRVOJE RADIĆ, odvjetnički vježbenik</item>
      <item>DOMAGOJ ARAPOVIĆ za ARAPOVIĆ d.o.o.</item>
      <item>TATJANA PRACNY NOVAK, odvjetnica, 35000 Slavonski Brod</item>
      <item>zamjenik punomoćnika ANITA ARAČIĆ PAČIĆ, 35000 Slavonski Brod</item>
      <item>TOMISLAV ZELJKO za ĐĐ HOLDING, ĐĐ ENERGETIKA, 35000 Slavonski Brod</item>
      <item>zamjenik pun. HRVOJE RACAN, odvjetnički vježbenik, 35000 Slavonski Brod</item>
      <item>MARIO LJUBAS za INDUSTROOPREMU d.o.o.</item>
      <item>NADA SAMARDŽIĆ za Slatinsku Banku, 35000 Slavonski Brod</item>
      <item>IVŠA POLIČIĆ za Osimpex</item>
      <item>zamjenik pun. DOMAGOJ VUKOVIĆ za ĐĐ održavanje i usluge d.o.o., 35000 Slavonski Brod</item>
      <item>zamjenik pun. ANJA STUPAREVIĆ, odvjetnički vježbenik za Marsteel, 35000 Slavonski Brod</item>
      <item>ANA TROPINA, odvjetnica za STROJOPROMET ZAGREB</item>
      <item>zamjenica pun. MARIJA KARAKAŠ ZA ĐĐ Specijalna vozila, 35000 Slavonski Brod</item>
      <item>INES GAUS, odvjetnica, 35000 Slavonski Brod</item>
      <item>zamjenik pun. ANDREJ GARIĆ, odvjetnički vježbenik za radnike, 35000 Slavonski Brod</item>
      <item>IVICA DABRO, Ribarska 3, 32000 Vukovar</item>
      <item>OD LJUBENKO I PARTNERI, Branimirova 29, 10000 Zagreb</item>
      <item>OD ŽELJKO RAČKI I KOLEGE, Gajeva 27, 35000 Slavonski Brod</item>
      <item>ZORAN TOMIĆ, odvjetnik, Zelinska 2/1, 10000 Zagreb</item>
      <item>OD RAČKI I KOLEGE, Gajeva 27, 35000 Slavonski Brod</item>
      <item>HRVATSKA POŠTANSKA BANKA d.d., Jurišićeva 4, 10000 Zagreb</item>
      <item>FINANCIJSKA AGENCIJA OSIJEK, Lorenza Jagera 1, 31000 Osijek</item>
      <item>FINA SLAVONSKI BROD, 35000 Slavonski Brod</item>
      <item>MF POREZNA UPRAVA SLAVONSKI BROD, 35000 Slavonski Brod</item>
      <item>MUP RH PU BRODSKO-POSAVSKA, 35000 Slavonski Brod</item>
      <item>Željka Brandt, odvjetnica, P.Krešimira IV br. 12, 35000 Slavonski Brod</item>
      <item>ANTONIO VOLAREVIĆ, odvjetnik, Gjure Szaba 1A, 10000 Zagreb</item>
      <item>SIGMAT d. o. o. za proizvodnju, inženjering i trgovinu, Gromačnik 35, Slavonski Brod, Gromačnik</item>
      <item>OSIJEK-KOTEKS dioničko društvo za graditeljstvo, proizvodnju i trgovinu, Šamačka 11, Osijek</item>
      <item>MARIO JERKOVAC, odvjetnik, S. S. Kranjčevića 11, 44000 Sisak</item>
      <item>Đuro Đaković-Zavarene posude dioničko društvo, Dr. Mile Budaka 1, Slavonski Brod</item>
      <item>ODVJETNIČKO DRUŠTVO RAČKI I KOLEGE, j.t.d., Lička 35, 10000 Zagreb</item>
      <item>STANKA HNATKO, odvjetnica, A. Starčevića 10, 35000 Slavonski Brod</item>
      <item>Odvjetničko društvo SUČEVIĆ I PARTNERI d.o.o., Gundulićeva 63, 10000 Zagreb</item>
      <item>PERI oplate i skele društvo s ograničenom odgovornošću, Dolenica 20, Donji Stupnik</item>
      <item>ALEKSANDRA ĐORĐEVIĆ BUGARIN, odvjetnica, Poljana Z. Dražića 10, 10000 Zagreb</item>
      <item>NADA GAGRO, odvjetnica, Glagoljaška 52, 32100 Vinkovci</item>
      <item>TANJA MILJANIĆ, odvjetnica, Đorđićeva 3b, 10000 Zagreb</item>
      <item>ILIJA ČUŽIĆ, Vinogradska 61, 35252 Sibinj</item>
      <item>HYPO ALPE-ADRIA-BANK dioničko društvo, Slavonska avenija 6, 10000 Zagreb</item>
      <item>CENTAR BANKA dioničko društvo, Amruševa 6, 10000 Zagreb</item>
      <item>KentBank dioničko društvo, Gundulićeva 1, 10000 Zagreb</item>
      <item>Credo banka dioničko društvo "u stečaju", Zrinjsko-Frankopanska 58, Split</item>
      <item>SLATINSKA BANKA d.d., Vladimira Nazora 2, Slatina</item>
      <item>RH MINISTARSTVO FINANCIJA, Katančićeva 5, 10000 Zagreb</item>
      <item>Dragutin Miro Carin, Ivana pl. Zajca br. 21, 35000 Slavonski Brod</item>
      <item>MATO SIGURNJAK, Dagutina Rakovca 5, 35000 Slavonski Brod</item>
      <item>JOSIP JELIĆ, odvjetnik, A. Cesarca 28, 35000 Slavonski Brod</item>
      <item>SEBASTIAN MIŠE, Petrinjska 48, 10000 Zagreb</item>
      <item>Brod-plin, društvo s ograničenom odgovornošću za izgradnju i održavanje plinske mreže, distribuciju i opskrbu prirodnim pl, Tome Skalice 4, Slavonski Brod</item>
      <item>ČELEBIJA-ING društvo s ograničenom odgovornošću za građenje, trgovinu i usluge, Vrbska ulica 10, Gornja Vrba</item>
      <item>ROJE GRADNJA d.o.o. za građevinarstvo, proizvodnju i trgovinu, Sajmište 158, Vukovar</item>
      <item>Đuro Đaković Holding dioničko društvo, Dr. Mile Budaka 1, Slavonski Brod</item>
      <item>ANDREJ GARIĆ, odvj. vježbenik, 35000 Slavonski Brod</item>
      <item>IVICA KNEŽEVIĆ, A. Hebranga 2/3, 35000 Slavonski Brod</item>
      <item>zamjenik pun. IVANA KOVAČEVIĆ, odvjetnica, A. Cesarca, 35000 Slavonski Brod</item>
      <item>zamjenik pun. ANA ČULO, Gajeva 27, 35000 Slavonski Brod</item>
      <item>ANDREA KANCIJANIĆ, Drage Šćitara 3, 51000 Rijeka</item>
      <item>INGA KRAJINA, Tome Skalice 4, 35000 Slavonski Brod</item>
      <item>ĐURO ĐAKOVIĆ HOLDING d.d., Dr. Mile Budaka 1, 35000 Slavonski Brod</item>
      <item>TOMISLAV MAZAL, Dr. M. Budaka 1, 35000 Slavonski Brod</item>
      <item>VEDRAN KRAJNOVIĆ, Savska cesta 137/1, 10000 Zagreb</item>
      <item>H-ABDUCO društvo s ograničenom odgovornošću za usluge, Slavonska avenija 6A, Zagreb</item>
      <item>Gabrijel Zovak</item>
      <item>Mirko Jelić</item>
      <item>Maja Kruljac</item>
      <item>Josip Stanić</item>
    </izvorni_sadrzaj>
    <derivirana_varijabla naziv="DomainObject.Predmet.OstaliListFormatedWithAdress_1">
      <item>OPĆINSKI SUD U SLAVONSKOM BRODU Z.K. ODJEL, 35000 Slavonski Brod</item>
      <item>ŽDO Građansko-upravni odjel Slavonski Brod, 35000 Slavonski Brod</item>
      <item>TS OS SSSB REGISTAR SUDA</item>
      <item>DANIJEL SOČKOVIĆ, Antuna Matije Reljkovića 37, 35000 Slavonski Brod</item>
      <item>MARTINA TONČIĆ-BOTA, odvjetnica, Teslina 3/II, 10000 Zagreb</item>
      <item>CENTAR BANKA d.d., Amruševa 6, 10000 Zagreb</item>
      <item>zamjenik pun. predlagatelja MIHOVIL GRUBIŠIĆ, odvjetnički vježbenik, 10000 Zagreb</item>
      <item>ZOU MATO ŠIMUNOVIĆ - ANDRIJANA BOŠNJAK MILIĆ, odvjetnici, Trg pobjede 16/I, 35000 Slavonski Brod</item>
      <item>MILAN NAKIĆ, sada stečajni upravitelj, J. J. Strossmayera 20, 34550 Pakrac</item>
      <item>VTS RH Zagreb, 10000 Zagreb</item>
      <item>OPĆINSKI SUD U CRIKVENICI ZEMLJIŠNO-KNJIŽNI ODJEL, 51260 Crikvenica</item>
      <item>OPĆINSKI SUD U ZADRU ZEMLJIŠNO-KNJIŽNI ODJEL, 23000 Zadar</item>
      <item>OPĆINSKI SUD U RIJECI ZEMLJIŠNO-KNJIŽNI ODJEL, 51000 Rijeka</item>
      <item>RAČUNOVODSTVO TS OS, 31000 Osijek</item>
      <item>NARODNE NOVINE, dioničko društvo za izdavanje i tiskanje Službenog lista Republike Hrvatske, službenih i drugih obrazaca te , Savski Gaj XIII. put 6, 10000 Zagreb</item>
      <item>MARINA JERKOVIĆ dipl.iur. za ĐĐ INŽENJERING</item>
      <item>VJEKOSLAV SKAKALO za Zagrebačku banku</item>
      <item>NIKOLA ŠIKIĆ dipl. iur.</item>
      <item>zamjenik pun. HRVOJE RADIĆ, odvjetnički vježbenik</item>
      <item>DOMAGOJ ARAPOVIĆ za ARAPOVIĆ d.o.o.</item>
      <item>TATJANA PRACNY NOVAK, odvjetnica, 35000 Slavonski Brod</item>
      <item>zamjenik punomoćnika ANITA ARAČIĆ PAČIĆ, 35000 Slavonski Brod</item>
      <item>TOMISLAV ZELJKO za ĐĐ HOLDING, ĐĐ ENERGETIKA, 35000 Slavonski Brod</item>
      <item>zamjenik pun. HRVOJE RACAN, odvjetnički vježbenik, 35000 Slavonski Brod</item>
      <item>MARIO LJUBAS za INDUSTROOPREMU d.o.o.</item>
      <item>NADA SAMARDŽIĆ za Slatinsku Banku, 35000 Slavonski Brod</item>
      <item>IVŠA POLIČIĆ za Osimpex</item>
      <item>zamjenik pun. DOMAGOJ VUKOVIĆ za ĐĐ održavanje i usluge d.o.o., 35000 Slavonski Brod</item>
      <item>zamjenik pun. ANJA STUPAREVIĆ, odvjetnički vježbenik za Marsteel, 35000 Slavonski Brod</item>
      <item>ANA TROPINA, odvjetnica za STROJOPROMET ZAGREB</item>
      <item>zamjenica pun. MARIJA KARAKAŠ ZA ĐĐ Specijalna vozila, 35000 Slavonski Brod</item>
      <item>INES GAUS, odvjetnica, 35000 Slavonski Brod</item>
      <item>zamjenik pun. ANDREJ GARIĆ, odvjetnički vježbenik za radnike, 35000 Slavonski Brod</item>
      <item>IVICA DABRO, Ribarska 3, 32000 Vukovar</item>
      <item>OD LJUBENKO I PARTNERI, Branimirova 29, 10000 Zagreb</item>
      <item>OD ŽELJKO RAČKI I KOLEGE, Gajeva 27, 35000 Slavonski Brod</item>
      <item>ZORAN TOMIĆ, odvjetnik, Zelinska 2/1, 10000 Zagreb</item>
      <item>OD RAČKI I KOLEGE, Gajeva 27, 35000 Slavonski Brod</item>
      <item>HRVATSKA POŠTANSKA BANKA d.d., Jurišićeva 4, 10000 Zagreb</item>
      <item>FINANCIJSKA AGENCIJA OSIJEK, Lorenza Jagera 1, 31000 Osijek</item>
      <item>FINA SLAVONSKI BROD, 35000 Slavonski Brod</item>
      <item>MF POREZNA UPRAVA SLAVONSKI BROD, 35000 Slavonski Brod</item>
      <item>MUP RH PU BRODSKO-POSAVSKA, 35000 Slavonski Brod</item>
      <item>Željka Brandt, odvjetnica, P.Krešimira IV br. 12, 35000 Slavonski Brod</item>
      <item>ANTONIO VOLAREVIĆ, odvjetnik, Gjure Szaba 1A, 10000 Zagreb</item>
      <item>SIGMAT d. o. o. za proizvodnju, inženjering i trgovinu, Gromačnik 35, Slavonski Brod, Gromačnik</item>
      <item>OSIJEK-KOTEKS dioničko društvo za graditeljstvo, proizvodnju i trgovinu, Šamačka 11, Osijek</item>
      <item>MARIO JERKOVAC, odvjetnik, S. S. Kranjčevića 11, 44000 Sisak</item>
      <item>Đuro Đaković-Zavarene posude dioničko društvo, Dr. Mile Budaka 1, Slavonski Brod</item>
      <item>ODVJETNIČKO DRUŠTVO RAČKI I KOLEGE, j.t.d., Lička 35, 10000 Zagreb</item>
      <item>STANKA HNATKO, odvjetnica, A. Starčevića 10, 35000 Slavonski Brod</item>
      <item>Odvjetničko društvo SUČEVIĆ I PARTNERI d.o.o., Gundulićeva 63, 10000 Zagreb</item>
      <item>PERI oplate i skele društvo s ograničenom odgovornošću, Dolenica 20, Donji Stupnik</item>
      <item>ALEKSANDRA ĐORĐEVIĆ BUGARIN, odvjetnica, Poljana Z. Dražića 10, 10000 Zagreb</item>
      <item>NADA GAGRO, odvjetnica, Glagoljaška 52, 32100 Vinkovci</item>
      <item>TANJA MILJANIĆ, odvjetnica, Đorđićeva 3b, 10000 Zagreb</item>
      <item>ILIJA ČUŽIĆ, Vinogradska 61, 35252 Sibinj</item>
      <item>HYPO ALPE-ADRIA-BANK dioničko društvo, Slavonska avenija 6, 10000 Zagreb</item>
      <item>CENTAR BANKA dioničko društvo, Amruševa 6, 10000 Zagreb</item>
      <item>KentBank dioničko društvo, Gundulićeva 1, 10000 Zagreb</item>
      <item>Credo banka dioničko društvo "u stečaju", Zrinjsko-Frankopanska 58, Split</item>
      <item>SLATINSKA BANKA d.d., Vladimira Nazora 2, Slatina</item>
      <item>RH MINISTARSTVO FINANCIJA, Katančićeva 5, 10000 Zagreb</item>
      <item>Dragutin Miro Carin, Ivana pl. Zajca br. 21, 35000 Slavonski Brod</item>
      <item>MATO SIGURNJAK, Dagutina Rakovca 5, 35000 Slavonski Brod</item>
      <item>JOSIP JELIĆ, odvjetnik, A. Cesarca 28, 35000 Slavonski Brod</item>
      <item>SEBASTIAN MIŠE, Petrinjska 48, 10000 Zagreb</item>
      <item>Brod-plin, društvo s ograničenom odgovornošću za izgradnju i održavanje plinske mreže, distribuciju i opskrbu prirodnim pl, Tome Skalice 4, Slavonski Brod</item>
      <item>ČELEBIJA-ING društvo s ograničenom odgovornošću za građenje, trgovinu i usluge, Vrbska ulica 10, Gornja Vrba</item>
      <item>ROJE GRADNJA d.o.o. za građevinarstvo, proizvodnju i trgovinu, Sajmište 158, Vukovar</item>
      <item>Đuro Đaković Holding dioničko društvo, Dr. Mile Budaka 1, Slavonski Brod</item>
      <item>ANDREJ GARIĆ, odvj. vježbenik, 35000 Slavonski Brod</item>
      <item>IVICA KNEŽEVIĆ, A. Hebranga 2/3, 35000 Slavonski Brod</item>
      <item>zamjenik pun. IVANA KOVAČEVIĆ, odvjetnica, A. Cesarca, 35000 Slavonski Brod</item>
      <item>zamjenik pun. ANA ČULO, Gajeva 27, 35000 Slavonski Brod</item>
      <item>ANDREA KANCIJANIĆ, Drage Šćitara 3, 51000 Rijeka</item>
      <item>INGA KRAJINA, Tome Skalice 4, 35000 Slavonski Brod</item>
      <item>ĐURO ĐAKOVIĆ HOLDING d.d., Dr. Mile Budaka 1, 35000 Slavonski Brod</item>
      <item>TOMISLAV MAZAL, Dr. M. Budaka 1, 35000 Slavonski Brod</item>
      <item>VEDRAN KRAJNOVIĆ, Savska cesta 137/1, 10000 Zagreb</item>
      <item>H-ABDUCO društvo s ograničenom odgovornošću za usluge, Slavonska avenija 6A, Zagreb</item>
      <item>Gabrijel Zovak</item>
      <item>Mirko Jelić</item>
      <item>Maja Kruljac</item>
      <item>Josip Stanić</item>
    </derivirana_varijabla>
  </DomainObject.Predmet.OstaliListFormatedWithAdress>
  <DomainObject.Predmet.OstaliListFormatedWithAdressOIB>
    <izvorni_sadrzaj>
      <item>OPĆINSKI SUD U SLAVONSKOM BRODU Z.K. ODJEL, 35000 Slavonski Brod</item>
      <item>ŽDO Građansko-upravni odjel Slavonski Brod, 35000 Slavonski Brod</item>
      <item>TS OS SSSB REGISTAR SUDA</item>
      <item>DANIJEL SOČKOVIĆ, Antuna Matije Reljkovića 37, 35000 Slavonski Brod</item>
      <item>MARTINA TONČIĆ-BOTA, odvjetnica, Teslina 3/II, 10000 Zagreb</item>
      <item>CENTAR BANKA d.d., OIB 89296739230, Amruševa 6, 10000 Zagreb</item>
      <item>zamjenik pun. predlagatelja MIHOVIL GRUBIŠIĆ, odvjetnički vježbenik, 10000 Zagreb</item>
      <item>ZOU MATO ŠIMUNOVIĆ - ANDRIJANA BOŠNJAK MILIĆ, odvjetnici, Trg pobjede 16/I, 35000 Slavonski Brod</item>
      <item>MILAN NAKIĆ, sada stečajni upravitelj, OIB 11576973023, J. J. Strossmayera 20, 34550 Pakrac</item>
      <item>VTS RH Zagreb, 10000 Zagreb</item>
      <item>OPĆINSKI SUD U CRIKVENICI ZEMLJIŠNO-KNJIŽNI ODJEL, 51260 Crikvenica</item>
      <item>OPĆINSKI SUD U ZADRU ZEMLJIŠNO-KNJIŽNI ODJEL, 23000 Zadar</item>
      <item>OPĆINSKI SUD U RIJECI ZEMLJIŠNO-KNJIŽNI ODJEL, 51000 Rijeka</item>
      <item>RAČUNOVODSTVO TS OS, 31000 Osijek</item>
      <item>NARODNE NOVINE, dioničko društvo za izdavanje i tiskanje Službenog lista Republike Hrvatske, službenih i drugih obrazaca te , OIB 64546066176, Savski Gaj XIII. put 6, 10000 Zagreb</item>
      <item>MARINA JERKOVIĆ dipl.iur. za ĐĐ INŽENJERING</item>
      <item>VJEKOSLAV SKAKALO za Zagrebačku banku</item>
      <item>NIKOLA ŠIKIĆ dipl. iur.</item>
      <item>zamjenik pun. HRVOJE RADIĆ, odvjetnički vježbenik</item>
      <item>DOMAGOJ ARAPOVIĆ za ARAPOVIĆ d.o.o.</item>
      <item>TATJANA PRACNY NOVAK, odvjetnica, 35000 Slavonski Brod</item>
      <item>zamjenik punomoćnika ANITA ARAČIĆ PAČIĆ, 35000 Slavonski Brod</item>
      <item>TOMISLAV ZELJKO za ĐĐ HOLDING, ĐĐ ENERGETIKA, 35000 Slavonski Brod</item>
      <item>zamjenik pun. HRVOJE RACAN, odvjetnički vježbenik, 35000 Slavonski Brod</item>
      <item>MARIO LJUBAS za INDUSTROOPREMU d.o.o.</item>
      <item>NADA SAMARDŽIĆ za Slatinsku Banku, 35000 Slavonski Brod</item>
      <item>IVŠA POLIČIĆ za Osimpex</item>
      <item>zamjenik pun. DOMAGOJ VUKOVIĆ za ĐĐ održavanje i usluge d.o.o., 35000 Slavonski Brod</item>
      <item>zamjenik pun. ANJA STUPAREVIĆ, odvjetnički vježbenik za Marsteel, 35000 Slavonski Brod</item>
      <item>ANA TROPINA, odvjetnica za STROJOPROMET ZAGREB</item>
      <item>zamjenica pun. MARIJA KARAKAŠ ZA ĐĐ Specijalna vozila, 35000 Slavonski Brod</item>
      <item>INES GAUS, odvjetnica, 35000 Slavonski Brod</item>
      <item>zamjenik pun. ANDREJ GARIĆ, odvjetnički vježbenik za radnike, 35000 Slavonski Brod</item>
      <item>IVICA DABRO, Ribarska 3, 32000 Vukovar</item>
      <item>OD LJUBENKO I PARTNERI, Branimirova 29, 10000 Zagreb</item>
      <item>OD ŽELJKO RAČKI I KOLEGE, Gajeva 27, 35000 Slavonski Brod</item>
      <item>ZORAN TOMIĆ, odvjetnik, Zelinska 2/1, 10000 Zagreb</item>
      <item>OD RAČKI I KOLEGE, Gajeva 27, 35000 Slavonski Brod</item>
      <item>HRVATSKA POŠTANSKA BANKA d.d., Jurišićeva 4, 10000 Zagreb</item>
      <item>FINANCIJSKA AGENCIJA OSIJEK, Lorenza Jagera 1, 31000 Osijek</item>
      <item>FINA SLAVONSKI BROD, 35000 Slavonski Brod</item>
      <item>MF POREZNA UPRAVA SLAVONSKI BROD, 35000 Slavonski Brod</item>
      <item>MUP RH PU BRODSKO-POSAVSKA, 35000 Slavonski Brod</item>
      <item>Željka Brandt, odvjetnica, P.Krešimira IV br. 12, 35000 Slavonski Brod</item>
      <item>ANTONIO VOLAREVIĆ, odvjetnik, Gjure Szaba 1A, 10000 Zagreb</item>
      <item>SIGMAT d. o. o. za proizvodnju, inženjering i trgovinu, OIB 47975086540, Gromačnik 35, Slavonski Brod, Gromačnik</item>
      <item>OSIJEK-KOTEKS dioničko društvo za graditeljstvo, proizvodnju i trgovinu, OIB 44610694500, Šamačka 11, Osijek</item>
      <item>MARIO JERKOVAC, odvjetnik, S. S. Kranjčevića 11, 44000 Sisak</item>
      <item>Đuro Đaković-Zavarene posude dioničko društvo, OIB 59110800788, Dr. Mile Budaka 1, Slavonski Brod</item>
      <item>ODVJETNIČKO DRUŠTVO RAČKI I KOLEGE, j.t.d., OIB 01475644302, Lička 35, 10000 Zagreb</item>
      <item>STANKA HNATKO, odvjetnica, A. Starčevića 10, 35000 Slavonski Brod</item>
      <item>Odvjetničko društvo SUČEVIĆ I PARTNERI d.o.o., OIB 88966484576, Gundulićeva 63, 10000 Zagreb</item>
      <item>PERI oplate i skele društvo s ograničenom odgovornošću, OIB 31650405172, Dolenica 20, Donji Stupnik</item>
      <item>ALEKSANDRA ĐORĐEVIĆ BUGARIN, odvjetnica, Poljana Z. Dražića 10, 10000 Zagreb</item>
      <item>NADA GAGRO, odvjetnica, Glagoljaška 52, 32100 Vinkovci</item>
      <item>TANJA MILJANIĆ, odvjetnica, Đorđićeva 3b, 10000 Zagreb</item>
      <item>ILIJA ČUŽIĆ, Vinogradska 61, 35252 Sibinj</item>
      <item>HYPO ALPE-ADRIA-BANK dioničko društvo, OIB 14036333877, Slavonska avenija 6, 10000 Zagreb</item>
      <item>CENTAR BANKA dioničko društvo, OIB 89296739230, Amruševa 6, 10000 Zagreb</item>
      <item>KentBank dioničko društvo, OIB 73656725926, Gundulićeva 1, 10000 Zagreb</item>
      <item>Credo banka dioničko društvo "u stečaju", OIB 94141384086, Zrinjsko-Frankopanska 58, Split</item>
      <item>SLATINSKA BANKA d.d., OIB 42252496579, Vladimira Nazora 2, Slatina</item>
      <item>RH MINISTARSTVO FINANCIJA, Katančićeva 5, 10000 Zagreb</item>
      <item>Dragutin Miro Carin, Ivana pl. Zajca br. 21, 35000 Slavonski Brod</item>
      <item>MATO SIGURNJAK, OIB 74419375081, Dagutina Rakovca 5, 35000 Slavonski Brod</item>
      <item>JOSIP JELIĆ, odvjetnik, A. Cesarca 28, 35000 Slavonski Brod</item>
      <item>SEBASTIAN MIŠE, Petrinjska 48, 10000 Zagreb</item>
      <item>Brod-plin, društvo s ograničenom odgovornošću za izgradnju i održavanje plinske mreže, distribuciju i opskrbu prirodnim pl, OIB 93572453653, Tome Skalice 4, Slavonski Brod</item>
      <item>ČELEBIJA-ING društvo s ograničenom odgovornošću za građenje, trgovinu i usluge, OIB 51820428765, Vrbska ulica 10, Gornja Vrba</item>
      <item>ROJE GRADNJA d.o.o. za građevinarstvo, proizvodnju i trgovinu, OIB 36761398765, Sajmište 158, Vukovar</item>
      <item>Đuro Đaković Holding dioničko društvo, OIB 58828286397, Dr. Mile Budaka 1, Slavonski Brod</item>
      <item>ANDREJ GARIĆ, odvj. vježbenik, 35000 Slavonski Brod</item>
      <item>IVICA KNEŽEVIĆ, OIB 35701461678, A. Hebranga 2/3, 35000 Slavonski Brod</item>
      <item>zamjenik pun. IVANA KOVAČEVIĆ, odvjetnica, A. Cesarca, 35000 Slavonski Brod</item>
      <item>zamjenik pun. ANA ČULO, Gajeva 27, 35000 Slavonski Brod</item>
      <item>ANDREA KANCIJANIĆ, OIB 31784554429, Drage Šćitara 3, 51000 Rijeka</item>
      <item>INGA KRAJINA, Tome Skalice 4, 35000 Slavonski Brod</item>
      <item>ĐURO ĐAKOVIĆ HOLDING d.d., Dr. Mile Budaka 1, 35000 Slavonski Brod</item>
      <item>TOMISLAV MAZAL, Dr. M. Budaka 1, 35000 Slavonski Brod</item>
      <item>VEDRAN KRAJNOVIĆ, Savska cesta 137/1, 10000 Zagreb</item>
      <item>H-ABDUCO društvo s ograničenom odgovornošću za usluge, OIB 13667298928, Slavonska avenija 6A, Zagreb</item>
      <item>Gabrijel Zovak</item>
      <item>Mirko Jelić</item>
      <item>Maja Kruljac</item>
      <item>Josip Stanić</item>
    </izvorni_sadrzaj>
    <derivirana_varijabla naziv="DomainObject.Predmet.OstaliListFormatedWithAdressOIB_1">
      <item>OPĆINSKI SUD U SLAVONSKOM BRODU Z.K. ODJEL, 35000 Slavonski Brod</item>
      <item>ŽDO Građansko-upravni odjel Slavonski Brod, 35000 Slavonski Brod</item>
      <item>TS OS SSSB REGISTAR SUDA</item>
      <item>DANIJEL SOČKOVIĆ, Antuna Matije Reljkovića 37, 35000 Slavonski Brod</item>
      <item>MARTINA TONČIĆ-BOTA, odvjetnica, Teslina 3/II, 10000 Zagreb</item>
      <item>CENTAR BANKA d.d., OIB 89296739230, Amruševa 6, 10000 Zagreb</item>
      <item>zamjenik pun. predlagatelja MIHOVIL GRUBIŠIĆ, odvjetnički vježbenik, 10000 Zagreb</item>
      <item>ZOU MATO ŠIMUNOVIĆ - ANDRIJANA BOŠNJAK MILIĆ, odvjetnici, Trg pobjede 16/I, 35000 Slavonski Brod</item>
      <item>MILAN NAKIĆ, sada stečajni upravitelj, OIB 11576973023, J. J. Strossmayera 20, 34550 Pakrac</item>
      <item>VTS RH Zagreb, 10000 Zagreb</item>
      <item>OPĆINSKI SUD U CRIKVENICI ZEMLJIŠNO-KNJIŽNI ODJEL, 51260 Crikvenica</item>
      <item>OPĆINSKI SUD U ZADRU ZEMLJIŠNO-KNJIŽNI ODJEL, 23000 Zadar</item>
      <item>OPĆINSKI SUD U RIJECI ZEMLJIŠNO-KNJIŽNI ODJEL, 51000 Rijeka</item>
      <item>RAČUNOVODSTVO TS OS, 31000 Osijek</item>
      <item>NARODNE NOVINE, dioničko društvo za izdavanje i tiskanje Službenog lista Republike Hrvatske, službenih i drugih obrazaca te , OIB 64546066176, Savski Gaj XIII. put 6, 10000 Zagreb</item>
      <item>MARINA JERKOVIĆ dipl.iur. za ĐĐ INŽENJERING</item>
      <item>VJEKOSLAV SKAKALO za Zagrebačku banku</item>
      <item>NIKOLA ŠIKIĆ dipl. iur.</item>
      <item>zamjenik pun. HRVOJE RADIĆ, odvjetnički vježbenik</item>
      <item>DOMAGOJ ARAPOVIĆ za ARAPOVIĆ d.o.o.</item>
      <item>TATJANA PRACNY NOVAK, odvjetnica, 35000 Slavonski Brod</item>
      <item>zamjenik punomoćnika ANITA ARAČIĆ PAČIĆ, 35000 Slavonski Brod</item>
      <item>TOMISLAV ZELJKO za ĐĐ HOLDING, ĐĐ ENERGETIKA, 35000 Slavonski Brod</item>
      <item>zamjenik pun. HRVOJE RACAN, odvjetnički vježbenik, 35000 Slavonski Brod</item>
      <item>MARIO LJUBAS za INDUSTROOPREMU d.o.o.</item>
      <item>NADA SAMARDŽIĆ za Slatinsku Banku, 35000 Slavonski Brod</item>
      <item>IVŠA POLIČIĆ za Osimpex</item>
      <item>zamjenik pun. DOMAGOJ VUKOVIĆ za ĐĐ održavanje i usluge d.o.o., 35000 Slavonski Brod</item>
      <item>zamjenik pun. ANJA STUPAREVIĆ, odvjetnički vježbenik za Marsteel, 35000 Slavonski Brod</item>
      <item>ANA TROPINA, odvjetnica za STROJOPROMET ZAGREB</item>
      <item>zamjenica pun. MARIJA KARAKAŠ ZA ĐĐ Specijalna vozila, 35000 Slavonski Brod</item>
      <item>INES GAUS, odvjetnica, 35000 Slavonski Brod</item>
      <item>zamjenik pun. ANDREJ GARIĆ, odvjetnički vježbenik za radnike, 35000 Slavonski Brod</item>
      <item>IVICA DABRO, Ribarska 3, 32000 Vukovar</item>
      <item>OD LJUBENKO I PARTNERI, Branimirova 29, 10000 Zagreb</item>
      <item>OD ŽELJKO RAČKI I KOLEGE, Gajeva 27, 35000 Slavonski Brod</item>
      <item>ZORAN TOMIĆ, odvjetnik, Zelinska 2/1, 10000 Zagreb</item>
      <item>OD RAČKI I KOLEGE, Gajeva 27, 35000 Slavonski Brod</item>
      <item>HRVATSKA POŠTANSKA BANKA d.d., Jurišićeva 4, 10000 Zagreb</item>
      <item>FINANCIJSKA AGENCIJA OSIJEK, Lorenza Jagera 1, 31000 Osijek</item>
      <item>FINA SLAVONSKI BROD, 35000 Slavonski Brod</item>
      <item>MF POREZNA UPRAVA SLAVONSKI BROD, 35000 Slavonski Brod</item>
      <item>MUP RH PU BRODSKO-POSAVSKA, 35000 Slavonski Brod</item>
      <item>Željka Brandt, odvjetnica, P.Krešimira IV br. 12, 35000 Slavonski Brod</item>
      <item>ANTONIO VOLAREVIĆ, odvjetnik, Gjure Szaba 1A, 10000 Zagreb</item>
      <item>SIGMAT d. o. o. za proizvodnju, inženjering i trgovinu, OIB 47975086540, Gromačnik 35, Slavonski Brod, Gromačnik</item>
      <item>OSIJEK-KOTEKS dioničko društvo za graditeljstvo, proizvodnju i trgovinu, OIB 44610694500, Šamačka 11, Osijek</item>
      <item>MARIO JERKOVAC, odvjetnik, S. S. Kranjčevića 11, 44000 Sisak</item>
      <item>Đuro Đaković-Zavarene posude dioničko društvo, OIB 59110800788, Dr. Mile Budaka 1, Slavonski Brod</item>
      <item>ODVJETNIČKO DRUŠTVO RAČKI I KOLEGE, j.t.d., OIB 01475644302, Lička 35, 10000 Zagreb</item>
      <item>STANKA HNATKO, odvjetnica, A. Starčevića 10, 35000 Slavonski Brod</item>
      <item>Odvjetničko društvo SUČEVIĆ I PARTNERI d.o.o., OIB 88966484576, Gundulićeva 63, 10000 Zagreb</item>
      <item>PERI oplate i skele društvo s ograničenom odgovornošću, OIB 31650405172, Dolenica 20, Donji Stupnik</item>
      <item>ALEKSANDRA ĐORĐEVIĆ BUGARIN, odvjetnica, Poljana Z. Dražića 10, 10000 Zagreb</item>
      <item>NADA GAGRO, odvjetnica, Glagoljaška 52, 32100 Vinkovci</item>
      <item>TANJA MILJANIĆ, odvjetnica, Đorđićeva 3b, 10000 Zagreb</item>
      <item>ILIJA ČUŽIĆ, Vinogradska 61, 35252 Sibinj</item>
      <item>HYPO ALPE-ADRIA-BANK dioničko društvo, OIB 14036333877, Slavonska avenija 6, 10000 Zagreb</item>
      <item>CENTAR BANKA dioničko društvo, OIB 89296739230, Amruševa 6, 10000 Zagreb</item>
      <item>KentBank dioničko društvo, OIB 73656725926, Gundulićeva 1, 10000 Zagreb</item>
      <item>Credo banka dioničko društvo "u stečaju", OIB 94141384086, Zrinjsko-Frankopanska 58, Split</item>
      <item>SLATINSKA BANKA d.d., OIB 42252496579, Vladimira Nazora 2, Slatina</item>
      <item>RH MINISTARSTVO FINANCIJA, Katančićeva 5, 10000 Zagreb</item>
      <item>Dragutin Miro Carin, Ivana pl. Zajca br. 21, 35000 Slavonski Brod</item>
      <item>MATO SIGURNJAK, OIB 74419375081, Dagutina Rakovca 5, 35000 Slavonski Brod</item>
      <item>JOSIP JELIĆ, odvjetnik, A. Cesarca 28, 35000 Slavonski Brod</item>
      <item>SEBASTIAN MIŠE, Petrinjska 48, 10000 Zagreb</item>
      <item>Brod-plin, društvo s ograničenom odgovornošću za izgradnju i održavanje plinske mreže, distribuciju i opskrbu prirodnim pl, OIB 93572453653, Tome Skalice 4, Slavonski Brod</item>
      <item>ČELEBIJA-ING društvo s ograničenom odgovornošću za građenje, trgovinu i usluge, OIB 51820428765, Vrbska ulica 10, Gornja Vrba</item>
      <item>ROJE GRADNJA d.o.o. za građevinarstvo, proizvodnju i trgovinu, OIB 36761398765, Sajmište 158, Vukovar</item>
      <item>Đuro Đaković Holding dioničko društvo, OIB 58828286397, Dr. Mile Budaka 1, Slavonski Brod</item>
      <item>ANDREJ GARIĆ, odvj. vježbenik, 35000 Slavonski Brod</item>
      <item>IVICA KNEŽEVIĆ, OIB 35701461678, A. Hebranga 2/3, 35000 Slavonski Brod</item>
      <item>zamjenik pun. IVANA KOVAČEVIĆ, odvjetnica, A. Cesarca, 35000 Slavonski Brod</item>
      <item>zamjenik pun. ANA ČULO, Gajeva 27, 35000 Slavonski Brod</item>
      <item>ANDREA KANCIJANIĆ, OIB 31784554429, Drage Šćitara 3, 51000 Rijeka</item>
      <item>INGA KRAJINA, Tome Skalice 4, 35000 Slavonski Brod</item>
      <item>ĐURO ĐAKOVIĆ HOLDING d.d., Dr. Mile Budaka 1, 35000 Slavonski Brod</item>
      <item>TOMISLAV MAZAL, Dr. M. Budaka 1, 35000 Slavonski Brod</item>
      <item>VEDRAN KRAJNOVIĆ, Savska cesta 137/1, 10000 Zagreb</item>
      <item>H-ABDUCO društvo s ograničenom odgovornošću za usluge, OIB 13667298928, Slavonska avenija 6A, Zagreb</item>
      <item>Gabrijel Zovak</item>
      <item>Mirko Jelić</item>
      <item>Maja Kruljac</item>
      <item>Josip Stanić</item>
    </derivirana_varijabla>
  </DomainObject.Predmet.OstaliListFormatedWithAdressOIB>
  <DomainObject.Predmet.OstaliListNazivFormated>
    <izvorni_sadrzaj>
      <item>OPĆINSKI SUD U SLAVONSKOM BRODU Z.K. ODJEL</item>
      <item>ŽDO Građansko-upravni odjel Slavonski Brod</item>
      <item>TS OS SSSB REGISTAR SUDA</item>
      <item>DANIJEL SOČKOVIĆ</item>
      <item>MARTINA TONČIĆ-BOTA, odvjetnica</item>
      <item>CENTAR BANKA d.d.</item>
      <item>zamjenik pun. predlagatelja MIHOVIL GRUBIŠIĆ, odvjetnički vježbenik</item>
      <item>ZOU MATO ŠIMUNOVIĆ - ANDRIJANA BOŠNJAK MILIĆ, odvjetnici</item>
      <item>MILAN NAKIĆ, sada stečajni upravitelj</item>
      <item>VTS RH Zagreb</item>
      <item>OPĆINSKI SUD U CRIKVENICI ZEMLJIŠNO-KNJIŽNI ODJEL</item>
      <item>OPĆINSKI SUD U ZADRU ZEMLJIŠNO-KNJIŽNI ODJEL</item>
      <item>OPĆINSKI SUD U RIJECI ZEMLJIŠNO-KNJIŽNI ODJEL</item>
      <item>RAČUNOVODSTVO TS OS</item>
      <item>NARODNE NOVINE, dioničko društvo za izdavanje i tiskanje Službenog lista Republike Hrvatske, službenih i drugih obrazaca te </item>
      <item>MARINA JERKOVIĆ dipl.iur. za ĐĐ INŽENJERING</item>
      <item>VJEKOSLAV SKAKALO za Zagrebačku banku</item>
      <item>NIKOLA ŠIKIĆ dipl. iur.</item>
      <item>zamjenik pun. HRVOJE RADIĆ, odvjetnički vježbenik</item>
      <item>DOMAGOJ ARAPOVIĆ za ARAPOVIĆ d.o.o.</item>
      <item>TATJANA PRACNY NOVAK, odvjetnica</item>
      <item>zamjenik punomoćnika ANITA ARAČIĆ PAČIĆ</item>
      <item>TOMISLAV ZELJKO za ĐĐ HOLDING, ĐĐ ENERGETIKA</item>
      <item>zamjenik pun. HRVOJE RACAN, odvjetnički vježbenik</item>
      <item>MARIO LJUBAS za INDUSTROOPREMU d.o.o.</item>
      <item>NADA SAMARDŽIĆ za Slatinsku Banku</item>
      <item>IVŠA POLIČIĆ za Osimpex</item>
      <item>zamjenik pun. DOMAGOJ VUKOVIĆ za ĐĐ održavanje i usluge d.o.o.</item>
      <item>zamjenik pun. ANJA STUPAREVIĆ, odvjetnički vježbenik za Marsteel</item>
      <item>ANA TROPINA, odvjetnica za STROJOPROMET ZAGREB</item>
      <item>zamjenica pun. MARIJA KARAKAŠ ZA ĐĐ Specijalna vozila</item>
      <item>INES GAUS, odvjetnica</item>
      <item>zamjenik pun. ANDREJ GARIĆ, odvjetnički vježbenik za radnike</item>
      <item>IVICA DABRO</item>
      <item>OD LJUBENKO I PARTNERI</item>
      <item>OD ŽELJKO RAČKI I KOLEGE</item>
      <item>ZORAN TOMIĆ, odvjetnik</item>
      <item>OD RAČKI I KOLEGE</item>
      <item>HRVATSKA POŠTANSKA BANKA d.d.</item>
      <item>FINANCIJSKA AGENCIJA OSIJEK</item>
      <item>FINA SLAVONSKI BROD</item>
      <item>MF POREZNA UPRAVA SLAVONSKI BROD</item>
      <item>MUP RH PU BRODSKO-POSAVSKA</item>
      <item>Željka Brandt, odvjetnica</item>
      <item>ANTONIO VOLAREVIĆ, odvjetnik</item>
      <item>SIGMAT d. o. o. za proizvodnju, inženjering i trgovinu</item>
      <item>OSIJEK-KOTEKS dioničko društvo za graditeljstvo, proizvodnju i trgovinu</item>
      <item>MARIO JERKOVAC, odvjetnik</item>
      <item>Đuro Đaković-Zavarene posude dioničko društvo</item>
      <item>ODVJETNIČKO DRUŠTVO RAČKI I KOLEGE, j.t.d.</item>
      <item>STANKA HNATKO, odvjetnica</item>
      <item>Odvjetničko društvo SUČEVIĆ I PARTNERI d.o.o.</item>
      <item>PERI oplate i skele društvo s ograničenom odgovornošću</item>
      <item>ALEKSANDRA ĐORĐEVIĆ BUGARIN, odvjetnica</item>
      <item>NADA GAGRO, odvjetnica</item>
      <item>TANJA MILJANIĆ, odvjetnica</item>
      <item>ILIJA ČUŽIĆ</item>
      <item>HYPO ALPE-ADRIA-BANK dioničko društvo</item>
      <item>CENTAR BANKA dioničko društvo</item>
      <item>KentBank dioničko društvo</item>
      <item>Credo banka dioničko društvo "u stečaju"</item>
      <item>SLATINSKA BANKA d.d.</item>
      <item>RH MINISTARSTVO FINANCIJA</item>
      <item>Dragutin Miro Carin</item>
      <item>MATO SIGURNJAK</item>
      <item>JOSIP JELIĆ, odvjetnik</item>
      <item>SEBASTIAN MIŠE</item>
      <item>Brod-plin, društvo s ograničenom odgovornošću za izgradnju i održavanje plinske mreže, distribuciju i opskrbu prirodnim pl</item>
      <item>ČELEBIJA-ING društvo s ograničenom odgovornošću za građenje, trgovinu i usluge</item>
      <item>ROJE GRADNJA d.o.o. za građevinarstvo, proizvodnju i trgovinu</item>
      <item>Đuro Đaković Holding dioničko društvo</item>
      <item>ANDREJ GARIĆ, odvj. vježbenik</item>
      <item>IVICA KNEŽEVIĆ</item>
      <item>zamjenik pun. IVANA KOVAČEVIĆ, odvjetnica</item>
      <item>zamjenik pun. ANA ČULO</item>
      <item>ANDREA KANCIJANIĆ</item>
      <item>INGA KRAJINA</item>
      <item>ĐURO ĐAKOVIĆ HOLDING d.d.</item>
      <item>TOMISLAV MAZAL</item>
      <item>VEDRAN KRAJNOVIĆ</item>
      <item>H-ABDUCO društvo s ograničenom odgovornošću za usluge</item>
      <item>Gabrijel Zovak</item>
      <item>Mirko Jelić</item>
      <item>Maja Kruljac</item>
      <item>Josip Stanić</item>
    </izvorni_sadrzaj>
    <derivirana_varijabla naziv="DomainObject.Predmet.OstaliListNazivFormated_1">
      <item>OPĆINSKI SUD U SLAVONSKOM BRODU Z.K. ODJEL</item>
      <item>ŽDO Građansko-upravni odjel Slavonski Brod</item>
      <item>TS OS SSSB REGISTAR SUDA</item>
      <item>DANIJEL SOČKOVIĆ</item>
      <item>MARTINA TONČIĆ-BOTA, odvjetnica</item>
      <item>CENTAR BANKA d.d.</item>
      <item>zamjenik pun. predlagatelja MIHOVIL GRUBIŠIĆ, odvjetnički vježbenik</item>
      <item>ZOU MATO ŠIMUNOVIĆ - ANDRIJANA BOŠNJAK MILIĆ, odvjetnici</item>
      <item>MILAN NAKIĆ, sada stečajni upravitelj</item>
      <item>VTS RH Zagreb</item>
      <item>OPĆINSKI SUD U CRIKVENICI ZEMLJIŠNO-KNJIŽNI ODJEL</item>
      <item>OPĆINSKI SUD U ZADRU ZEMLJIŠNO-KNJIŽNI ODJEL</item>
      <item>OPĆINSKI SUD U RIJECI ZEMLJIŠNO-KNJIŽNI ODJEL</item>
      <item>RAČUNOVODSTVO TS OS</item>
      <item>NARODNE NOVINE, dioničko društvo za izdavanje i tiskanje Službenog lista Republike Hrvatske, službenih i drugih obrazaca te </item>
      <item>MARINA JERKOVIĆ dipl.iur. za ĐĐ INŽENJERING</item>
      <item>VJEKOSLAV SKAKALO za Zagrebačku banku</item>
      <item>NIKOLA ŠIKIĆ dipl. iur.</item>
      <item>zamjenik pun. HRVOJE RADIĆ, odvjetnički vježbenik</item>
      <item>DOMAGOJ ARAPOVIĆ za ARAPOVIĆ d.o.o.</item>
      <item>TATJANA PRACNY NOVAK, odvjetnica</item>
      <item>zamjenik punomoćnika ANITA ARAČIĆ PAČIĆ</item>
      <item>TOMISLAV ZELJKO za ĐĐ HOLDING, ĐĐ ENERGETIKA</item>
      <item>zamjenik pun. HRVOJE RACAN, odvjetnički vježbenik</item>
      <item>MARIO LJUBAS za INDUSTROOPREMU d.o.o.</item>
      <item>NADA SAMARDŽIĆ za Slatinsku Banku</item>
      <item>IVŠA POLIČIĆ za Osimpex</item>
      <item>zamjenik pun. DOMAGOJ VUKOVIĆ za ĐĐ održavanje i usluge d.o.o.</item>
      <item>zamjenik pun. ANJA STUPAREVIĆ, odvjetnički vježbenik za Marsteel</item>
      <item>ANA TROPINA, odvjetnica za STROJOPROMET ZAGREB</item>
      <item>zamjenica pun. MARIJA KARAKAŠ ZA ĐĐ Specijalna vozila</item>
      <item>INES GAUS, odvjetnica</item>
      <item>zamjenik pun. ANDREJ GARIĆ, odvjetnički vježbenik za radnike</item>
      <item>IVICA DABRO</item>
      <item>OD LJUBENKO I PARTNERI</item>
      <item>OD ŽELJKO RAČKI I KOLEGE</item>
      <item>ZORAN TOMIĆ, odvjetnik</item>
      <item>OD RAČKI I KOLEGE</item>
      <item>HRVATSKA POŠTANSKA BANKA d.d.</item>
      <item>FINANCIJSKA AGENCIJA OSIJEK</item>
      <item>FINA SLAVONSKI BROD</item>
      <item>MF POREZNA UPRAVA SLAVONSKI BROD</item>
      <item>MUP RH PU BRODSKO-POSAVSKA</item>
      <item>Željka Brandt, odvjetnica</item>
      <item>ANTONIO VOLAREVIĆ, odvjetnik</item>
      <item>SIGMAT d. o. o. za proizvodnju, inženjering i trgovinu</item>
      <item>OSIJEK-KOTEKS dioničko društvo za graditeljstvo, proizvodnju i trgovinu</item>
      <item>MARIO JERKOVAC, odvjetnik</item>
      <item>Đuro Đaković-Zavarene posude dioničko društvo</item>
      <item>ODVJETNIČKO DRUŠTVO RAČKI I KOLEGE, j.t.d.</item>
      <item>STANKA HNATKO, odvjetnica</item>
      <item>Odvjetničko društvo SUČEVIĆ I PARTNERI d.o.o.</item>
      <item>PERI oplate i skele društvo s ograničenom odgovornošću</item>
      <item>ALEKSANDRA ĐORĐEVIĆ BUGARIN, odvjetnica</item>
      <item>NADA GAGRO, odvjetnica</item>
      <item>TANJA MILJANIĆ, odvjetnica</item>
      <item>ILIJA ČUŽIĆ</item>
      <item>HYPO ALPE-ADRIA-BANK dioničko društvo</item>
      <item>CENTAR BANKA dioničko društvo</item>
      <item>KentBank dioničko društvo</item>
      <item>Credo banka dioničko društvo "u stečaju"</item>
      <item>SLATINSKA BANKA d.d.</item>
      <item>RH MINISTARSTVO FINANCIJA</item>
      <item>Dragutin Miro Carin</item>
      <item>MATO SIGURNJAK</item>
      <item>JOSIP JELIĆ, odvjetnik</item>
      <item>SEBASTIAN MIŠE</item>
      <item>Brod-plin, društvo s ograničenom odgovornošću za izgradnju i održavanje plinske mreže, distribuciju i opskrbu prirodnim pl</item>
      <item>ČELEBIJA-ING društvo s ograničenom odgovornošću za građenje, trgovinu i usluge</item>
      <item>ROJE GRADNJA d.o.o. za građevinarstvo, proizvodnju i trgovinu</item>
      <item>Đuro Đaković Holding dioničko društvo</item>
      <item>ANDREJ GARIĆ, odvj. vježbenik</item>
      <item>IVICA KNEŽEVIĆ</item>
      <item>zamjenik pun. IVANA KOVAČEVIĆ, odvjetnica</item>
      <item>zamjenik pun. ANA ČULO</item>
      <item>ANDREA KANCIJANIĆ</item>
      <item>INGA KRAJINA</item>
      <item>ĐURO ĐAKOVIĆ HOLDING d.d.</item>
      <item>TOMISLAV MAZAL</item>
      <item>VEDRAN KRAJNOVIĆ</item>
      <item>H-ABDUCO društvo s ograničenom odgovornošću za usluge</item>
      <item>Gabrijel Zovak</item>
      <item>Mirko Jelić</item>
      <item>Maja Kruljac</item>
      <item>Josip Stanić</item>
    </derivirana_varijabla>
  </DomainObject.Predmet.OstaliListNazivFormated>
  <DomainObject.Predmet.OstaliListNazivFormatedOIB>
    <izvorni_sadrzaj>
      <item>OPĆINSKI SUD U SLAVONSKOM BRODU Z.K. ODJEL</item>
      <item>ŽDO Građansko-upravni odjel Slavonski Brod</item>
      <item>TS OS SSSB REGISTAR SUDA</item>
      <item>DANIJEL SOČKOVIĆ</item>
      <item>MARTINA TONČIĆ-BOTA, odvjetnica</item>
      <item>CENTAR BANKA d.d., OIB 89296739230</item>
      <item>zamjenik pun. predlagatelja MIHOVIL GRUBIŠIĆ, odvjetnički vježbenik</item>
      <item>ZOU MATO ŠIMUNOVIĆ - ANDRIJANA BOŠNJAK MILIĆ, odvjetnici</item>
      <item>MILAN NAKIĆ, sada stečajni upravitelj, OIB 11576973023</item>
      <item>VTS RH Zagreb</item>
      <item>OPĆINSKI SUD U CRIKVENICI ZEMLJIŠNO-KNJIŽNI ODJEL</item>
      <item>OPĆINSKI SUD U ZADRU ZEMLJIŠNO-KNJIŽNI ODJEL</item>
      <item>OPĆINSKI SUD U RIJECI ZEMLJIŠNO-KNJIŽNI ODJEL</item>
      <item>RAČUNOVODSTVO TS OS</item>
      <item>NARODNE NOVINE, dioničko društvo za izdavanje i tiskanje Službenog lista Republike Hrvatske, službenih i drugih obrazaca te , OIB 64546066176</item>
      <item>MARINA JERKOVIĆ dipl.iur. za ĐĐ INŽENJERING</item>
      <item>VJEKOSLAV SKAKALO za Zagrebačku banku</item>
      <item>NIKOLA ŠIKIĆ dipl. iur.</item>
      <item>zamjenik pun. HRVOJE RADIĆ, odvjetnički vježbenik</item>
      <item>DOMAGOJ ARAPOVIĆ za ARAPOVIĆ d.o.o.</item>
      <item>TATJANA PRACNY NOVAK, odvjetnica</item>
      <item>zamjenik punomoćnika ANITA ARAČIĆ PAČIĆ</item>
      <item>TOMISLAV ZELJKO za ĐĐ HOLDING, ĐĐ ENERGETIKA</item>
      <item>zamjenik pun. HRVOJE RACAN, odvjetnički vježbenik</item>
      <item>MARIO LJUBAS za INDUSTROOPREMU d.o.o.</item>
      <item>NADA SAMARDŽIĆ za Slatinsku Banku</item>
      <item>IVŠA POLIČIĆ za Osimpex</item>
      <item>zamjenik pun. DOMAGOJ VUKOVIĆ za ĐĐ održavanje i usluge d.o.o.</item>
      <item>zamjenik pun. ANJA STUPAREVIĆ, odvjetnički vježbenik za Marsteel</item>
      <item>ANA TROPINA, odvjetnica za STROJOPROMET ZAGREB</item>
      <item>zamjenica pun. MARIJA KARAKAŠ ZA ĐĐ Specijalna vozila</item>
      <item>INES GAUS, odvjetnica</item>
      <item>zamjenik pun. ANDREJ GARIĆ, odvjetnički vježbenik za radnike</item>
      <item>IVICA DABRO</item>
      <item>OD LJUBENKO I PARTNERI</item>
      <item>OD ŽELJKO RAČKI I KOLEGE</item>
      <item>ZORAN TOMIĆ, odvjetnik</item>
      <item>OD RAČKI I KOLEGE</item>
      <item>HRVATSKA POŠTANSKA BANKA d.d.</item>
      <item>FINANCIJSKA AGENCIJA OSIJEK</item>
      <item>FINA SLAVONSKI BROD</item>
      <item>MF POREZNA UPRAVA SLAVONSKI BROD</item>
      <item>MUP RH PU BRODSKO-POSAVSKA</item>
      <item>Željka Brandt, odvjetnica</item>
      <item>ANTONIO VOLAREVIĆ, odvjetnik</item>
      <item>SIGMAT d. o. o. za proizvodnju, inženjering i trgovinu, OIB 47975086540</item>
      <item>OSIJEK-KOTEKS dioničko društvo za graditeljstvo, proizvodnju i trgovinu, OIB 44610694500</item>
      <item>MARIO JERKOVAC, odvjetnik</item>
      <item>Đuro Đaković-Zavarene posude dioničko društvo, OIB 59110800788</item>
      <item>ODVJETNIČKO DRUŠTVO RAČKI I KOLEGE, j.t.d., OIB 01475644302</item>
      <item>STANKA HNATKO, odvjetnica</item>
      <item>Odvjetničko društvo SUČEVIĆ I PARTNERI d.o.o., OIB 88966484576</item>
      <item>PERI oplate i skele društvo s ograničenom odgovornošću, OIB 31650405172</item>
      <item>ALEKSANDRA ĐORĐEVIĆ BUGARIN, odvjetnica</item>
      <item>NADA GAGRO, odvjetnica</item>
      <item>TANJA MILJANIĆ, odvjetnica</item>
      <item>ILIJA ČUŽIĆ</item>
      <item>HYPO ALPE-ADRIA-BANK dioničko društvo, OIB 14036333877</item>
      <item>CENTAR BANKA dioničko društvo, OIB 89296739230</item>
      <item>KentBank dioničko društvo, OIB 73656725926</item>
      <item>Credo banka dioničko društvo "u stečaju", OIB 94141384086</item>
      <item>SLATINSKA BANKA d.d., OIB 42252496579</item>
      <item>RH MINISTARSTVO FINANCIJA</item>
      <item>Dragutin Miro Carin</item>
      <item>MATO SIGURNJAK, OIB 74419375081</item>
      <item>JOSIP JELIĆ, odvjetnik</item>
      <item>SEBASTIAN MIŠE</item>
      <item>Brod-plin, društvo s ograničenom odgovornošću za izgradnju i održavanje plinske mreže, distribuciju i opskrbu prirodnim pl, OIB 93572453653</item>
      <item>ČELEBIJA-ING društvo s ograničenom odgovornošću za građenje, trgovinu i usluge, OIB 51820428765</item>
      <item>ROJE GRADNJA d.o.o. za građevinarstvo, proizvodnju i trgovinu, OIB 36761398765</item>
      <item>Đuro Đaković Holding dioničko društvo, OIB 58828286397</item>
      <item>ANDREJ GARIĆ, odvj. vježbenik</item>
      <item>IVICA KNEŽEVIĆ, OIB 35701461678</item>
      <item>zamjenik pun. IVANA KOVAČEVIĆ, odvjetnica</item>
      <item>zamjenik pun. ANA ČULO</item>
      <item>ANDREA KANCIJANIĆ, OIB 31784554429</item>
      <item>INGA KRAJINA</item>
      <item>ĐURO ĐAKOVIĆ HOLDING d.d.</item>
      <item>TOMISLAV MAZAL</item>
      <item>VEDRAN KRAJNOVIĆ</item>
      <item>H-ABDUCO društvo s ograničenom odgovornošću za usluge, OIB 13667298928</item>
      <item>Gabrijel Zovak</item>
      <item>Mirko Jelić</item>
      <item>Maja Kruljac</item>
      <item>Josip Stanić</item>
    </izvorni_sadrzaj>
    <derivirana_varijabla naziv="DomainObject.Predmet.OstaliListNazivFormatedOIB_1">
      <item>OPĆINSKI SUD U SLAVONSKOM BRODU Z.K. ODJEL</item>
      <item>ŽDO Građansko-upravni odjel Slavonski Brod</item>
      <item>TS OS SSSB REGISTAR SUDA</item>
      <item>DANIJEL SOČKOVIĆ</item>
      <item>MARTINA TONČIĆ-BOTA, odvjetnica</item>
      <item>CENTAR BANKA d.d., OIB 89296739230</item>
      <item>zamjenik pun. predlagatelja MIHOVIL GRUBIŠIĆ, odvjetnički vježbenik</item>
      <item>ZOU MATO ŠIMUNOVIĆ - ANDRIJANA BOŠNJAK MILIĆ, odvjetnici</item>
      <item>MILAN NAKIĆ, sada stečajni upravitelj, OIB 11576973023</item>
      <item>VTS RH Zagreb</item>
      <item>OPĆINSKI SUD U CRIKVENICI ZEMLJIŠNO-KNJIŽNI ODJEL</item>
      <item>OPĆINSKI SUD U ZADRU ZEMLJIŠNO-KNJIŽNI ODJEL</item>
      <item>OPĆINSKI SUD U RIJECI ZEMLJIŠNO-KNJIŽNI ODJEL</item>
      <item>RAČUNOVODSTVO TS OS</item>
      <item>NARODNE NOVINE, dioničko društvo za izdavanje i tiskanje Službenog lista Republike Hrvatske, službenih i drugih obrazaca te , OIB 64546066176</item>
      <item>MARINA JERKOVIĆ dipl.iur. za ĐĐ INŽENJERING</item>
      <item>VJEKOSLAV SKAKALO za Zagrebačku banku</item>
      <item>NIKOLA ŠIKIĆ dipl. iur.</item>
      <item>zamjenik pun. HRVOJE RADIĆ, odvjetnički vježbenik</item>
      <item>DOMAGOJ ARAPOVIĆ za ARAPOVIĆ d.o.o.</item>
      <item>TATJANA PRACNY NOVAK, odvjetnica</item>
      <item>zamjenik punomoćnika ANITA ARAČIĆ PAČIĆ</item>
      <item>TOMISLAV ZELJKO za ĐĐ HOLDING, ĐĐ ENERGETIKA</item>
      <item>zamjenik pun. HRVOJE RACAN, odvjetnički vježbenik</item>
      <item>MARIO LJUBAS za INDUSTROOPREMU d.o.o.</item>
      <item>NADA SAMARDŽIĆ za Slatinsku Banku</item>
      <item>IVŠA POLIČIĆ za Osimpex</item>
      <item>zamjenik pun. DOMAGOJ VUKOVIĆ za ĐĐ održavanje i usluge d.o.o.</item>
      <item>zamjenik pun. ANJA STUPAREVIĆ, odvjetnički vježbenik za Marsteel</item>
      <item>ANA TROPINA, odvjetnica za STROJOPROMET ZAGREB</item>
      <item>zamjenica pun. MARIJA KARAKAŠ ZA ĐĐ Specijalna vozila</item>
      <item>INES GAUS, odvjetnica</item>
      <item>zamjenik pun. ANDREJ GARIĆ, odvjetnički vježbenik za radnike</item>
      <item>IVICA DABRO</item>
      <item>OD LJUBENKO I PARTNERI</item>
      <item>OD ŽELJKO RAČKI I KOLEGE</item>
      <item>ZORAN TOMIĆ, odvjetnik</item>
      <item>OD RAČKI I KOLEGE</item>
      <item>HRVATSKA POŠTANSKA BANKA d.d.</item>
      <item>FINANCIJSKA AGENCIJA OSIJEK</item>
      <item>FINA SLAVONSKI BROD</item>
      <item>MF POREZNA UPRAVA SLAVONSKI BROD</item>
      <item>MUP RH PU BRODSKO-POSAVSKA</item>
      <item>Željka Brandt, odvjetnica</item>
      <item>ANTONIO VOLAREVIĆ, odvjetnik</item>
      <item>SIGMAT d. o. o. za proizvodnju, inženjering i trgovinu, OIB 47975086540</item>
      <item>OSIJEK-KOTEKS dioničko društvo za graditeljstvo, proizvodnju i trgovinu, OIB 44610694500</item>
      <item>MARIO JERKOVAC, odvjetnik</item>
      <item>Đuro Đaković-Zavarene posude dioničko društvo, OIB 59110800788</item>
      <item>ODVJETNIČKO DRUŠTVO RAČKI I KOLEGE, j.t.d., OIB 01475644302</item>
      <item>STANKA HNATKO, odvjetnica</item>
      <item>Odvjetničko društvo SUČEVIĆ I PARTNERI d.o.o., OIB 88966484576</item>
      <item>PERI oplate i skele društvo s ograničenom odgovornošću, OIB 31650405172</item>
      <item>ALEKSANDRA ĐORĐEVIĆ BUGARIN, odvjetnica</item>
      <item>NADA GAGRO, odvjetnica</item>
      <item>TANJA MILJANIĆ, odvjetnica</item>
      <item>ILIJA ČUŽIĆ</item>
      <item>HYPO ALPE-ADRIA-BANK dioničko društvo, OIB 14036333877</item>
      <item>CENTAR BANKA dioničko društvo, OIB 89296739230</item>
      <item>KentBank dioničko društvo, OIB 73656725926</item>
      <item>Credo banka dioničko društvo "u stečaju", OIB 94141384086</item>
      <item>SLATINSKA BANKA d.d., OIB 42252496579</item>
      <item>RH MINISTARSTVO FINANCIJA</item>
      <item>Dragutin Miro Carin</item>
      <item>MATO SIGURNJAK, OIB 74419375081</item>
      <item>JOSIP JELIĆ, odvjetnik</item>
      <item>SEBASTIAN MIŠE</item>
      <item>Brod-plin, društvo s ograničenom odgovornošću za izgradnju i održavanje plinske mreže, distribuciju i opskrbu prirodnim pl, OIB 93572453653</item>
      <item>ČELEBIJA-ING društvo s ograničenom odgovornošću za građenje, trgovinu i usluge, OIB 51820428765</item>
      <item>ROJE GRADNJA d.o.o. za građevinarstvo, proizvodnju i trgovinu, OIB 36761398765</item>
      <item>Đuro Đaković Holding dioničko društvo, OIB 58828286397</item>
      <item>ANDREJ GARIĆ, odvj. vježbenik</item>
      <item>IVICA KNEŽEVIĆ, OIB 35701461678</item>
      <item>zamjenik pun. IVANA KOVAČEVIĆ, odvjetnica</item>
      <item>zamjenik pun. ANA ČULO</item>
      <item>ANDREA KANCIJANIĆ, OIB 31784554429</item>
      <item>INGA KRAJINA</item>
      <item>ĐURO ĐAKOVIĆ HOLDING d.d.</item>
      <item>TOMISLAV MAZAL</item>
      <item>VEDRAN KRAJNOVIĆ</item>
      <item>H-ABDUCO društvo s ograničenom odgovornošću za usluge, OIB 13667298928</item>
      <item>Gabrijel Zovak</item>
      <item>Mirko Jelić</item>
      <item>Maja Kruljac</item>
      <item>Josip Stanić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St-377/2012-556</izvorni_sadrzaj>
    <derivirana_varijabla naziv="DomainObject.PoslovniBrojDokumenta_1">St-377/2012-556</derivirana_varijabla>
  </DomainObject.PoslovniBrojDokumenta>
  <DomainObject.Predmet.StrankaIDrugi>
    <izvorni_sadrzaj>DARKO KARABOGDAN i ostali  RADNICI</izvorni_sadrzaj>
    <derivirana_varijabla naziv="DomainObject.Predmet.StrankaIDrugi_1">DARKO KARABOGDAN i ostali  RADNICI</derivirana_varijabla>
  </DomainObject.Predmet.StrankaIDrugi>
  <DomainObject.Predmet.ProtustrankaIDrugi>
    <izvorni_sadrzaj>V.A.M.-ING d.o.o.SLAVONSKI BROD</izvorni_sadrzaj>
    <derivirana_varijabla naziv="DomainObject.Predmet.ProtustrankaIDrugi_1">V.A.M.-ING d.o.o.SLAVONSKI BROD</derivirana_varijabla>
  </DomainObject.Predmet.ProtustrankaIDrugi>
  <DomainObject.Predmet.StrankaIDrugiAdressOIB>
    <izvorni_sadrzaj>DARKO KARABOGDAN i ostali  RADNICI, Koranski brijeg 30a, Karlovac</izvorni_sadrzaj>
    <derivirana_varijabla naziv="DomainObject.Predmet.StrankaIDrugiAdressOIB_1">DARKO KARABOGDAN i ostali  RADNICI, Koranski brijeg 30a, Karlovac</derivirana_varijabla>
  </DomainObject.Predmet.StrankaIDrugiAdressOIB>
  <DomainObject.Predmet.ProtustrankaIDrugiAdressOIB>
    <izvorni_sadrzaj>V.A.M.-ING d.o.o.SLAVONSKI BROD, OIB 65586439269, Dr.Mile Budaka 1, 35000 Slavonski Brod</izvorni_sadrzaj>
    <derivirana_varijabla naziv="DomainObject.Predmet.ProtustrankaIDrugiAdressOIB_1">V.A.M.-ING d.o.o.SLAVONSKI BROD, OIB 65586439269, Dr.Mile Budaka 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V.A.M.-ING d.o.o.SLAVONSKI BROD</item>
      <item>DARKO KARABOGDAN i ostali  RADNICI</item>
      <item>OPĆINSKI SUD U SLAVONSKOM BRODU Z.K. ODJEL</item>
      <item>ŽDO Građansko-upravni odjel Slavonski Brod</item>
      <item>TS OS SSSB REGISTAR SUDA</item>
      <item>DANIJEL SOČKOVIĆ</item>
      <item>MARTINA TONČIĆ-BOTA, odvjetnica</item>
      <item>CENTAR BANKA d.d.</item>
      <item>zamjenik pun. predlagatelja MIHOVIL GRUBIŠIĆ, odvjetnički vježbenik</item>
      <item>ZOU MATO ŠIMUNOVIĆ - ANDRIJANA BOŠNJAK MILIĆ, odvjetnici</item>
      <item>MILAN NAKIĆ, sada stečajni upravitelj</item>
      <item>VTS RH Zagreb</item>
      <item>OPĆINSKI SUD U CRIKVENICI ZEMLJIŠNO-KNJIŽNI ODJEL</item>
      <item>OPĆINSKI SUD U ZADRU ZEMLJIŠNO-KNJIŽNI ODJEL</item>
      <item>OPĆINSKI SUD U RIJECI ZEMLJIŠNO-KNJIŽNI ODJEL</item>
      <item>RAČUNOVODSTVO TS OS</item>
      <item>NARODNE NOVINE, dioničko društvo za izdavanje i tiskanje Službenog lista Republike Hrvatske, službenih i drugih obrazaca te </item>
      <item>MARINA JERKOVIĆ dipl.iur. za ĐĐ INŽENJERING</item>
      <item>VJEKOSLAV SKAKALO za Zagrebačku banku</item>
      <item>NIKOLA ŠIKIĆ dipl. iur.</item>
      <item>zamjenik pun. HRVOJE RADIĆ, odvjetnički vježbenik</item>
      <item>DOMAGOJ ARAPOVIĆ za ARAPOVIĆ d.o.o.</item>
      <item>TATJANA PRACNY NOVAK, odvjetnica</item>
      <item>zamjenik punomoćnika ANITA ARAČIĆ PAČIĆ</item>
      <item>TOMISLAV ZELJKO za ĐĐ HOLDING, ĐĐ ENERGETIKA</item>
      <item>zamjenik pun. HRVOJE RACAN, odvjetnički vježbenik</item>
      <item>MARIO LJUBAS za INDUSTROOPREMU d.o.o.</item>
      <item>NADA SAMARDŽIĆ za Slatinsku Banku</item>
      <item>IVŠA POLIČIĆ za Osimpex</item>
      <item>zamjenik pun. DOMAGOJ VUKOVIĆ za ĐĐ održavanje i usluge d.o.o.</item>
      <item>zamjenik pun. ANJA STUPAREVIĆ, odvjetnički vježbenik za Marsteel</item>
      <item>ANA TROPINA, odvjetnica za STROJOPROMET ZAGREB</item>
      <item>zamjenica pun. MARIJA KARAKAŠ ZA ĐĐ Specijalna vozila</item>
      <item>INES GAUS, odvjetnica</item>
      <item>zamjenik pun. ANDREJ GARIĆ, odvjetnički vježbenik za radnike</item>
      <item>IVICA DABRO</item>
      <item>OD LJUBENKO I PARTNERI</item>
      <item>OD ŽELJKO RAČKI I KOLEGE</item>
      <item>ZORAN TOMIĆ, odvjetnik</item>
      <item>OD RAČKI I KOLEGE</item>
      <item>HRVATSKA POŠTANSKA BANKA d.d.</item>
      <item>FINANCIJSKA AGENCIJA OSIJEK</item>
      <item>FINA SLAVONSKI BROD</item>
      <item>MF POREZNA UPRAVA SLAVONSKI BROD</item>
      <item>MUP RH PU BRODSKO-POSAVSKA</item>
      <item>Željka Brandt, odvjetnica</item>
      <item>ANTONIO VOLAREVIĆ, odvjetnik</item>
      <item>SIGMAT d. o. o. za proizvodnju, inženjering i trgovinu</item>
      <item>OSIJEK-KOTEKS dioničko društvo za graditeljstvo, proizvodnju i trgovinu</item>
      <item>MARIO JERKOVAC, odvjetnik</item>
      <item>Đuro Đaković-Zavarene posude dioničko društvo</item>
      <item>ODVJETNIČKO DRUŠTVO RAČKI I KOLEGE, j.t.d.</item>
      <item>STANKA HNATKO, odvjetnica</item>
      <item>Odvjetničko društvo SUČEVIĆ I PARTNERI d.o.o.</item>
      <item>PERI oplate i skele društvo s ograničenom odgovornošću</item>
      <item>ALEKSANDRA ĐORĐEVIĆ BUGARIN, odvjetnica</item>
      <item>NADA GAGRO, odvjetnica</item>
      <item>TANJA MILJANIĆ, odvjetnica</item>
      <item>ILIJA ČUŽIĆ</item>
      <item>HYPO ALPE-ADRIA-BANK dioničko društvo</item>
      <item>CENTAR BANKA dioničko društvo</item>
      <item>KentBank dioničko društvo</item>
      <item>Credo banka dioničko društvo "u stečaju"</item>
      <item>SLATINSKA BANKA d.d.</item>
      <item>RH MINISTARSTVO FINANCIJA</item>
      <item>Dragutin Miro Carin</item>
      <item>MATO SIGURNJAK</item>
      <item>JOSIP JELIĆ, odvjetnik</item>
      <item>SEBASTIAN MIŠE</item>
      <item>Brod-plin, društvo s ograničenom odgovornošću za izgradnju i održavanje plinske mreže, distribuciju i opskrbu prirodnim pl</item>
      <item>ČELEBIJA-ING društvo s ograničenom odgovornošću za građenje, trgovinu i usluge</item>
      <item>ROJE GRADNJA d.o.o. za građevinarstvo, proizvodnju i trgovinu</item>
      <item>Đuro Đaković Holding dioničko društvo</item>
      <item>ANDREJ GARIĆ, odvj. vježbenik</item>
      <item>IVICA KNEŽEVIĆ</item>
      <item>zamjenik pun. IVANA KOVAČEVIĆ, odvjetnica</item>
      <item>zamjenik pun. ANA ČULO</item>
      <item>ANDREA KANCIJANIĆ</item>
      <item>INGA KRAJINA</item>
      <item>ĐURO ĐAKOVIĆ HOLDING d.d.</item>
      <item>TOMISLAV MAZAL</item>
      <item>VEDRAN KRAJNOVIĆ</item>
      <item>H-ABDUCO društvo s ograničenom odgovornošću za usluge</item>
      <item>Gabrijel Zovak</item>
      <item>Mirko Jelić</item>
      <item>Maja Kruljac</item>
      <item>Josip Stanić</item>
    </izvorni_sadrzaj>
    <derivirana_varijabla naziv="DomainObject.Predmet.SudioniciListNaziv_1">
      <item>V.A.M.-ING d.o.o.SLAVONSKI BROD</item>
      <item>DARKO KARABOGDAN i ostali  RADNICI</item>
      <item>OPĆINSKI SUD U SLAVONSKOM BRODU Z.K. ODJEL</item>
      <item>ŽDO Građansko-upravni odjel Slavonski Brod</item>
      <item>TS OS SSSB REGISTAR SUDA</item>
      <item>DANIJEL SOČKOVIĆ</item>
      <item>MARTINA TONČIĆ-BOTA, odvjetnica</item>
      <item>CENTAR BANKA d.d.</item>
      <item>zamjenik pun. predlagatelja MIHOVIL GRUBIŠIĆ, odvjetnički vježbenik</item>
      <item>ZOU MATO ŠIMUNOVIĆ - ANDRIJANA BOŠNJAK MILIĆ, odvjetnici</item>
      <item>MILAN NAKIĆ, sada stečajni upravitelj</item>
      <item>VTS RH Zagreb</item>
      <item>OPĆINSKI SUD U CRIKVENICI ZEMLJIŠNO-KNJIŽNI ODJEL</item>
      <item>OPĆINSKI SUD U ZADRU ZEMLJIŠNO-KNJIŽNI ODJEL</item>
      <item>OPĆINSKI SUD U RIJECI ZEMLJIŠNO-KNJIŽNI ODJEL</item>
      <item>RAČUNOVODSTVO TS OS</item>
      <item>NARODNE NOVINE, dioničko društvo za izdavanje i tiskanje Službenog lista Republike Hrvatske, službenih i drugih obrazaca te </item>
      <item>MARINA JERKOVIĆ dipl.iur. za ĐĐ INŽENJERING</item>
      <item>VJEKOSLAV SKAKALO za Zagrebačku banku</item>
      <item>NIKOLA ŠIKIĆ dipl. iur.</item>
      <item>zamjenik pun. HRVOJE RADIĆ, odvjetnički vježbenik</item>
      <item>DOMAGOJ ARAPOVIĆ za ARAPOVIĆ d.o.o.</item>
      <item>TATJANA PRACNY NOVAK, odvjetnica</item>
      <item>zamjenik punomoćnika ANITA ARAČIĆ PAČIĆ</item>
      <item>TOMISLAV ZELJKO za ĐĐ HOLDING, ĐĐ ENERGETIKA</item>
      <item>zamjenik pun. HRVOJE RACAN, odvjetnički vježbenik</item>
      <item>MARIO LJUBAS za INDUSTROOPREMU d.o.o.</item>
      <item>NADA SAMARDŽIĆ za Slatinsku Banku</item>
      <item>IVŠA POLIČIĆ za Osimpex</item>
      <item>zamjenik pun. DOMAGOJ VUKOVIĆ za ĐĐ održavanje i usluge d.o.o.</item>
      <item>zamjenik pun. ANJA STUPAREVIĆ, odvjetnički vježbenik za Marsteel</item>
      <item>ANA TROPINA, odvjetnica za STROJOPROMET ZAGREB</item>
      <item>zamjenica pun. MARIJA KARAKAŠ ZA ĐĐ Specijalna vozila</item>
      <item>INES GAUS, odvjetnica</item>
      <item>zamjenik pun. ANDREJ GARIĆ, odvjetnički vježbenik za radnike</item>
      <item>IVICA DABRO</item>
      <item>OD LJUBENKO I PARTNERI</item>
      <item>OD ŽELJKO RAČKI I KOLEGE</item>
      <item>ZORAN TOMIĆ, odvjetnik</item>
      <item>OD RAČKI I KOLEGE</item>
      <item>HRVATSKA POŠTANSKA BANKA d.d.</item>
      <item>FINANCIJSKA AGENCIJA OSIJEK</item>
      <item>FINA SLAVONSKI BROD</item>
      <item>MF POREZNA UPRAVA SLAVONSKI BROD</item>
      <item>MUP RH PU BRODSKO-POSAVSKA</item>
      <item>Željka Brandt, odvjetnica</item>
      <item>ANTONIO VOLAREVIĆ, odvjetnik</item>
      <item>SIGMAT d. o. o. za proizvodnju, inženjering i trgovinu</item>
      <item>OSIJEK-KOTEKS dioničko društvo za graditeljstvo, proizvodnju i trgovinu</item>
      <item>MARIO JERKOVAC, odvjetnik</item>
      <item>Đuro Đaković-Zavarene posude dioničko društvo</item>
      <item>ODVJETNIČKO DRUŠTVO RAČKI I KOLEGE, j.t.d.</item>
      <item>STANKA HNATKO, odvjetnica</item>
      <item>Odvjetničko društvo SUČEVIĆ I PARTNERI d.o.o.</item>
      <item>PERI oplate i skele društvo s ograničenom odgovornošću</item>
      <item>ALEKSANDRA ĐORĐEVIĆ BUGARIN, odvjetnica</item>
      <item>NADA GAGRO, odvjetnica</item>
      <item>TANJA MILJANIĆ, odvjetnica</item>
      <item>ILIJA ČUŽIĆ</item>
      <item>HYPO ALPE-ADRIA-BANK dioničko društvo</item>
      <item>CENTAR BANKA dioničko društvo</item>
      <item>KentBank dioničko društvo</item>
      <item>Credo banka dioničko društvo "u stečaju"</item>
      <item>SLATINSKA BANKA d.d.</item>
      <item>RH MINISTARSTVO FINANCIJA</item>
      <item>Dragutin Miro Carin</item>
      <item>MATO SIGURNJAK</item>
      <item>JOSIP JELIĆ, odvjetnik</item>
      <item>SEBASTIAN MIŠE</item>
      <item>Brod-plin, društvo s ograničenom odgovornošću za izgradnju i održavanje plinske mreže, distribuciju i opskrbu prirodnim pl</item>
      <item>ČELEBIJA-ING društvo s ograničenom odgovornošću za građenje, trgovinu i usluge</item>
      <item>ROJE GRADNJA d.o.o. za građevinarstvo, proizvodnju i trgovinu</item>
      <item>Đuro Đaković Holding dioničko društvo</item>
      <item>ANDREJ GARIĆ, odvj. vježbenik</item>
      <item>IVICA KNEŽEVIĆ</item>
      <item>zamjenik pun. IVANA KOVAČEVIĆ, odvjetnica</item>
      <item>zamjenik pun. ANA ČULO</item>
      <item>ANDREA KANCIJANIĆ</item>
      <item>INGA KRAJINA</item>
      <item>ĐURO ĐAKOVIĆ HOLDING d.d.</item>
      <item>TOMISLAV MAZAL</item>
      <item>VEDRAN KRAJNOVIĆ</item>
      <item>H-ABDUCO društvo s ograničenom odgovornošću za usluge</item>
      <item>Gabrijel Zovak</item>
      <item>Mirko Jelić</item>
      <item>Maja Kruljac</item>
      <item>Josip Stanić</item>
    </derivirana_varijabla>
  </DomainObject.Predmet.SudioniciListNaziv>
  <DomainObject.Predmet.SudioniciListAdressOIB>
    <izvorni_sadrzaj>
      <item>V.A.M.-ING d.o.o.SLAVONSKI BROD, OIB 65586439269, Dr.Mile Budaka 1,35000 Slavonski Brod</item>
      <item>DARKO KARABOGDAN i ostali  RADNICI, Koranski brijeg 30a,Karlovac</item>
      <item>OPĆINSKI SUD U SLAVONSKOM BRODU Z.K. ODJEL, 35000 Slavonski Brod</item>
      <item>ŽDO Građansko-upravni odjel Slavonski Brod, 35000 Slavonski Brod</item>
      <item>TS OS SSSB REGISTAR SUDA</item>
      <item>DANIJEL SOČKOVIĆ, Antuna Matije Reljkovića 37,35000 Slavonski Brod</item>
      <item>MARTINA TONČIĆ-BOTA, odvjetnica, Teslina 3/II,10000 Zagreb</item>
      <item>CENTAR BANKA d.d., OIB 89296739230, Amruševa 6,10000 Zagreb</item>
      <item>zamjenik pun. predlagatelja MIHOVIL GRUBIŠIĆ, odvjetnički vježbenik, 10000 Zagreb</item>
      <item>ZOU MATO ŠIMUNOVIĆ - ANDRIJANA BOŠNJAK MILIĆ, odvjetnici, Trg pobjede 16/I,35000 Slavonski Brod</item>
      <item>MILAN NAKIĆ, sada stečajni upravitelj, OIB 11576973023, J. J. Strossmayera 20,34550 Pakrac</item>
      <item>VTS RH Zagreb, 10000 Zagreb</item>
      <item>OPĆINSKI SUD U CRIKVENICI ZEMLJIŠNO-KNJIŽNI ODJEL, 51260 Crikvenica</item>
      <item>OPĆINSKI SUD U ZADRU ZEMLJIŠNO-KNJIŽNI ODJEL, 23000 Zadar</item>
      <item>OPĆINSKI SUD U RIJECI ZEMLJIŠNO-KNJIŽNI ODJEL, 51000 Rijeka</item>
      <item>RAČUNOVODSTVO TS OS, 31000 Osijek</item>
      <item>NARODNE NOVINE, dioničko društvo za izdavanje i tiskanje Službenog lista Republike Hrvatske, službenih i drugih obrazaca te , OIB 64546066176, Savski Gaj XIII. put 6,10000 Zagreb</item>
      <item>MARINA JERKOVIĆ dipl.iur. za ĐĐ INŽENJERING</item>
      <item>VJEKOSLAV SKAKALO za Zagrebačku banku</item>
      <item>NIKOLA ŠIKIĆ dipl. iur.</item>
      <item>zamjenik pun. HRVOJE RADIĆ, odvjetnički vježbenik</item>
      <item>DOMAGOJ ARAPOVIĆ za ARAPOVIĆ d.o.o.</item>
      <item>TATJANA PRACNY NOVAK, odvjetnica, 35000 Slavonski Brod</item>
      <item>zamjenik punomoćnika ANITA ARAČIĆ PAČIĆ, 35000 Slavonski Brod</item>
      <item>TOMISLAV ZELJKO za ĐĐ HOLDING, ĐĐ ENERGETIKA, 35000 Slavonski Brod</item>
      <item>zamjenik pun. HRVOJE RACAN, odvjetnički vježbenik, 35000 Slavonski Brod</item>
      <item>MARIO LJUBAS za INDUSTROOPREMU d.o.o.</item>
      <item>NADA SAMARDŽIĆ za Slatinsku Banku, 35000 Slavonski Brod</item>
      <item>IVŠA POLIČIĆ za Osimpex</item>
      <item>zamjenik pun. DOMAGOJ VUKOVIĆ za ĐĐ održavanje i usluge d.o.o., 35000 Slavonski Brod</item>
      <item>zamjenik pun. ANJA STUPAREVIĆ, odvjetnički vježbenik za Marsteel, 35000 Slavonski Brod</item>
      <item>ANA TROPINA, odvjetnica za STROJOPROMET ZAGREB</item>
      <item>zamjenica pun. MARIJA KARAKAŠ ZA ĐĐ Specijalna vozila, 35000 Slavonski Brod</item>
      <item>INES GAUS, odvjetnica, 35000 Slavonski Brod</item>
      <item>zamjenik pun. ANDREJ GARIĆ, odvjetnički vježbenik za radnike, 35000 Slavonski Brod</item>
      <item>IVICA DABRO, Ribarska 3,32000 Vukovar</item>
      <item>OD LJUBENKO I PARTNERI, Branimirova 29,10000 Zagreb</item>
      <item>OD ŽELJKO RAČKI I KOLEGE, Gajeva 27,35000 Slavonski Brod</item>
      <item>ZORAN TOMIĆ, odvjetnik, Zelinska 2/1,10000 Zagreb</item>
      <item>OD RAČKI I KOLEGE, Gajeva 27,35000 Slavonski Brod</item>
      <item>HRVATSKA POŠTANSKA BANKA d.d., Jurišićeva 4,10000 Zagreb</item>
      <item>FINANCIJSKA AGENCIJA OSIJEK, Lorenza Jagera 1,31000 Osijek</item>
      <item>FINA SLAVONSKI BROD, 35000 Slavonski Brod</item>
      <item>MF POREZNA UPRAVA SLAVONSKI BROD, 35000 Slavonski Brod</item>
      <item>MUP RH PU BRODSKO-POSAVSKA, 35000 Slavonski Brod</item>
      <item>Željka Brandt, odvjetnica, P.Krešimira IV br. 12,35000 Slavonski Brod</item>
      <item>ANTONIO VOLAREVIĆ, odvjetnik, Gjure Szaba 1A,10000 Zagreb</item>
      <item>SIGMAT d. o. o. za proizvodnju, inženjering i trgovinu, OIB 47975086540, Gromačnik 35, Slavonski Brod,Gromačnik</item>
      <item>OSIJEK-KOTEKS dioničko društvo za graditeljstvo, proizvodnju i trgovinu, OIB 44610694500, Šamačka 11,Osijek</item>
      <item>MARIO JERKOVAC, odvjetnik, S. S. Kranjčevića 11,44000 Sisak</item>
      <item>Đuro Đaković-Zavarene posude dioničko društvo, OIB 59110800788, Dr. Mile Budaka 1,Slavonski Brod</item>
      <item>ODVJETNIČKO DRUŠTVO RAČKI I KOLEGE, j.t.d., OIB 01475644302, Lička 35,10000 Zagreb</item>
      <item>STANKA HNATKO, odvjetnica, A. Starčevića 10,35000 Slavonski Brod</item>
      <item>Odvjetničko društvo SUČEVIĆ I PARTNERI d.o.o., OIB 88966484576, Gundulićeva 63,10000 Zagreb</item>
      <item>PERI oplate i skele društvo s ograničenom odgovornošću, OIB 31650405172, Dolenica 20,Donji Stupnik</item>
      <item>ALEKSANDRA ĐORĐEVIĆ BUGARIN, odvjetnica, Poljana Z. Dražića 10,10000 Zagreb</item>
      <item>NADA GAGRO, odvjetnica, Glagoljaška 52,32100 Vinkovci</item>
      <item>TANJA MILJANIĆ, odvjetnica, Đorđićeva 3b,10000 Zagreb</item>
      <item>ILIJA ČUŽIĆ, Vinogradska 61,35252 Sibinj</item>
      <item>HYPO ALPE-ADRIA-BANK dioničko društvo, OIB 14036333877, Slavonska avenija 6,10000 Zagreb</item>
      <item>CENTAR BANKA dioničko društvo, OIB 89296739230, Amruševa 6,10000 Zagreb</item>
      <item>KentBank dioničko društvo, OIB 73656725926, Gundulićeva 1,10000 Zagreb</item>
      <item>Credo banka dioničko društvo "u stečaju", OIB 94141384086, Zrinjsko-Frankopanska 58,Split</item>
      <item>SLATINSKA BANKA d.d., OIB 42252496579, Vladimira Nazora 2,Slatina</item>
      <item>RH MINISTARSTVO FINANCIJA, Katančićeva 5,10000 Zagreb</item>
      <item>Dragutin Miro Carin, Ivana pl. Zajca br. 21,35000 Slavonski Brod</item>
      <item>MATO SIGURNJAK, OIB 74419375081, Dagutina Rakovca 5,35000 Slavonski Brod</item>
      <item>JOSIP JELIĆ, odvjetnik, A. Cesarca 28,35000 Slavonski Brod</item>
      <item>SEBASTIAN MIŠE, Petrinjska 48,10000 Zagreb</item>
      <item>Brod-plin, društvo s ograničenom odgovornošću za izgradnju i održavanje plinske mreže, distribuciju i opskrbu prirodnim pl, OIB 93572453653, Tome Skalice 4,Slavonski Brod</item>
      <item>ČELEBIJA-ING društvo s ograničenom odgovornošću za građenje, trgovinu i usluge, OIB 51820428765, Vrbska ulica 10,Gornja Vrba</item>
      <item>ROJE GRADNJA d.o.o. za građevinarstvo, proizvodnju i trgovinu, OIB 36761398765, Sajmište 158,Vukovar</item>
      <item>Đuro Đaković Holding dioničko društvo, OIB 58828286397, Dr. Mile Budaka 1,Slavonski Brod</item>
      <item>ANDREJ GARIĆ, odvj. vježbenik, 35000 Slavonski Brod</item>
      <item>IVICA KNEŽEVIĆ, OIB 35701461678, A. Hebranga 2/3,35000 Slavonski Brod</item>
      <item>zamjenik pun. IVANA KOVAČEVIĆ, odvjetnica, A. Cesarca,35000 Slavonski Brod</item>
      <item>zamjenik pun. ANA ČULO, Gajeva 27,35000 Slavonski Brod</item>
      <item>ANDREA KANCIJANIĆ, OIB 31784554429, Drage Šćitara 3,51000 Rijeka</item>
      <item>INGA KRAJINA, Tome Skalice 4,35000 Slavonski Brod</item>
      <item>ĐURO ĐAKOVIĆ HOLDING d.d., Dr. Mile Budaka 1,35000 Slavonski Brod</item>
      <item>TOMISLAV MAZAL, Dr. M. Budaka 1,35000 Slavonski Brod</item>
      <item>VEDRAN KRAJNOVIĆ, Savska cesta 137/1,10000 Zagreb</item>
      <item>H-ABDUCO društvo s ograničenom odgovornošću za usluge, OIB 13667298928, Slavonska avenija 6A,Zagreb</item>
      <item>Gabrijel Zovak</item>
      <item>Mirko Jelić</item>
      <item>Maja Kruljac</item>
      <item>Josip Stanić</item>
    </izvorni_sadrzaj>
    <derivirana_varijabla naziv="DomainObject.Predmet.SudioniciListAdressOIB_1">
      <item>V.A.M.-ING d.o.o.SLAVONSKI BROD, OIB 65586439269, Dr.Mile Budaka 1,35000 Slavonski Brod</item>
      <item>DARKO KARABOGDAN i ostali  RADNICI, Koranski brijeg 30a,Karlovac</item>
      <item>OPĆINSKI SUD U SLAVONSKOM BRODU Z.K. ODJEL, 35000 Slavonski Brod</item>
      <item>ŽDO Građansko-upravni odjel Slavonski Brod, 35000 Slavonski Brod</item>
      <item>TS OS SSSB REGISTAR SUDA</item>
      <item>DANIJEL SOČKOVIĆ, Antuna Matije Reljkovića 37,35000 Slavonski Brod</item>
      <item>MARTINA TONČIĆ-BOTA, odvjetnica, Teslina 3/II,10000 Zagreb</item>
      <item>CENTAR BANKA d.d., OIB 89296739230, Amruševa 6,10000 Zagreb</item>
      <item>zamjenik pun. predlagatelja MIHOVIL GRUBIŠIĆ, odvjetnički vježbenik, 10000 Zagreb</item>
      <item>ZOU MATO ŠIMUNOVIĆ - ANDRIJANA BOŠNJAK MILIĆ, odvjetnici, Trg pobjede 16/I,35000 Slavonski Brod</item>
      <item>MILAN NAKIĆ, sada stečajni upravitelj, OIB 11576973023, J. J. Strossmayera 20,34550 Pakrac</item>
      <item>VTS RH Zagreb, 10000 Zagreb</item>
      <item>OPĆINSKI SUD U CRIKVENICI ZEMLJIŠNO-KNJIŽNI ODJEL, 51260 Crikvenica</item>
      <item>OPĆINSKI SUD U ZADRU ZEMLJIŠNO-KNJIŽNI ODJEL, 23000 Zadar</item>
      <item>OPĆINSKI SUD U RIJECI ZEMLJIŠNO-KNJIŽNI ODJEL, 51000 Rijeka</item>
      <item>RAČUNOVODSTVO TS OS, 31000 Osijek</item>
      <item>NARODNE NOVINE, dioničko društvo za izdavanje i tiskanje Službenog lista Republike Hrvatske, službenih i drugih obrazaca te , OIB 64546066176, Savski Gaj XIII. put 6,10000 Zagreb</item>
      <item>MARINA JERKOVIĆ dipl.iur. za ĐĐ INŽENJERING</item>
      <item>VJEKOSLAV SKAKALO za Zagrebačku banku</item>
      <item>NIKOLA ŠIKIĆ dipl. iur.</item>
      <item>zamjenik pun. HRVOJE RADIĆ, odvjetnički vježbenik</item>
      <item>DOMAGOJ ARAPOVIĆ za ARAPOVIĆ d.o.o.</item>
      <item>TATJANA PRACNY NOVAK, odvjetnica, 35000 Slavonski Brod</item>
      <item>zamjenik punomoćnika ANITA ARAČIĆ PAČIĆ, 35000 Slavonski Brod</item>
      <item>TOMISLAV ZELJKO za ĐĐ HOLDING, ĐĐ ENERGETIKA, 35000 Slavonski Brod</item>
      <item>zamjenik pun. HRVOJE RACAN, odvjetnički vježbenik, 35000 Slavonski Brod</item>
      <item>MARIO LJUBAS za INDUSTROOPREMU d.o.o.</item>
      <item>NADA SAMARDŽIĆ za Slatinsku Banku, 35000 Slavonski Brod</item>
      <item>IVŠA POLIČIĆ za Osimpex</item>
      <item>zamjenik pun. DOMAGOJ VUKOVIĆ za ĐĐ održavanje i usluge d.o.o., 35000 Slavonski Brod</item>
      <item>zamjenik pun. ANJA STUPAREVIĆ, odvjetnički vježbenik za Marsteel, 35000 Slavonski Brod</item>
      <item>ANA TROPINA, odvjetnica za STROJOPROMET ZAGREB</item>
      <item>zamjenica pun. MARIJA KARAKAŠ ZA ĐĐ Specijalna vozila, 35000 Slavonski Brod</item>
      <item>INES GAUS, odvjetnica, 35000 Slavonski Brod</item>
      <item>zamjenik pun. ANDREJ GARIĆ, odvjetnički vježbenik za radnike, 35000 Slavonski Brod</item>
      <item>IVICA DABRO, Ribarska 3,32000 Vukovar</item>
      <item>OD LJUBENKO I PARTNERI, Branimirova 29,10000 Zagreb</item>
      <item>OD ŽELJKO RAČKI I KOLEGE, Gajeva 27,35000 Slavonski Brod</item>
      <item>ZORAN TOMIĆ, odvjetnik, Zelinska 2/1,10000 Zagreb</item>
      <item>OD RAČKI I KOLEGE, Gajeva 27,35000 Slavonski Brod</item>
      <item>HRVATSKA POŠTANSKA BANKA d.d., Jurišićeva 4,10000 Zagreb</item>
      <item>FINANCIJSKA AGENCIJA OSIJEK, Lorenza Jagera 1,31000 Osijek</item>
      <item>FINA SLAVONSKI BROD, 35000 Slavonski Brod</item>
      <item>MF POREZNA UPRAVA SLAVONSKI BROD, 35000 Slavonski Brod</item>
      <item>MUP RH PU BRODSKO-POSAVSKA, 35000 Slavonski Brod</item>
      <item>Željka Brandt, odvjetnica, P.Krešimira IV br. 12,35000 Slavonski Brod</item>
      <item>ANTONIO VOLAREVIĆ, odvjetnik, Gjure Szaba 1A,10000 Zagreb</item>
      <item>SIGMAT d. o. o. za proizvodnju, inženjering i trgovinu, OIB 47975086540, Gromačnik 35, Slavonski Brod,Gromačnik</item>
      <item>OSIJEK-KOTEKS dioničko društvo za graditeljstvo, proizvodnju i trgovinu, OIB 44610694500, Šamačka 11,Osijek</item>
      <item>MARIO JERKOVAC, odvjetnik, S. S. Kranjčevića 11,44000 Sisak</item>
      <item>Đuro Đaković-Zavarene posude dioničko društvo, OIB 59110800788, Dr. Mile Budaka 1,Slavonski Brod</item>
      <item>ODVJETNIČKO DRUŠTVO RAČKI I KOLEGE, j.t.d., OIB 01475644302, Lička 35,10000 Zagreb</item>
      <item>STANKA HNATKO, odvjetnica, A. Starčevića 10,35000 Slavonski Brod</item>
      <item>Odvjetničko društvo SUČEVIĆ I PARTNERI d.o.o., OIB 88966484576, Gundulićeva 63,10000 Zagreb</item>
      <item>PERI oplate i skele društvo s ograničenom odgovornošću, OIB 31650405172, Dolenica 20,Donji Stupnik</item>
      <item>ALEKSANDRA ĐORĐEVIĆ BUGARIN, odvjetnica, Poljana Z. Dražića 10,10000 Zagreb</item>
      <item>NADA GAGRO, odvjetnica, Glagoljaška 52,32100 Vinkovci</item>
      <item>TANJA MILJANIĆ, odvjetnica, Đorđićeva 3b,10000 Zagreb</item>
      <item>ILIJA ČUŽIĆ, Vinogradska 61,35252 Sibinj</item>
      <item>HYPO ALPE-ADRIA-BANK dioničko društvo, OIB 14036333877, Slavonska avenija 6,10000 Zagreb</item>
      <item>CENTAR BANKA dioničko društvo, OIB 89296739230, Amruševa 6,10000 Zagreb</item>
      <item>KentBank dioničko društvo, OIB 73656725926, Gundulićeva 1,10000 Zagreb</item>
      <item>Credo banka dioničko društvo "u stečaju", OIB 94141384086, Zrinjsko-Frankopanska 58,Split</item>
      <item>SLATINSKA BANKA d.d., OIB 42252496579, Vladimira Nazora 2,Slatina</item>
      <item>RH MINISTARSTVO FINANCIJA, Katančićeva 5,10000 Zagreb</item>
      <item>Dragutin Miro Carin, Ivana pl. Zajca br. 21,35000 Slavonski Brod</item>
      <item>MATO SIGURNJAK, OIB 74419375081, Dagutina Rakovca 5,35000 Slavonski Brod</item>
      <item>JOSIP JELIĆ, odvjetnik, A. Cesarca 28,35000 Slavonski Brod</item>
      <item>SEBASTIAN MIŠE, Petrinjska 48,10000 Zagreb</item>
      <item>Brod-plin, društvo s ograničenom odgovornošću za izgradnju i održavanje plinske mreže, distribuciju i opskrbu prirodnim pl, OIB 93572453653, Tome Skalice 4,Slavonski Brod</item>
      <item>ČELEBIJA-ING društvo s ograničenom odgovornošću za građenje, trgovinu i usluge, OIB 51820428765, Vrbska ulica 10,Gornja Vrba</item>
      <item>ROJE GRADNJA d.o.o. za građevinarstvo, proizvodnju i trgovinu, OIB 36761398765, Sajmište 158,Vukovar</item>
      <item>Đuro Đaković Holding dioničko društvo, OIB 58828286397, Dr. Mile Budaka 1,Slavonski Brod</item>
      <item>ANDREJ GARIĆ, odvj. vježbenik, 35000 Slavonski Brod</item>
      <item>IVICA KNEŽEVIĆ, OIB 35701461678, A. Hebranga 2/3,35000 Slavonski Brod</item>
      <item>zamjenik pun. IVANA KOVAČEVIĆ, odvjetnica, A. Cesarca,35000 Slavonski Brod</item>
      <item>zamjenik pun. ANA ČULO, Gajeva 27,35000 Slavonski Brod</item>
      <item>ANDREA KANCIJANIĆ, OIB 31784554429, Drage Šćitara 3,51000 Rijeka</item>
      <item>INGA KRAJINA, Tome Skalice 4,35000 Slavonski Brod</item>
      <item>ĐURO ĐAKOVIĆ HOLDING d.d., Dr. Mile Budaka 1,35000 Slavonski Brod</item>
      <item>TOMISLAV MAZAL, Dr. M. Budaka 1,35000 Slavonski Brod</item>
      <item>VEDRAN KRAJNOVIĆ, Savska cesta 137/1,10000 Zagreb</item>
      <item>H-ABDUCO društvo s ograničenom odgovornošću za usluge, OIB 13667298928, Slavonska avenija 6A,Zagreb</item>
      <item>Gabrijel Zovak</item>
      <item>Mirko Jelić</item>
      <item>Maja Kruljac</item>
      <item>Josip Stanić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238EDA-A630-45F2-BA7E-58A0A14C9F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605</properties:Words>
  <properties:Characters>3246</properties:Characters>
  <properties:Lines>218</properties:Lines>
  <properties:Paragraphs>33</properties:Paragraphs>
  <properties:TotalTime>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Danijela Martini Maoduš</cp:lastModifiedBy>
  <dcterms:modified xmlns:xsi="http://www.w3.org/2001/XMLSchema-instance" xsi:type="dcterms:W3CDTF">2016-12-12T12:21:00Z</dcterms:modified>
  <cp:revision>12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St-377/2012-556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