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1b97" w14:paraId="6381b9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45752">
        <w:t>821</w:t>
      </w:r>
      <w:r w:rsidR="006B338C">
        <w:t>/1</w:t>
      </w:r>
      <w:r w:rsidR="00664993">
        <w:t>6</w:t>
      </w:r>
      <w:r w:rsidR="006B338C">
        <w:t>-</w:t>
      </w:r>
      <w:r w:rsidR="00D45752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D45752">
        <w:t>OLJA j.d.o.o., Srb, Zadarska ulica 26, OIB: 58563658318</w:t>
      </w:r>
      <w:r w:rsidR="006B338C">
        <w:t xml:space="preserve">, </w:t>
      </w:r>
      <w:r w:rsidR="00CC3C3D">
        <w:t>28</w:t>
      </w:r>
      <w:r w:rsidR="00D45752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D45752">
        <w:t>OLJA j.d.o.o., Srb, Zadarska ulica 26, OIB: 58563658318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D45752">
        <w:t>30.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D45752">
        <w:t>OLJA j.d.o.o., Srb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D45752">
        <w:t>19. rujna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D45752">
        <w:t>13. rujna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CC3C3D">
        <w:t>28</w:t>
      </w:r>
      <w:r w:rsidR="00D45752">
        <w:t>. rujna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CC3C3D">
        <w:t xml:space="preserve"> 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99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D45752">
          <w:t>821</w:t>
        </w:r>
        <w:r>
          <w:t>/16-1</w:t>
        </w:r>
        <w:r w:rsidR="00D45752">
          <w:t>0</w:t>
        </w:r>
      </w:p>
      <w:p w:rsidRDefault="00CA2999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CA2999"/>
    <w:rsid w:val="00CC3C3D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24460.06</izvorni_sadrzaj>
    <derivirana_varijabla naziv="DomainObject.Predmet.TrenutnaVrijednost_1">24460.06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>
      <item>Olivera Ciganović</item>
    </izvorni_sadrzaj>
    <derivirana_varijabla naziv="DomainObject.Predmet.OstaliListFormated_1">
      <item>Olivera Ciganović</item>
    </derivirana_varijabla>
  </DomainObject.Predmet.OstaliListFormated>
  <DomainObject.Predmet.OstaliListFormatedOIB>
    <izvorni_sadrzaj>
      <item>Olivera Ciganović, OIB 44470300905</item>
    </izvorni_sadrzaj>
    <derivirana_varijabla naziv="DomainObject.Predmet.OstaliListFormatedOIB_1">
      <item>Olivera Ciganović, OIB 44470300905</item>
    </derivirana_varijabla>
  </DomainObject.Predmet.OstaliListFormatedOIB>
  <DomainObject.Predmet.OstaliListFormatedWithAdress>
    <izvorni_sadrzaj>
      <item>Olivera Ciganović, Zadarska Ulica 26, 23445 Srb</item>
    </izvorni_sadrzaj>
    <derivirana_varijabla naziv="DomainObject.Predmet.OstaliListFormatedWithAdress_1">
      <item>Olivera Ciganović, Zadarska Ulica 26, 23445 Srb</item>
    </derivirana_varijabla>
  </DomainObject.Predmet.OstaliListFormatedWithAdress>
  <DomainObject.Predmet.OstaliListFormatedWithAdressOIB>
    <izvorni_sadrzaj>
      <item>Olivera Ciganović, OIB 44470300905, Zadarska Ulica 26, 23445 Srb</item>
    </izvorni_sadrzaj>
    <derivirana_varijabla naziv="DomainObject.Predmet.OstaliListFormatedWithAdressOIB_1">
      <item>Olivera Ciganović, OIB 44470300905, Zadarska Ulica 26, 23445 Srb</item>
    </derivirana_varijabla>
  </DomainObject.Predmet.OstaliListFormatedWithAdressOIB>
  <DomainObject.Predmet.OstaliListNazivFormated>
    <izvorni_sadrzaj>
      <item>Olivera Ciganović</item>
    </izvorni_sadrzaj>
    <derivirana_varijabla naziv="DomainObject.Predmet.OstaliListNazivFormated_1">
      <item>Olivera Ciganović</item>
    </derivirana_varijabla>
  </DomainObject.Predmet.OstaliListNazivFormated>
  <DomainObject.Predmet.OstaliListNazivFormatedOIB>
    <izvorni_sadrzaj>
      <item>Olivera Ciganović, OIB 44470300905</item>
    </izvorni_sadrzaj>
    <derivirana_varijabla naziv="DomainObject.Predmet.OstaliListNazivFormatedOIB_1">
      <item>Olivera Ciganović, OIB 44470300905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OLJA j.d.o.o. za trgovinu i usluge</item>
      <item>Olivera Ciganović</item>
    </izvorni_sadrzaj>
    <derivirana_varijabla naziv="DomainObject.Predmet.SudioniciListNaziv_1">
      <item>Financijska agencija</item>
      <item>OLJA j.d.o.o. za trgovinu i usluge</item>
      <item>Olivera Ciganović</item>
    </derivirana_varijabla>
  </DomainObject.Predmet.SudioniciListNaziv>
  <DomainObject.Predmet.SudioniciListAdressOIB>
    <izvorni_sadrzaj>
      <item>Financijska agencija, OIB 85821130368, Ivana Danila 4,23000 Zadar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Financijska agencija, OIB 85821130368, Ivana Danila 4,23000 Zadar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310</properties:Words>
  <properties:Characters>1545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2016-09-21T09:11:00Z</dcterms:created>
  <dc:creator>Ardena Bajlo</dc:creator>
  <cp:lastModifiedBy>Martina Kalmeta</cp:lastModifiedBy>
  <cp:lastPrinted>2016-05-20T09:24:00Z</cp:lastPrinted>
  <dcterms:modified xmlns:xsi="http://www.w3.org/2001/XMLSchema-instance" xsi:type="dcterms:W3CDTF">2016-09-30T10:46:00Z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