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e70a" w14:paraId="dc7e70a" w:rsidRDefault="00AF05C8" w:rsidP="00AF05C8" w:rsidR="00AF05C8">
      <w:pPr>
        <w:pStyle w:val="Bezproreda"/>
        <w15:collapsed w:val="false"/>
      </w:pPr>
    </w:p>
    <w:p w:rsidRDefault="009C45BC" w:rsidP="00AF05C8" w:rsidR="00AF05C8">
      <w:pPr>
        <w:pStyle w:val="Bezproreda"/>
        <w:ind w:firstLine="708" w:left="4956"/>
      </w:pPr>
      <w:r>
        <w:t>1 St-43/2015-4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9C45BC">
        <w:t>ITAL DELIKA jednostavno društvo s ograničenom odgovornošću za proizvodnju, trgovinu i usluge BJELOVAR</w:t>
      </w:r>
      <w:r w:rsidR="00B368E7">
        <w:t>,</w:t>
      </w:r>
      <w:r w:rsidR="009C45BC">
        <w:t xml:space="preserve"> Ulica Petra Zrinskog 1/c, OIB: 63899820676,</w:t>
      </w:r>
      <w:r w:rsidR="00B368E7">
        <w:t xml:space="preserve">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9C45BC">
        <w:t>ITAL DELIKA jednostavno društvo s ograničenom odgovornošću za proizvodnju, trgovinu i usluge BJELOVAR, Ulica Petra Zrinskog 1/c, OIB: 63899820676</w:t>
      </w:r>
      <w:r w:rsidR="00B368E7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9C45BC">
        <w:t xml:space="preserve">VLADO ŠOKAC Belišće, </w:t>
      </w:r>
      <w:proofErr w:type="spellStart"/>
      <w:r w:rsidR="009C45BC">
        <w:t>Bistrinci</w:t>
      </w:r>
      <w:proofErr w:type="spellEnd"/>
      <w:r w:rsidR="009C45BC">
        <w:t xml:space="preserve">, </w:t>
      </w:r>
      <w:proofErr w:type="spellStart"/>
      <w:r w:rsidR="009C45BC">
        <w:t>Fistulkurna</w:t>
      </w:r>
      <w:proofErr w:type="spellEnd"/>
      <w:r w:rsidR="009C45BC">
        <w:t xml:space="preserve"> 12, OIB: 95457319937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9C45BC">
      <w:pPr>
        <w:pStyle w:val="Bezproreda"/>
      </w:pPr>
      <w:r>
        <w:t>III. Zaključuje se stečajni p</w:t>
      </w:r>
      <w:r w:rsidR="00B368E7">
        <w:t xml:space="preserve">ostupak nad dužnikom  </w:t>
      </w:r>
      <w:r w:rsidR="009C45BC">
        <w:t>ITAL DELIKA jednostavno društvo s ograničenom odgovornošću za proizvodnju, trgovinu i usluge BJELOVAR, Ulica Petra Zrinskog 1/c, OIB: 63899820676</w:t>
      </w:r>
      <w:r w:rsidR="009C45BC">
        <w:t>.</w:t>
      </w:r>
    </w:p>
    <w:p w:rsidRDefault="009C45BC" w:rsidP="00AF05C8" w:rsidR="009C45BC">
      <w:pPr>
        <w:pStyle w:val="Bezproreda"/>
      </w:pPr>
    </w:p>
    <w:p w:rsidRDefault="009C45BC" w:rsidP="00AF05C8" w:rsidR="00AF05C8">
      <w:pPr>
        <w:pStyle w:val="Bezproreda"/>
      </w:pPr>
      <w:r>
        <w:t>IV. S</w:t>
      </w:r>
      <w:r w:rsidR="00AF05C8">
        <w:t>tečajni postupak j</w:t>
      </w:r>
      <w:r w:rsidR="00B368E7">
        <w:t xml:space="preserve">e otvoren i zaključen s danom 8. prosinca 2015. u  </w:t>
      </w:r>
      <w:r>
        <w:t>12,25</w:t>
      </w:r>
      <w:r w:rsidR="0035289C">
        <w:t xml:space="preserve"> sati, kada je</w:t>
      </w:r>
      <w:r w:rsidR="00AF05C8">
        <w:t xml:space="preserve"> ovo rješenje </w:t>
      </w:r>
      <w:r w:rsidR="0035289C">
        <w:t>stavljeno</w:t>
      </w:r>
      <w:r w:rsidR="00AF05C8">
        <w:t xml:space="preserve"> na </w:t>
      </w:r>
      <w:r w:rsidR="0035289C">
        <w:t>e-</w:t>
      </w:r>
      <w:r w:rsidR="00AF05C8"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9C45BC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St-43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lastRenderedPageBreak/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9C45BC">
        <w:t>u  podatke iz  bilance na dan 2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9C45BC" w:rsidR="009C45BC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9C45BC" w:rsidP="009C45BC" w:rsidR="009C45BC">
      <w:pPr>
        <w:pStyle w:val="Bezproreda"/>
      </w:pPr>
    </w:p>
    <w:p w:rsidRDefault="009C45BC" w:rsidP="009C45BC" w:rsidR="009C45B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C45BC" w:rsidP="009C45BC" w:rsidR="009C45BC">
      <w:pPr>
        <w:pStyle w:val="Bezproreda"/>
      </w:pPr>
      <w:r>
        <w:t>DNA:   predlagatelju – putem e-oglasne ploče suda</w:t>
      </w:r>
    </w:p>
    <w:p w:rsidRDefault="009C45BC" w:rsidP="009C45BC" w:rsidR="009C45BC">
      <w:pPr>
        <w:pStyle w:val="Bezproreda"/>
      </w:pPr>
      <w:r>
        <w:t xml:space="preserve">             zakonskom zastupniku dužnika  - putem e-oglasne ploče suda i putem pošte</w:t>
      </w:r>
    </w:p>
    <w:p w:rsidRDefault="009C45BC" w:rsidP="009C45BC" w:rsidR="009C45BC">
      <w:pPr>
        <w:pStyle w:val="Bezproreda"/>
      </w:pPr>
      <w:r>
        <w:t xml:space="preserve">             stečajnom upravitelju- putem e-oglasne ploče suda</w:t>
      </w:r>
    </w:p>
    <w:p w:rsidRDefault="009C45BC" w:rsidP="009C45BC" w:rsidR="009C45BC">
      <w:pPr>
        <w:pStyle w:val="Bezproreda"/>
      </w:pPr>
      <w:r>
        <w:t xml:space="preserve">             FINI, Podružnica Bjelovar- putem e-oglasne ploče suda</w:t>
      </w:r>
    </w:p>
    <w:p w:rsidRDefault="009C45BC" w:rsidP="009C45BC" w:rsidR="009C45BC">
      <w:pPr>
        <w:pStyle w:val="Bezproreda"/>
      </w:pPr>
      <w:r>
        <w:t xml:space="preserve">             sudskom registru ovog suda nakon pravomoćnosti rješenja</w:t>
      </w:r>
    </w:p>
    <w:p w:rsidRDefault="009C45BC" w:rsidP="009C45BC" w:rsidR="009C45BC">
      <w:pPr>
        <w:pStyle w:val="Bezproreda"/>
      </w:pPr>
      <w:r>
        <w:t xml:space="preserve">             ŽDO- u Bjelovaru – putem e-oglasne ploče suda</w:t>
      </w:r>
    </w:p>
    <w:p w:rsidRDefault="009C45BC" w:rsidP="009C45BC" w:rsidR="009C45BC">
      <w:pPr>
        <w:pStyle w:val="Bezproreda"/>
      </w:pPr>
      <w:r>
        <w:t xml:space="preserve">             Porezna uprava Bjelovar – putem e-oglasne ploče suda</w:t>
      </w:r>
    </w:p>
    <w:p w:rsidRDefault="009C45BC" w:rsidP="009C45BC" w:rsidR="009C45BC">
      <w:pPr>
        <w:pStyle w:val="Bezproreda"/>
      </w:pPr>
      <w:r>
        <w:t xml:space="preserve">             e-oglasna ploča ovoga suda</w:t>
      </w:r>
    </w:p>
    <w:p w:rsidRDefault="009C45BC" w:rsidP="009C45BC" w:rsidR="009C45BC">
      <w:pPr>
        <w:pStyle w:val="Bezproreda"/>
      </w:pPr>
      <w:r>
        <w:t xml:space="preserve">             Sc</w:t>
      </w:r>
      <w:r>
        <w:t>.</w:t>
      </w:r>
      <w:bookmarkStart w:name="_GoBack" w:id="0"/>
      <w:bookmarkEnd w:id="0"/>
      <w:r>
        <w:t xml:space="preserve"> pravomoćnost</w:t>
      </w:r>
    </w:p>
    <w:p w:rsidRDefault="009C45BC" w:rsidP="009C45BC" w:rsidR="009C45BC">
      <w:pPr>
        <w:pStyle w:val="Bezproreda"/>
      </w:pPr>
      <w:r>
        <w:t>Bjelovar, 8. XII  2015.</w:t>
      </w:r>
    </w:p>
    <w:p w:rsidRDefault="009C45BC" w:rsidR="003D2344"/>
    <w:sectPr w:rsidSect="009C45BC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5BC" w:rsidP="009C45BC" w:rsidR="009C45BC">
      <w:pPr>
        <w:spacing w:lineRule="auto" w:line="240" w:after="0"/>
      </w:pPr>
      <w:r>
        <w:separator/>
      </w:r>
    </w:p>
  </w:endnote>
  <w:endnote w:id="0" w:type="continuationSeparator">
    <w:p w:rsidRDefault="009C45BC" w:rsidP="009C45BC" w:rsidR="009C45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5BC" w:rsidP="009C45BC" w:rsidR="009C45BC">
      <w:pPr>
        <w:spacing w:lineRule="auto" w:line="240" w:after="0"/>
      </w:pPr>
      <w:r>
        <w:separator/>
      </w:r>
    </w:p>
  </w:footnote>
  <w:footnote w:id="0" w:type="continuationSeparator">
    <w:p w:rsidRDefault="009C45BC" w:rsidP="009C45BC" w:rsidR="009C45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1933725"/>
      <w:docPartObj>
        <w:docPartGallery w:val="Page Numbers (Top of Page)"/>
        <w:docPartUnique/>
      </w:docPartObj>
    </w:sdtPr>
    <w:sdtContent>
      <w:p w:rsidRDefault="009C45BC" w:rsidR="009C45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9C45BC" w:rsidR="009C45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547963"/>
    <w:rsid w:val="009C45BC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45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4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C45B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45BC"/>
  </w:style>
  <w:style w:styleId="Podnoje" w:type="paragraph">
    <w:name w:val="footer"/>
    <w:basedOn w:val="Normal"/>
    <w:link w:val="PodnojeChar"/>
    <w:uiPriority w:val="99"/>
    <w:unhideWhenUsed/>
    <w:rsid w:val="009C45B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45B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45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4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9C45B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45BC"/>
  </w:style>
  <w:style w:styleId="Podnoje" w:type="paragraph">
    <w:name w:val="footer"/>
    <w:basedOn w:val="Normal"/>
    <w:link w:val="PodnojeChar"/>
    <w:uiPriority w:val="99"/>
    <w:unhideWhenUsed/>
    <w:rsid w:val="009C45B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45B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 DELIKA jednostavno društvo s ograničenom odgovornošću za proizvodnju, trgovinu i usluge, Bjelovar; ITAL DELIKA jednostavno društvo s ograničenom odgovornošću za proizvodnju, trgovinu i usluge, Bjelovar</izvorni_sadrzaj>
    <derivirana_varijabla naziv="DomainObject.Predmet.ProtustrankaFormated_1">  ITAL DELIKA jednostavno društvo s ograničenom odgovornošću za proizvodnju, trgovinu i usluge, Bjelovar; ITAL DELIKA jednostavno društvo s ograničenom odgovornošću za proizvodnju, trgovinu i usluge, Bjelovar</derivirana_varijabla>
  </DomainObject.Predmet.ProtustrankaFormated>
  <DomainObject.Predmet.ProtustrankaFormatedOIB>
    <izvorni_sadrzaj>  ITAL DELIKA jednostavno društvo s ograničenom odgovornošću za proizvodnju, trgovinu i usluge, Bjelovar, OIB 63899820676; ITAL DELIKA jednostavno društvo s ograničenom odgovornošću za proizvodnju, trgovinu i usluge, Bjelovar, OIB 63899820676</izvorni_sadrzaj>
    <derivirana_varijabla naziv="DomainObject.Predmet.ProtustrankaFormatedOIB_1">  ITAL DELIKA jednostavno društvo s ograničenom odgovornošću za proizvodnju, trgovinu i usluge, Bjelovar, OIB 63899820676; ITAL DELIKA jednostavno društvo s ograničenom odgovornošću za proizvodnju, trgovinu i usluge, Bjelovar, OIB 63899820676</derivirana_varijabla>
  </DomainObject.Predmet.ProtustrankaFormatedOIB>
  <DomainObject.Predmet.ProtustrankaFormatedWithAdress>
    <izvorni_sadrzaj> ITAL DELIKA jednostavno društvo s ograničenom odgovornošću za proizvodnju, trgovinu i usluge, Bjelovar, Ulica Petra Zrinskog 1/c, 43000 Bjelovar; ITAL DELIKA jednostavno društvo s ograničenom odgovornošću za proizvodnju, trgovinu i usluge, Bjelovar, Ulica Petra Zrinskog 1/c, 43000 Bjelovar</izvorni_sadrzaj>
    <derivirana_varijabla naziv="DomainObject.Predmet.ProtustrankaFormatedWithAdress_1"> ITAL DELIKA jednostavno društvo s ograničenom odgovornošću za proizvodnju, trgovinu i usluge, Bjelovar, Ulica Petra Zrinskog 1/c, 43000 Bjelovar; ITAL DELIKA jednostavno društvo s ograničenom odgovornošću za proizvodnju, trgovinu i usluge, Bjelovar, Ulica Petra Zrinskog 1/c, 43000 Bjelovar</derivirana_varijabla>
  </DomainObject.Predmet.ProtustrankaFormatedWithAdress>
  <DomainObject.Predmet.ProtustrankaFormatedWithAdressOIB>
    <izvorni_sadrzaj> ITAL DELIKA jednostavno društvo s ograničenom odgovornošću za proizvodnju, trgovinu i usluge, Bjelovar, OIB 63899820676, Ulica Petra Zrinskog 1/c, 43000 Bjelovar; ITAL DELIKA jednostavno društvo s ograničenom odgovornošću za proizvodnju, trgovinu i usluge, Bjelovar, OIB 63899820676, Ulica Petra Zrinskog 1/c, 43000 Bjelovar</izvorni_sadrzaj>
    <derivirana_varijabla naziv="DomainObject.Predmet.ProtustrankaFormatedWithAdressOIB_1"> ITAL DELIKA jednostavno društvo s ograničenom odgovornošću za proizvodnju, trgovinu i usluge, Bjelovar, OIB 63899820676, Ulica Petra Zrinskog 1/c, 43000 Bjelovar; ITAL DELIKA jednostavno društvo s ograničenom odgovornošću za proizvodnju, trgovinu i usluge, Bjelovar, OIB 63899820676, Ulica Petra Zrinskog 1/c, 43000 Bjelovar</derivirana_varijabla>
  </DomainObject.Predmet.ProtustrankaFormatedWithAdressOIB>
  <DomainObject.Predmet.ProtustrankaWithAdress>
    <izvorni_sadrzaj>ITAL DELIKA jednostavno društvo s ograničenom odgovornošću za proizvodnju, trgovinu i usluge, Bjelovar Ulica Petra Zrinskog 1/c, 43000 Bjelovar, ITAL DELIKA jednostavno društvo s ograničenom odgovornošću za proizvodnju, trgovinu i usluge, Bjelovar Ulica Petra Zrinskog 1/c, 43000 Bjelovar</izvorni_sadrzaj>
    <derivirana_varijabla naziv="DomainObject.Predmet.ProtustrankaWithAdress_1">ITAL DELIKA jednostavno društvo s ograničenom odgovornošću za proizvodnju, trgovinu i usluge, Bjelovar Ulica Petra Zrinskog 1/c, 43000 Bjelovar, ITAL DELIKA jednostavno društvo s ograničenom odgovornošću za proizvodnju, trgovinu i usluge, Bjelovar Ulica Petra Zrinskog 1/c, 43000 Bjelovar</derivirana_varijabla>
  </DomainObject.Predmet.ProtustrankaWithAdress>
  <DomainObject.Predmet.ProtustrankaWithAdressOIB>
    <izvorni_sadrzaj>ITAL DELIKA jednostavno društvo s ograničenom odgovornošću za proizvodnju, trgovinu i usluge, Bjelovar, OIB 63899820676, Ulica Petra Zrinskog 1/c, 43000 Bjelovar, ITAL DELIKA jednostavno društvo s ograničenom odgovornošću za proizvodnju, trgovinu i usluge, Bjelovar, OIB 63899820676, Ulica Petra Zrinskog 1/c, 43000 Bjelovar</izvorni_sadrzaj>
    <derivirana_varijabla naziv="DomainObject.Predmet.ProtustrankaWithAdressOIB_1">ITAL DELIKA jednostavno društvo s ograničenom odgovornošću za proizvodnju, trgovinu i usluge, Bjelovar, OIB 63899820676, Ulica Petra Zrinskog 1/c, 43000 Bjelovar, ITAL DELIKA jednostavno društvo s ograničenom odgovornošću za proizvodnju, trgovinu i usluge, Bjelovar, OIB 63899820676, Ulica Petra Zrinskog 1/c, 43000 Bjelovar</derivirana_varijabla>
  </DomainObject.Predmet.ProtustrankaWithAdressOIB>
  <DomainObject.Predmet.ProtustrankaNazivFormated>
    <izvorni_sadrzaj>ITAL DELIKA jednostavno društvo s ograničenom odgovornošću za proizvodnju, trgovinu i usluge, Bjelovar,ITAL DELIKA jednostavno društvo s ograničenom odgovornošću za proizvodnju, trgovinu i usluge, Bjelovar</izvorni_sadrzaj>
    <derivirana_varijabla naziv="DomainObject.Predmet.ProtustrankaNazivFormated_1">ITAL DELIKA jednostavno društvo s ograničenom odgovornošću za proizvodnju, trgovinu i usluge, Bjelovar,ITAL DELIKA jednostavno društvo s ograničenom odgovornošću za proizvodnju, trgovinu i usluge, Bjelovar</derivirana_varijabla>
  </DomainObject.Predmet.ProtustrankaNazivFormated>
  <DomainObject.Predmet.ProtustrankaNazivFormatedOIB>
    <izvorni_sadrzaj>ITAL DELIKA jednostavno društvo s ograničenom odgovornošću za proizvodnju, trgovinu i usluge, Bjelovar, OIB 63899820676,ITAL DELIKA jednostavno društvo s ograničenom odgovornošću za proizvodnju, trgovinu i usluge, Bjelovar, OIB 63899820676</izvorni_sadrzaj>
    <derivirana_varijabla naziv="DomainObject.Predmet.ProtustrankaNazivFormatedOIB_1">ITAL DELIKA jednostavno društvo s ograničenom odgovornošću za proizvodnju, trgovinu i usluge, Bjelovar, OIB 63899820676,ITAL DELIKA jednostavno društvo s ograničenom odgovornošću za proizvodnju, trgovinu i usluge, Bjelovar, OIB 63899820676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ITAL DELIKA jednostavno društvo s ograničenom odgovornošću za proizvodnju, trgovinu i usluge, Bjelovar</item>
      <item>ITAL DELIKA jednostavno društvo s ograničenom odgovornošću za proizvodnju, trgovinu i usluge, Bjelovar</item>
    </izvorni_sadrzaj>
    <derivirana_varijabla naziv="DomainObject.Predmet.ProtuStrankaListFormated_1">
      <item>ITAL DELIKA jednostavno društvo s ograničenom odgovornošću za proizvodnju, trgovinu i usluge, Bjelovar</item>
      <item>ITAL DELIKA jednostavno društvo s ograničenom odgovornošću za proizvodnju, trgovinu i usluge, Bjelovar</item>
    </derivirana_varijabla>
  </DomainObject.Predmet.ProtuStrankaListFormated>
  <DomainObject.Predmet.ProtuStrankaListFormatedOIB>
    <izvorni_sadrzaj>
      <item>ITAL DELIKA jednostavno društvo s ograničenom odgovornošću za proizvodnju, trgovinu i usluge, Bjelovar, OIB 63899820676</item>
      <item>ITAL DELIKA jednostavno društvo s ograničenom odgovornošću za proizvodnju, trgovinu i usluge, Bjelovar, OIB 63899820676</item>
    </izvorni_sadrzaj>
    <derivirana_varijabla naziv="DomainObject.Predmet.ProtuStrankaListFormatedOIB_1">
      <item>ITAL DELIKA jednostavno društvo s ograničenom odgovornošću za proizvodnju, trgovinu i usluge, Bjelovar, OIB 63899820676</item>
      <item>ITAL DELIKA jednostavno društvo s ograničenom odgovornošću za proizvodnju, trgovinu i usluge, Bjelovar, OIB 63899820676</item>
    </derivirana_varijabla>
  </DomainObject.Predmet.ProtuStrankaListFormatedOIB>
  <DomainObject.Predmet.ProtuStrankaListFormatedWithAdress>
    <izvorni_sadrzaj>
      <item>ITAL DELIKA jednostavno društvo s ograničenom odgovornošću za proizvodnju, trgovinu i usluge, Bjelovar, Ulica Petra Zrinskog 1/c, 43000 Bjelovar</item>
      <item>ITAL DELIKA jednostavno društvo s ograničenom odgovornošću za proizvodnju, trgovinu i usluge, Bjelovar, Ulica Petra Zrinskog 1/c, 43000 Bjelovar</item>
    </izvorni_sadrzaj>
    <derivirana_varijabla naziv="DomainObject.Predmet.ProtuStrankaListFormatedWithAdress_1">
      <item>ITAL DELIKA jednostavno društvo s ograničenom odgovornošću za proizvodnju, trgovinu i usluge, Bjelovar, Ulica Petra Zrinskog 1/c, 43000 Bjelovar</item>
      <item>ITAL DELIKA jednostavno društvo s ograničenom odgovornošću za proizvodnju, trgovinu i usluge, Bjelovar, Ulica Petra Zrinskog 1/c, 43000 Bjelovar</item>
    </derivirana_varijabla>
  </DomainObject.Predmet.ProtuStrankaListFormatedWithAdress>
  <DomainObject.Predmet.ProtuStrankaListFormatedWithAdressOIB>
    <izvorni_sadrzaj>
      <item>ITAL DELIKA jednostavno društvo s ograničenom odgovornošću za proizvodnju, trgovinu i usluge, Bjelovar, OIB 63899820676, Ulica Petra Zrinskog 1/c, 43000 Bjelovar</item>
      <item>ITAL DELIKA jednostavno društvo s ograničenom odgovornošću za proizvodnju, trgovinu i usluge, Bjelovar, OIB 63899820676, Ulica Petra Zrinskog 1/c, 43000 Bjelovar</item>
    </izvorni_sadrzaj>
    <derivirana_varijabla naziv="DomainObject.Predmet.ProtuStrankaListFormatedWithAdressOIB_1">
      <item>ITAL DELIKA jednostavno društvo s ograničenom odgovornošću za proizvodnju, trgovinu i usluge, Bjelovar, OIB 63899820676, Ulica Petra Zrinskog 1/c, 43000 Bjelovar</item>
      <item>ITAL DELIKA jednostavno društvo s ograničenom odgovornošću za proizvodnju, trgovinu i usluge, Bjelovar, OIB 63899820676, Ulica Petra Zrinskog 1/c, 43000 Bjelovar</item>
    </derivirana_varijabla>
  </DomainObject.Predmet.ProtuStrankaListFormatedWithAdressOIB>
  <DomainObject.Predmet.ProtuStrankaListNazivFormated>
    <izvorni_sadrzaj>
      <item>ITAL DELIKA jednostavno društvo s ograničenom odgovornošću za proizvodnju, trgovinu i usluge, Bjelovar</item>
      <item>ITAL DELIKA jednostavno društvo s ograničenom odgovornošću za proizvodnju, trgovinu i usluge, Bjelovar</item>
    </izvorni_sadrzaj>
    <derivirana_varijabla naziv="DomainObject.Predmet.ProtuStrankaListNazivFormated_1">
      <item>ITAL DELIKA jednostavno društvo s ograničenom odgovornošću za proizvodnju, trgovinu i usluge, Bjelovar</item>
      <item>ITAL DELIKA jednostavno društvo s ograničenom odgovornošću za proizvodnju, trgovinu i usluge, Bjelovar</item>
    </derivirana_varijabla>
  </DomainObject.Predmet.ProtuStrankaListNazivFormated>
  <DomainObject.Predmet.ProtuStrankaListNazivFormatedOIB>
    <izvorni_sadrzaj>
      <item>ITAL DELIKA jednostavno društvo s ograničenom odgovornošću za proizvodnju, trgovinu i usluge, Bjelovar, OIB 63899820676</item>
      <item>ITAL DELIKA jednostavno društvo s ograničenom odgovornošću za proizvodnju, trgovinu i usluge, Bjelovar, OIB 63899820676</item>
    </izvorni_sadrzaj>
    <derivirana_varijabla naziv="DomainObject.Predmet.ProtuStrankaListNazivFormatedOIB_1">
      <item>ITAL DELIKA jednostavno društvo s ograničenom odgovornošću za proizvodnju, trgovinu i usluge, Bjelovar, OIB 63899820676</item>
      <item>ITAL DELIKA jednostavno društvo s ograničenom odgovornošću za proizvodnju, trgovinu i usluge, Bjelovar, OIB 63899820676</item>
    </derivirana_varijabla>
  </DomainObject.Predmet.ProtuStrankaListNazivFormatedOIB>
  <DomainObject.Predmet.OstaliListFormated>
    <izvorni_sadrzaj>
      <item>Corina Cardinale</item>
    </izvorni_sadrzaj>
    <derivirana_varijabla naziv="DomainObject.Predmet.OstaliListFormated_1">
      <item>Corina Cardinale</item>
    </derivirana_varijabla>
  </DomainObject.Predmet.OstaliListFormated>
  <DomainObject.Predmet.OstaliListFormatedOIB>
    <izvorni_sadrzaj>
      <item>Corina Cardinale, OIB 78277723295</item>
    </izvorni_sadrzaj>
    <derivirana_varijabla naziv="DomainObject.Predmet.OstaliListFormatedOIB_1">
      <item>Corina Cardinale, OIB 78277723295</item>
    </derivirana_varijabla>
  </DomainObject.Predmet.OstaliListFormatedOIB>
  <DomainObject.Predmet.OstaliListFormatedWithAdress>
    <izvorni_sadrzaj>
      <item>Corina Cardinale, Frana Galovića 7., 33405 Pitomača</item>
    </izvorni_sadrzaj>
    <derivirana_varijabla naziv="DomainObject.Predmet.OstaliListFormatedWithAdress_1">
      <item>Corina Cardinale, Frana Galovića 7., 33405 Pitomača</item>
    </derivirana_varijabla>
  </DomainObject.Predmet.OstaliListFormatedWithAdress>
  <DomainObject.Predmet.OstaliListFormatedWithAdressOIB>
    <izvorni_sadrzaj>
      <item>Corina Cardinale, OIB 78277723295, Frana Galovića 7., 33405 Pitomača</item>
    </izvorni_sadrzaj>
    <derivirana_varijabla naziv="DomainObject.Predmet.OstaliListFormatedWithAdressOIB_1">
      <item>Corina Cardinale, OIB 78277723295, Frana Galovića 7., 33405 Pitomača</item>
    </derivirana_varijabla>
  </DomainObject.Predmet.OstaliListFormatedWithAdressOIB>
  <DomainObject.Predmet.OstaliListNazivFormated>
    <izvorni_sadrzaj>
      <item>Corina Cardinale</item>
    </izvorni_sadrzaj>
    <derivirana_varijabla naziv="DomainObject.Predmet.OstaliListNazivFormated_1">
      <item>Corina Cardinale</item>
    </derivirana_varijabla>
  </DomainObject.Predmet.OstaliListNazivFormated>
  <DomainObject.Predmet.OstaliListNazivFormatedOIB>
    <izvorni_sadrzaj>
      <item>Corina Cardinale, OIB 78277723295</item>
    </izvorni_sadrzaj>
    <derivirana_varijabla naziv="DomainObject.Predmet.OstaliListNazivFormatedOIB_1">
      <item>Corina Cardinale, OIB 78277723295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ITAL DELIKA jednostavno društvo s ograničenom odgovornošću za proizvodnju, trgovinu i usluge, Bjelovar i dr.</izvorni_sadrzaj>
    <derivirana_varijabla naziv="DomainObject.Predmet.ProtustrankaIDrugi_1">ITAL DELIKA jednostavno društvo s ograničenom odgovornošću za proizvodnju, trgovinu i usluge, Bjelovar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ITAL DELIKA jednostavno društvo s ograničenom odgovornošću za proizvodnju, trgovinu i usluge, Bjelovar, OIB 63899820676, Ulica Petra Zrinskog 1/c, 43000 Bjelovar i dr.</izvorni_sadrzaj>
    <derivirana_varijabla naziv="DomainObject.Predmet.ProtustrankaIDrugiAdressOIB_1">ITAL DELIKA jednostavno društvo s ograničenom odgovornošću za proizvodnju, trgovinu i usluge, Bjelovar, OIB 63899820676, Ulica Petra Zrinskog 1/c, 43000 Bjelovar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ITAL DELIKA jednostavno društvo s ograničenom odgovornošću za proizvodnju, trgovinu i usluge, Bjelovar</item>
      <item>Corina Cardinale</item>
      <item>ITAL DELIKA jednostavno društvo s ograničenom odgovornošću za proizvodnju, trgovinu i usluge, Bjelovar</item>
      <item>FINA, RC ZAGREB, Podružnica Bjelovar</item>
    </izvorni_sadrzaj>
    <derivirana_varijabla naziv="DomainObject.Predmet.SudioniciListNaziv_1">
      <item>FINANCIJSKA AGENCIJA, RC ZAGREB, Podružnica Bjelovar</item>
      <item>ITAL DELIKA jednostavno društvo s ograničenom odgovornošću za proizvodnju, trgovinu i usluge, Bjelovar</item>
      <item>Corina Cardinale</item>
      <item>ITAL DELIKA jednostavno društvo s ograničenom odgovornošću za proizvodnju, trgovinu i usluge, Bjelovar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ITAL DELIKA jednostavno društvo s ograničenom odgovornošću za proizvodnju, trgovinu i usluge, Bjelovar, OIB 63899820676, Ulica Petra Zrinskog 1/c,43000 Bjelovar</item>
      <item>Corina Cardinale, OIB 78277723295, Frana Galovića 7.,33405 Pitomača</item>
      <item>ITAL DELIKA jednostavno društvo s ograničenom odgovornošću za proizvodnju, trgovinu i usluge, Bjelovar, OIB 63899820676, Ulica Petra Zrinskog 1/c,43000 Bjelovar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ITAL DELIKA jednostavno društvo s ograničenom odgovornošću za proizvodnju, trgovinu i usluge, Bjelovar, OIB 63899820676, Ulica Petra Zrinskog 1/c,43000 Bjelovar</item>
      <item>Corina Cardinale, OIB 78277723295, Frana Galovića 7.,33405 Pitomača</item>
      <item>ITAL DELIKA jednostavno društvo s ograničenom odgovornošću za proizvodnju, trgovinu i usluge, Bjelovar, OIB 63899820676, Ulica Petra Zrinskog 1/c,43000 Bjelovar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63899820676</item>
      <item>, OIB 78277723295</item>
      <item>, OIB 63899820676</item>
      <item>, OIB 85821130368</item>
    </izvorni_sadrzaj>
    <derivirana_varijabla naziv="DomainObject.Predmet.SudioniciListNazivOIB_1">
      <item>, OIB null</item>
      <item>, OIB 63899820676</item>
      <item>, OIB 78277723295</item>
      <item>, OIB 63899820676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3403</properties:Characters>
  <properties:Lines>98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2015-12-08T11:26:00Z</cp:lastPrinted>
  <dcterms:modified xmlns:xsi="http://www.w3.org/2001/XMLSchema-instance" xsi:type="dcterms:W3CDTF">2015-12-08T11:26:00Z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