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7d10" w14:paraId="39f7d1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814EF">
        <w:t>2233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2B52BB">
        <w:t>MAĐARSKO-HRVATSKA INDUSTRIJSKA TRGOVINSKA KOMORA, Zagreb, Poljačka 56, REGISTARSKI BROJ: 21004938, OIB: 63730470201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2B52BB">
        <w:t>je 41.046,94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B39E2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St-2233/2015</izvorni_sadrzaj>
    <derivirana_varijabla naziv="DomainObject.Predmet.OznakaBroj_1">St-2233/2015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MAĐARSKO-HRVATSKA INDUSTRIJSKA I TRGOVINSKA KOMORA zastupanog po punomoćniku MARK GYORVARI</izvorni_sadrzaj>
    <derivirana_varijabla naziv="DomainObject.Predmet.ProtustrankaFormated_1">  MAĐARSKO-HRVATSKA INDUSTRIJSKA I TRGOVINSKA KOMORA zastupanog po punomoćniku MARK GYORVARI</derivirana_varijabla>
  </DomainObject.Predmet.ProtustrankaFormated>
  <DomainObject.Predmet.ProtustrankaFormatedOIB>
    <izvorni_sadrzaj>  MAĐARSKO-HRVATSKA INDUSTRIJSKA I TRGOVINSKA KOMORA, OIB 63730470201 zastupanog po punomoćniku MARK GYORVARI</izvorni_sadrzaj>
    <derivirana_varijabla naziv="DomainObject.Predmet.ProtustrankaFormatedOIB_1">  MAĐARSKO-HRVATSKA INDUSTRIJSKA I TRGOVINSKA KOMORA, OIB 63730470201 zastupanog po punomoćniku MARK GYORVARI</derivirana_varijabla>
  </DomainObject.Predmet.ProtustrankaFormatedOIB>
  <DomainObject.Predmet.ProtustrankaFormatedWithAdress>
    <izvorni_sadrzaj> MAĐARSKO-HRVATSKA INDUSTRIJSKA I TRGOVINSKA KOMORA, Poljička 56, 10000 Zagreb zastupanog po punomoćniku MARK GYORVARI</izvorni_sadrzaj>
    <derivirana_varijabla naziv="DomainObject.Predmet.ProtustrankaFormatedWithAdress_1"> MAĐARSKO-HRVATSKA INDUSTRIJSKA I TRGOVINSKA KOMORA, Poljička 56, 10000 Zagreb zastupanog po punomoćniku MARK GYORVARI</derivirana_varijabla>
  </DomainObject.Predmet.ProtustrankaFormatedWithAdress>
  <DomainObject.Predmet.ProtustrankaFormatedWithAdressOIB>
    <izvorni_sadrzaj> MAĐARSKO-HRVATSKA INDUSTRIJSKA I TRGOVINSKA KOMORA, OIB 63730470201, Poljička 56, 10000 Zagreb zastupanog po punomoćniku MARK GYORVARI</izvorni_sadrzaj>
    <derivirana_varijabla naziv="DomainObject.Predmet.ProtustrankaFormatedWithAdressOIB_1"> MAĐARSKO-HRVATSKA INDUSTRIJSKA I TRGOVINSKA KOMORA, OIB 63730470201, Poljička 56, 10000 Zagreb zastupanog po punomoćniku MARK GYORVARI</derivirana_varijabla>
  </DomainObject.Predmet.ProtustrankaFormatedWithAdressOIB>
  <DomainObject.Predmet.ProtustrankaWithAdress>
    <izvorni_sadrzaj>MAĐARSKO-HRVATSKA INDUSTRIJSKA I TRGOVINSKA KOMORA Poljička 56, 10000 Zagreb</izvorni_sadrzaj>
    <derivirana_varijabla naziv="DomainObject.Predmet.ProtustrankaWithAdress_1">MAĐARSKO-HRVATSKA INDUSTRIJSKA I TRGOVINSKA KOMORA Poljička 56, 10000 Zagreb</derivirana_varijabla>
  </DomainObject.Predmet.ProtustrankaWithAdress>
  <DomainObject.Predmet.ProtustrankaWithAdressOIB>
    <izvorni_sadrzaj>MAĐARSKO-HRVATSKA INDUSTRIJSKA I TRGOVINSKA KOMORA, OIB 63730470201, Poljička 56, 10000 Zagreb</izvorni_sadrzaj>
    <derivirana_varijabla naziv="DomainObject.Predmet.ProtustrankaWithAdressOIB_1">MAĐARSKO-HRVATSKA INDUSTRIJSKA I TRGOVINSKA KOMORA, OIB 63730470201, Poljička 56, 10000 Zagreb</derivirana_varijabla>
  </DomainObject.Predmet.ProtustrankaWithAdressOIB>
  <DomainObject.Predmet.ProtustrankaNazivFormated>
    <izvorni_sadrzaj>MAĐARSKO-HRVATSKA INDUSTRIJSKA I TRGOVINSKA KOMORA</izvorni_sadrzaj>
    <derivirana_varijabla naziv="DomainObject.Predmet.ProtustrankaNazivFormated_1">MAĐARSKO-HRVATSKA INDUSTRIJSKA I TRGOVINSKA KOMORA</derivirana_varijabla>
  </DomainObject.Predmet.ProtustrankaNazivFormated>
  <DomainObject.Predmet.ProtustrankaNazivFormatedOIB>
    <izvorni_sadrzaj>MAĐARSKO-HRVATSKA INDUSTRIJSKA I TRGOVINSKA KOMORA, OIB 63730470201</izvorni_sadrzaj>
    <derivirana_varijabla naziv="DomainObject.Predmet.ProtustrankaNazivFormatedOIB_1">MAĐARSKO-HRVATSKA INDUSTRIJSKA I TRGOVINSKA KOMORA, OIB 63730470201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MAĐARSKO-HRVATSKA INDUSTRIJSKA I TRGOVINSKA KOMORA zastupanog po punomoćniku MARK GYORVARI</item>
    </izvorni_sadrzaj>
    <derivirana_varijabla naziv="DomainObject.Predmet.ProtuStrankaListFormated_1">
      <item>MAĐARSKO-HRVATSKA INDUSTRIJSKA I TRGOVINSKA KOMORA zastupanog po punomoćniku MARK GYORVARI</item>
    </derivirana_varijabla>
  </DomainObject.Predmet.ProtuStrankaListFormated>
  <DomainObject.Predmet.ProtuStrankaListFormatedOIB>
    <izvorni_sadrzaj>
      <item>MAĐARSKO-HRVATSKA INDUSTRIJSKA I TRGOVINSKA KOMORA, OIB 63730470201 zastupanog po punomoćniku MARK GYORVARI</item>
    </izvorni_sadrzaj>
    <derivirana_varijabla naziv="DomainObject.Predmet.ProtuStrankaListFormatedOIB_1">
      <item>MAĐARSKO-HRVATSKA INDUSTRIJSKA I TRGOVINSKA KOMORA, OIB 63730470201 zastupanog po punomoćniku MARK GYORVARI</item>
    </derivirana_varijabla>
  </DomainObject.Predmet.ProtuStrankaListFormatedOIB>
  <DomainObject.Predmet.ProtuStrankaListFormatedWithAdress>
    <izvorni_sadrzaj>
      <item>MAĐARSKO-HRVATSKA INDUSTRIJSKA I TRGOVINSKA KOMORA, Poljička 56, 10000 Zagreb zastupanog po punomoćniku MARK GYORVARI</item>
    </izvorni_sadrzaj>
    <derivirana_varijabla naziv="DomainObject.Predmet.ProtuStrankaListFormatedWithAdress_1">
      <item>MAĐARSKO-HRVATSKA INDUSTRIJSKA I TRGOVINSKA KOMORA, Poljička 56, 10000 Zagreb zastupanog po punomoćniku MARK GYORVARI</item>
    </derivirana_varijabla>
  </DomainObject.Predmet.ProtuStrankaListFormatedWithAdress>
  <DomainObject.Predmet.ProtuStrankaListFormatedWithAdressOIB>
    <izvorni_sadrzaj>
      <item>MAĐARSKO-HRVATSKA INDUSTRIJSKA I TRGOVINSKA KOMORA, OIB 63730470201, Poljička 56, 10000 Zagreb zastupanog po punomoćniku MARK GYORVARI</item>
    </izvorni_sadrzaj>
    <derivirana_varijabla naziv="DomainObject.Predmet.ProtuStrankaListFormatedWithAdressOIB_1">
      <item>MAĐARSKO-HRVATSKA INDUSTRIJSKA I TRGOVINSKA KOMORA, OIB 63730470201, Poljička 56, 10000 Zagreb zastupanog po punomoćniku MARK GYORVARI</item>
    </derivirana_varijabla>
  </DomainObject.Predmet.ProtuStrankaListFormatedWithAdressOIB>
  <DomainObject.Predmet.ProtuStrankaListNazivFormated>
    <izvorni_sadrzaj>
      <item>MAĐARSKO-HRVATSKA INDUSTRIJSKA I TRGOVINSKA KOMORA</item>
    </izvorni_sadrzaj>
    <derivirana_varijabla naziv="DomainObject.Predmet.ProtuStrankaListNazivFormated_1">
      <item>MAĐARSKO-HRVATSKA INDUSTRIJSKA I TRGOVINSKA KOMORA</item>
    </derivirana_varijabla>
  </DomainObject.Predmet.ProtuStrankaListNazivFormated>
  <DomainObject.Predmet.ProtuStrankaListNazivFormatedOIB>
    <izvorni_sadrzaj>
      <item>MAĐARSKO-HRVATSKA INDUSTRIJSKA I TRGOVINSKA KOMORA, OIB 63730470201</item>
    </izvorni_sadrzaj>
    <derivirana_varijabla naziv="DomainObject.Predmet.ProtuStrankaListNazivFormatedOIB_1">
      <item>MAĐARSKO-HRVATSKA INDUSTRIJSKA I TRGOVINSKA KOMORA, OIB 63730470201</item>
    </derivirana_varijabla>
  </DomainObject.Predmet.ProtuStrankaListNazivFormatedOIB>
  <DomainObject.Predmet.OstaliListFormated>
    <izvorni_sadrzaj>
      <item>MARK GYORVARI punomoćnik sudionika u postupku MAĐARSKO-HRVATSKA INDUSTRIJSKA I TRGOVINSKA KOMORA</item>
    </izvorni_sadrzaj>
    <derivirana_varijabla naziv="DomainObject.Predmet.OstaliListFormated_1">
      <item>MARK GYORVARI punomoćnik sudionika u postupku MAĐARSKO-HRVATSKA INDUSTRIJSKA I TRGOVINSKA KOMORA</item>
    </derivirana_varijabla>
  </DomainObject.Predmet.OstaliListFormated>
  <DomainObject.Predmet.OstaliListFormatedOIB>
    <izvorni_sadrzaj>
      <item>MARK GYORVARI, OIB 63730470201 punomoćnik sudionika u postupku MAĐARSKO-HRVATSKA INDUSTRIJSKA I TRGOVINSKA KOMORA</item>
    </izvorni_sadrzaj>
    <derivirana_varijabla naziv="DomainObject.Predmet.OstaliListFormatedOIB_1">
      <item>MARK GYORVARI, OIB 63730470201 punomoćnik sudionika u postupku MAĐARSKO-HRVATSKA INDUSTRIJSKA I TRGOVINSKA KOMORA</item>
    </derivirana_varijabla>
  </DomainObject.Predmet.OstaliListFormatedOIB>
  <DomainObject.Predmet.OstaliListFormatedWithAdress>
    <izvorni_sadrzaj>
      <item>MARK GYORVARI punomoćnik sudionika u postupku MAĐARSKO-HRVATSKA INDUSTRIJSKA I TRGOVINSKA KOMORA</item>
    </izvorni_sadrzaj>
    <derivirana_varijabla naziv="DomainObject.Predmet.OstaliListFormatedWithAdress_1">
      <item>MARK GYORVARI punomoćnik sudionika u postupku MAĐARSKO-HRVATSKA INDUSTRIJSKA I TRGOVINSKA KOMORA</item>
    </derivirana_varijabla>
  </DomainObject.Predmet.OstaliListFormatedWithAdress>
  <DomainObject.Predmet.OstaliListFormatedWithAdressOIB>
    <izvorni_sadrzaj>
      <item>MARK GYORVARI, OIB 63730470201 punomoćnik sudionika u postupku MAĐARSKO-HRVATSKA INDUSTRIJSKA I TRGOVINSKA KOMORA</item>
    </izvorni_sadrzaj>
    <derivirana_varijabla naziv="DomainObject.Predmet.OstaliListFormatedWithAdressOIB_1">
      <item>MARK GYORVARI, OIB 63730470201 punomoćnik sudionika u postupku MAĐARSKO-HRVATSKA INDUSTRIJSKA I TRGOVINSKA KOMORA</item>
    </derivirana_varijabla>
  </DomainObject.Predmet.OstaliListFormatedWithAdressOIB>
  <DomainObject.Predmet.OstaliListNazivFormated>
    <izvorni_sadrzaj>
      <item>MARK GYORVARI</item>
    </izvorni_sadrzaj>
    <derivirana_varijabla naziv="DomainObject.Predmet.OstaliListNazivFormated_1">
      <item>MARK GYORVARI</item>
    </derivirana_varijabla>
  </DomainObject.Predmet.OstaliListNazivFormated>
  <DomainObject.Predmet.OstaliListNazivFormatedOIB>
    <izvorni_sadrzaj>
      <item>MARK GYORVARI, OIB 63730470201</item>
    </izvorni_sadrzaj>
    <derivirana_varijabla naziv="DomainObject.Predmet.OstaliListNazivFormatedOIB_1">
      <item>MARK GYORVARI, OIB 63730470201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MAĐARSKO-HRVATSKA INDUSTRIJSKA I TRGOVINSKA KOMORA</izvorni_sadrzaj>
    <derivirana_varijabla naziv="DomainObject.Predmet.ProtustrankaIDrugi_1">MAĐARSKO-HRVATSKA INDUSTRIJSKA I TRGOVINSKA KOMORA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MAĐARSKO-HRVATSKA INDUSTRIJSKA I TRGOVINSKA KOMORA, OIB 63730470201, Poljička 56, 10000 Zagreb</izvorni_sadrzaj>
    <derivirana_varijabla naziv="DomainObject.Predmet.ProtustrankaIDrugiAdressOIB_1">MAĐARSKO-HRVATSKA INDUSTRIJSKA I TRGOVINSKA KOMORA, OIB 63730470201, Poljička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MAĐARSKO-HRVATSKA INDUSTRIJSKA I TRGOVINSKA KOMORA</item>
      <item>FINA Regionalni centar Zagreb</item>
      <item>MARK GYORVARI</item>
    </izvorni_sadrzaj>
    <derivirana_varijabla naziv="DomainObject.Predmet.SudioniciListNaziv_1">
      <item>MAĐARSKO-HRVATSKA INDUSTRIJSKA I TRGOVINSKA KOMORA</item>
      <item>FINA Regionalni centar Zagreb</item>
      <item>MARK GYORVARI</item>
    </derivirana_varijabla>
  </DomainObject.Predmet.SudioniciListNaziv>
  <DomainObject.Predmet.SudioniciListAdressOIB>
    <izvorni_sadrzaj>
      <item>MAĐARSKO-HRVATSKA INDUSTRIJSKA I TRGOVINSKA KOMORA, OIB 63730470201, Poljička 56,10000 Zagreb</item>
      <item>FINA Regionalni centar Zagreb, OIB 85821130368, Trg Svibanjskih žrtava 1995. br 1,10000 Zagreb</item>
      <item>MARK GYORVARI, OIB 63730470201</item>
    </izvorni_sadrzaj>
    <derivirana_varijabla naziv="DomainObject.Predmet.SudioniciListAdressOIB_1">
      <item>MAĐARSKO-HRVATSKA INDUSTRIJSKA I TRGOVINSKA KOMORA, OIB 63730470201, Poljička 56,10000 Zagreb</item>
      <item>FINA Regionalni centar Zagreb, OIB 85821130368, Trg Svibanjskih žrtava 1995. br 1,10000 Zagreb</item>
      <item>MARK GYORVARI, OIB 63730470201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63730470201</item>
      <item>, OIB 85821130368</item>
      <item>, OIB 63730470201</item>
    </izvorni_sadrzaj>
    <derivirana_varijabla naziv="DomainObject.Predmet.SudioniciListNazivOIB_1">
      <item>, OIB 63730470201</item>
      <item>, OIB 85821130368</item>
      <item>, OIB 63730470201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247</properties:Words>
  <properties:Characters>1376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2016-01-12T07:34:00Z</dcterms:created>
  <dc:creator>ilukac</dc:creator>
  <cp:lastModifiedBy>Višnja Svečak</cp:lastModifiedBy>
  <cp:lastPrinted>2016-01-12T07:34:00Z</cp:lastPrinted>
  <dcterms:modified xmlns:xsi="http://www.w3.org/2001/XMLSchema-instance" xsi:type="dcterms:W3CDTF">2016-01-12T07:35:00Z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