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3996" w14:paraId="c613996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A541FF">
        <w:t>30</w:t>
      </w:r>
      <w:r w:rsidR="00C572D2">
        <w:t>.</w:t>
      </w:r>
      <w:r w:rsidR="0040117E">
        <w:t xml:space="preserve"> </w:t>
      </w:r>
      <w:r w:rsidR="00854D5B">
        <w:t>svibnja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178B9" w:rsidRPr="007178B9">
        <w:t>Domito j.d.o.o., Zadar, Varaždinska 3, OIB: 20550797110</w:t>
      </w:r>
      <w:r w:rsidR="0039437A" w:rsidRPr="0039437A">
        <w:t>,</w:t>
      </w:r>
      <w:r w:rsidR="00EF3F9E">
        <w:t xml:space="preserve"> </w:t>
      </w:r>
      <w:r w:rsidR="005556FC" w:rsidRPr="005556FC">
        <w:rPr>
          <w:color w:themeColor="text1" w:val="000000"/>
        </w:rPr>
        <w:t>24.</w:t>
      </w:r>
      <w:r w:rsidR="003825AE" w:rsidRPr="005556FC">
        <w:rPr>
          <w:color w:themeColor="text1" w:val="000000"/>
        </w:rPr>
        <w:t xml:space="preserve"> </w:t>
      </w:r>
      <w:r w:rsidR="005556FC" w:rsidRPr="005556FC">
        <w:rPr>
          <w:color w:themeColor="text1" w:val="000000"/>
        </w:rPr>
        <w:t>kolovoza</w:t>
      </w:r>
      <w:r w:rsidR="00640FE9" w:rsidRPr="005556FC">
        <w:rPr>
          <w:color w:themeColor="text1" w:val="000000"/>
        </w:rPr>
        <w:t xml:space="preserve"> </w:t>
      </w:r>
      <w:r w:rsidR="00912002" w:rsidRPr="005556FC">
        <w:rPr>
          <w:color w:themeColor="text1" w:val="000000"/>
        </w:rPr>
        <w:t>201</w:t>
      </w:r>
      <w:r w:rsidR="0039437A" w:rsidRPr="005556FC">
        <w:rPr>
          <w:color w:themeColor="text1" w:val="000000"/>
        </w:rPr>
        <w:t>7</w:t>
      </w:r>
      <w:r w:rsidR="00912002" w:rsidRPr="005556FC">
        <w:rPr>
          <w:color w:themeColor="text1" w:val="000000"/>
        </w:rPr>
        <w:t>.</w:t>
      </w:r>
      <w:r w:rsidR="006634BC" w:rsidRPr="005556FC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178B9" w:rsidRPr="007178B9">
        <w:t>Domito j.d.o.o., Zadar, Varaždinska 3, OIB: 20550797110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5556FC" w:rsidRPr="005556FC">
        <w:rPr>
          <w:color w:themeColor="text1" w:val="000000"/>
        </w:rPr>
        <w:t>24.</w:t>
      </w:r>
      <w:r w:rsidR="003825AE" w:rsidRPr="005556FC">
        <w:rPr>
          <w:color w:themeColor="text1" w:val="000000"/>
        </w:rPr>
        <w:t xml:space="preserve"> </w:t>
      </w:r>
      <w:r w:rsidR="005556FC" w:rsidRPr="005556FC">
        <w:rPr>
          <w:color w:themeColor="text1" w:val="000000"/>
        </w:rPr>
        <w:t>kolovoza</w:t>
      </w:r>
      <w:r w:rsidR="00640FE9" w:rsidRPr="005556FC">
        <w:rPr>
          <w:color w:themeColor="text1" w:val="000000"/>
        </w:rPr>
        <w:t xml:space="preserve"> </w:t>
      </w:r>
      <w:r w:rsidR="0039437A" w:rsidRPr="005556FC">
        <w:rPr>
          <w:color w:themeColor="text1" w:val="000000"/>
        </w:rPr>
        <w:t>2017</w:t>
      </w:r>
      <w:r w:rsidR="003825AE" w:rsidRPr="005556FC">
        <w:rPr>
          <w:color w:themeColor="text1" w:val="000000"/>
        </w:rPr>
        <w:t xml:space="preserve">. </w:t>
      </w:r>
      <w:r w:rsidRPr="005556FC">
        <w:rPr>
          <w:color w:themeColor="text1" w:val="000000"/>
        </w:rPr>
        <w:t>u</w:t>
      </w:r>
      <w:r w:rsidR="003825AE" w:rsidRPr="005556FC">
        <w:rPr>
          <w:color w:themeColor="text1" w:val="000000"/>
        </w:rPr>
        <w:t xml:space="preserve"> </w:t>
      </w:r>
      <w:r w:rsidR="005556FC" w:rsidRPr="005556FC">
        <w:rPr>
          <w:color w:themeColor="text1" w:val="000000"/>
        </w:rPr>
        <w:t>14,00</w:t>
      </w:r>
      <w:r w:rsidR="003825AE" w:rsidRPr="005556FC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5556FC" w:rsidR="005556FC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5556FC" w:rsidRPr="005556FC">
        <w:rPr>
          <w:color w:themeColor="text1" w:val="000000"/>
        </w:rPr>
        <w:t>Snježana Drenški iz Samobora, Sunčani put 8, OIB: 91456479037</w:t>
      </w:r>
      <w:r w:rsidR="005556FC">
        <w:rPr>
          <w:color w:themeColor="text1" w:val="000000"/>
        </w:rPr>
        <w:t>.</w:t>
      </w:r>
      <w:r w:rsidR="00193657" w:rsidRPr="002B5AAE">
        <w:rPr>
          <w:b/>
        </w:rPr>
        <w:tab/>
      </w:r>
    </w:p>
    <w:p w:rsidRDefault="005556FC" w:rsidP="005556FC" w:rsidR="005556FC">
      <w:pPr>
        <w:pStyle w:val="Odlomakpopisa"/>
        <w:spacing w:lineRule="auto" w:line="276" w:after="200"/>
        <w:ind w:firstLine="720" w:left="0"/>
        <w:jc w:val="both"/>
        <w:rPr>
          <w:b/>
        </w:rPr>
      </w:pPr>
    </w:p>
    <w:p w:rsidRDefault="007C62EB" w:rsidP="005556FC" w:rsidR="00386298">
      <w:pPr>
        <w:pStyle w:val="Odlomakpopisa"/>
        <w:spacing w:lineRule="auto" w:line="276"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7178B9" w:rsidRPr="007178B9">
        <w:t>Domito j.d.o.o., Zadar, Varaždinska 3, OIB: 20550797110</w:t>
      </w:r>
      <w:r w:rsidR="00854D5B">
        <w:t>.</w:t>
      </w:r>
    </w:p>
    <w:p w:rsidRDefault="00854D5B" w:rsidP="00386298" w:rsidR="00854D5B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541FF">
        <w:t>30</w:t>
      </w:r>
      <w:r w:rsidR="00C572D2">
        <w:t xml:space="preserve">. </w:t>
      </w:r>
      <w:r w:rsidR="00854D5B">
        <w:t>svibnja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A541FF">
        <w:t>26</w:t>
      </w:r>
      <w:r w:rsidR="0079567A" w:rsidRPr="00EF3F9E">
        <w:t>.</w:t>
      </w:r>
      <w:r w:rsidR="00E34074">
        <w:t xml:space="preserve"> </w:t>
      </w:r>
      <w:r w:rsidR="00854D5B">
        <w:t>svibnja</w:t>
      </w:r>
      <w:r w:rsidR="00D65AF6">
        <w:t xml:space="preserve"> </w:t>
      </w:r>
      <w:r w:rsidR="0079567A" w:rsidRPr="00EF3F9E">
        <w:t>201</w:t>
      </w:r>
      <w:r w:rsidR="00D65AF6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A541FF">
        <w:t>6</w:t>
      </w:r>
      <w:r w:rsidR="00D93ED0">
        <w:t>.</w:t>
      </w:r>
      <w:r w:rsidR="007178B9">
        <w:t>891</w:t>
      </w:r>
      <w:r w:rsidR="00854D5B">
        <w:t>,</w:t>
      </w:r>
      <w:r w:rsidR="007178B9">
        <w:t>44</w:t>
      </w:r>
      <w:r w:rsidR="00193657" w:rsidRPr="00EF3F9E">
        <w:t xml:space="preserve"> kuna, da nema zaposlenih, </w:t>
      </w:r>
      <w:r w:rsidRPr="00EF3F9E">
        <w:t xml:space="preserve">da </w:t>
      </w:r>
      <w:r w:rsidR="007178B9">
        <w:t>ima jedan</w:t>
      </w:r>
      <w:r w:rsidR="001518F5">
        <w:t xml:space="preserve"> </w:t>
      </w:r>
      <w:r w:rsidR="0040117E">
        <w:t xml:space="preserve">otvoren </w:t>
      </w:r>
      <w:r w:rsidR="00BE620C">
        <w:t>račun</w:t>
      </w:r>
      <w:r w:rsidR="007178B9">
        <w:t xml:space="preserve"> i to u Sberbank d.d.,</w:t>
      </w:r>
      <w:r w:rsidR="00E76F3A">
        <w:t xml:space="preserve">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A541FF">
        <w:t>13</w:t>
      </w:r>
      <w:r w:rsidR="00131DF8">
        <w:t xml:space="preserve">. </w:t>
      </w:r>
      <w:r w:rsidR="00854D5B">
        <w:t>lipnja</w:t>
      </w:r>
      <w:r w:rsidR="00D93ED0">
        <w:t xml:space="preserve"> </w:t>
      </w:r>
      <w:r w:rsidR="00DD380D">
        <w:t>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5556FC" w:rsidRPr="005556FC">
        <w:rPr>
          <w:color w:themeColor="text1" w:val="000000"/>
        </w:rPr>
        <w:t>24</w:t>
      </w:r>
      <w:r w:rsidR="008F0E0D" w:rsidRPr="005556FC">
        <w:rPr>
          <w:color w:themeColor="text1" w:val="000000"/>
        </w:rPr>
        <w:t>.</w:t>
      </w:r>
      <w:r w:rsidRPr="005556FC">
        <w:rPr>
          <w:color w:themeColor="text1" w:val="000000"/>
        </w:rPr>
        <w:t xml:space="preserve"> </w:t>
      </w:r>
      <w:r w:rsidR="005556FC" w:rsidRPr="005556FC">
        <w:rPr>
          <w:color w:themeColor="text1" w:val="000000"/>
        </w:rPr>
        <w:t>kolovoza</w:t>
      </w:r>
      <w:r w:rsidR="003767D7" w:rsidRPr="005556FC">
        <w:rPr>
          <w:color w:themeColor="text1" w:val="000000"/>
        </w:rPr>
        <w:t xml:space="preserve"> </w:t>
      </w:r>
      <w:r w:rsidRPr="005556FC">
        <w:rPr>
          <w:color w:themeColor="text1" w:val="000000"/>
        </w:rPr>
        <w:t>201</w:t>
      </w:r>
      <w:r w:rsidR="00D93CA6" w:rsidRPr="005556FC">
        <w:rPr>
          <w:color w:themeColor="text1" w:val="000000"/>
        </w:rPr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5556FC" w:rsidRPr="005556FC">
        <w:rPr>
          <w:color w:themeColor="text1" w:val="000000"/>
        </w:rPr>
        <w:t>5</w:t>
      </w:r>
      <w:r w:rsidR="00D93ED0" w:rsidRPr="005556FC">
        <w:rPr>
          <w:color w:themeColor="text1" w:val="000000"/>
        </w:rPr>
        <w:t>.</w:t>
      </w:r>
      <w:r w:rsidR="005556FC" w:rsidRPr="005556FC">
        <w:rPr>
          <w:color w:themeColor="text1" w:val="000000"/>
        </w:rPr>
        <w:t>391</w:t>
      </w:r>
      <w:r w:rsidR="00D93ED0" w:rsidRPr="005556FC">
        <w:rPr>
          <w:color w:themeColor="text1" w:val="000000"/>
        </w:rPr>
        <w:t>,</w:t>
      </w:r>
      <w:r w:rsidR="005556FC" w:rsidRPr="005556FC">
        <w:rPr>
          <w:color w:themeColor="text1" w:val="000000"/>
        </w:rPr>
        <w:t>44</w:t>
      </w:r>
      <w:r w:rsidR="00DC228A" w:rsidRPr="005556FC">
        <w:rPr>
          <w:color w:themeColor="text1" w:val="000000"/>
        </w:rPr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5556FC" w:rsidRPr="005556FC">
        <w:rPr>
          <w:color w:themeColor="text1" w:val="000000"/>
        </w:rPr>
        <w:t>209</w:t>
      </w:r>
      <w:r w:rsidR="00EF3F9E" w:rsidRPr="005556FC">
        <w:rPr>
          <w:color w:themeColor="text1" w:val="000000"/>
        </w:rPr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5556FC">
      <w:pPr>
        <w:jc w:val="center"/>
        <w:rPr>
          <w:color w:themeColor="text1" w:val="000000"/>
        </w:rPr>
      </w:pPr>
      <w:r>
        <w:t>U Zadru</w:t>
      </w:r>
      <w:r w:rsidR="008F0E0D">
        <w:t xml:space="preserve"> </w:t>
      </w:r>
      <w:r w:rsidR="005556FC" w:rsidRPr="005556FC">
        <w:rPr>
          <w:color w:themeColor="text1" w:val="000000"/>
        </w:rPr>
        <w:t>24.</w:t>
      </w:r>
      <w:r w:rsidRPr="005556FC">
        <w:rPr>
          <w:color w:themeColor="text1" w:val="000000"/>
        </w:rPr>
        <w:t xml:space="preserve"> </w:t>
      </w:r>
      <w:r w:rsidR="005556FC" w:rsidRPr="005556FC">
        <w:rPr>
          <w:color w:themeColor="text1" w:val="000000"/>
        </w:rPr>
        <w:t>kolovoza</w:t>
      </w:r>
      <w:r w:rsidR="00640FE9" w:rsidRPr="005556FC">
        <w:rPr>
          <w:color w:themeColor="text1" w:val="000000"/>
        </w:rPr>
        <w:t xml:space="preserve"> </w:t>
      </w:r>
      <w:r w:rsidR="0039437A" w:rsidRPr="005556FC">
        <w:rPr>
          <w:color w:themeColor="text1" w:val="000000"/>
        </w:rPr>
        <w:t>2017</w:t>
      </w:r>
      <w:r w:rsidRPr="005556FC">
        <w:rPr>
          <w:color w:themeColor="text1" w:val="000000"/>
        </w:rP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DB10C6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7178B9">
      <w:t>271</w:t>
    </w:r>
    <w:r w:rsidR="00A541FF">
      <w:t>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7178B9">
      <w:t>271</w:t>
    </w:r>
    <w:r w:rsidR="00DD380D">
      <w:t>/1</w:t>
    </w:r>
    <w:r w:rsidR="00D65AF6">
      <w:t>7</w:t>
    </w:r>
    <w:r w:rsidR="00646146">
      <w:t>-</w:t>
    </w:r>
    <w:r w:rsidR="00A541F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1650C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556FC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3C71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C06"/>
    <w:rsid w:val="006B5DE1"/>
    <w:rsid w:val="006D7631"/>
    <w:rsid w:val="007178B9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41F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23F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B10C6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Domito j.d.o.o. za poslovne usluge</izvorni_sadrzaj>
    <derivirana_varijabla naziv="DomainObject.Predmet.ProtustrankaFormated_1">  Domito j.d.o.o. za poslovne usluge</derivirana_varijabla>
  </DomainObject.Predmet.ProtustrankaFormated>
  <DomainObject.Predmet.ProtustrankaFormatedOIB>
    <izvorni_sadrzaj>  Domito j.d.o.o. za poslovne usluge, OIB 20550797110</izvorni_sadrzaj>
    <derivirana_varijabla naziv="DomainObject.Predmet.ProtustrankaFormatedOIB_1">  Domito j.d.o.o. za poslovne usluge, OIB 20550797110</derivirana_varijabla>
  </DomainObject.Predmet.ProtustrankaFormatedOIB>
  <DomainObject.Predmet.ProtustrankaFormatedWithAdress>
    <izvorni_sadrzaj> Domito j.d.o.o. za poslovne usluge, Varaždinska 3, 23000 Zadar</izvorni_sadrzaj>
    <derivirana_varijabla naziv="DomainObject.Predmet.ProtustrankaFormatedWithAdress_1"> Domito j.d.o.o. za poslovne usluge, Varaždinska 3, 23000 Zadar</derivirana_varijabla>
  </DomainObject.Predmet.ProtustrankaFormatedWithAdress>
  <DomainObject.Predmet.ProtustrankaFormatedWithAdressOIB>
    <izvorni_sadrzaj> Domito j.d.o.o. za poslovne usluge, OIB 20550797110, Varaždinska 3, 23000 Zadar</izvorni_sadrzaj>
    <derivirana_varijabla naziv="DomainObject.Predmet.ProtustrankaFormatedWithAdressOIB_1"> Domito j.d.o.o. za poslovne usluge, OIB 20550797110, Varaždinska 3, 23000 Zadar</derivirana_varijabla>
  </DomainObject.Predmet.ProtustrankaFormatedWithAdressOIB>
  <DomainObject.Predmet.ProtustrankaWithAdress>
    <izvorni_sadrzaj>Domito j.d.o.o. za poslovne usluge Varaždinska 3, 23000 Zadar</izvorni_sadrzaj>
    <derivirana_varijabla naziv="DomainObject.Predmet.ProtustrankaWithAdress_1">Domito j.d.o.o. za poslovne usluge Varaždinska 3, 23000 Zadar</derivirana_varijabla>
  </DomainObject.Predmet.ProtustrankaWithAdress>
  <DomainObject.Predmet.ProtustrankaWithAdressOIB>
    <izvorni_sadrzaj>Domito j.d.o.o. za poslovne usluge, OIB 20550797110, Varaždinska 3, 23000 Zadar</izvorni_sadrzaj>
    <derivirana_varijabla naziv="DomainObject.Predmet.ProtustrankaWithAdressOIB_1">Domito j.d.o.o. za poslovne usluge, OIB 20550797110, Varaždinska 3, 23000 Zadar</derivirana_varijabla>
  </DomainObject.Predmet.ProtustrankaWithAdressOIB>
  <DomainObject.Predmet.ProtustrankaNazivFormated>
    <izvorni_sadrzaj>Domito j.d.o.o. za poslovne usluge</izvorni_sadrzaj>
    <derivirana_varijabla naziv="DomainObject.Predmet.ProtustrankaNazivFormated_1">Domito j.d.o.o. za poslovne usluge</derivirana_varijabla>
  </DomainObject.Predmet.ProtustrankaNazivFormated>
  <DomainObject.Predmet.ProtustrankaNazivFormatedOIB>
    <izvorni_sadrzaj>Domito j.d.o.o. za poslovne usluge, OIB 20550797110</izvorni_sadrzaj>
    <derivirana_varijabla naziv="DomainObject.Predmet.ProtustrankaNazivFormatedOIB_1">Domito j.d.o.o. za poslovne usluge, OIB 20550797110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6891.44</izvorni_sadrzaj>
    <derivirana_varijabla naziv="DomainObject.Predmet.TrenutnaVrijednost_1">6891.44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Domito j.d.o.o. za poslovne usluge</item>
    </izvorni_sadrzaj>
    <derivirana_varijabla naziv="DomainObject.Predmet.ProtuStrankaListFormated_1">
      <item>Domito j.d.o.o. za poslovne usluge</item>
    </derivirana_varijabla>
  </DomainObject.Predmet.ProtuStrankaListFormated>
  <DomainObject.Predmet.ProtuStrankaListFormatedOIB>
    <izvorni_sadrzaj>
      <item>Domito j.d.o.o. za poslovne usluge, OIB 20550797110</item>
    </izvorni_sadrzaj>
    <derivirana_varijabla naziv="DomainObject.Predmet.ProtuStrankaListFormatedOIB_1">
      <item>Domito j.d.o.o. za poslovne usluge, OIB 20550797110</item>
    </derivirana_varijabla>
  </DomainObject.Predmet.ProtuStrankaListFormatedOIB>
  <DomainObject.Predmet.ProtuStrankaListFormatedWithAdress>
    <izvorni_sadrzaj>
      <item>Domito j.d.o.o. za poslovne usluge, Varaždinska 3, 23000 Zadar</item>
    </izvorni_sadrzaj>
    <derivirana_varijabla naziv="DomainObject.Predmet.ProtuStrankaListFormatedWithAdress_1">
      <item>Domito j.d.o.o. za poslovne usluge, Varaždinska 3, 23000 Zadar</item>
    </derivirana_varijabla>
  </DomainObject.Predmet.ProtuStrankaListFormatedWithAdress>
  <DomainObject.Predmet.ProtuStrankaListFormatedWithAdressOIB>
    <izvorni_sadrzaj>
      <item>Domito j.d.o.o. za poslovne usluge, OIB 20550797110, Varaždinska 3, 23000 Zadar</item>
    </izvorni_sadrzaj>
    <derivirana_varijabla naziv="DomainObject.Predmet.ProtuStrankaListFormatedWithAdressOIB_1">
      <item>Domito j.d.o.o. za poslovne usluge, OIB 20550797110, Varaždinska 3, 23000 Zadar</item>
    </derivirana_varijabla>
  </DomainObject.Predmet.ProtuStrankaListFormatedWithAdressOIB>
  <DomainObject.Predmet.ProtuStrankaListNazivFormated>
    <izvorni_sadrzaj>
      <item>Domito j.d.o.o. za poslovne usluge</item>
    </izvorni_sadrzaj>
    <derivirana_varijabla naziv="DomainObject.Predmet.ProtuStrankaListNazivFormated_1">
      <item>Domito j.d.o.o. za poslovne usluge</item>
    </derivirana_varijabla>
  </DomainObject.Predmet.ProtuStrankaListNazivFormated>
  <DomainObject.Predmet.ProtuStrankaListNazivFormatedOIB>
    <izvorni_sadrzaj>
      <item>Domito j.d.o.o. za poslovne usluge, OIB 20550797110</item>
    </izvorni_sadrzaj>
    <derivirana_varijabla naziv="DomainObject.Predmet.ProtuStrankaListNazivFormatedOIB_1">
      <item>Domito j.d.o.o. za poslovne usluge, OIB 20550797110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Domito j.d.o.o. za poslovne usluge</izvorni_sadrzaj>
    <derivirana_varijabla naziv="DomainObject.Predmet.ProtustrankaIDrugi_1">Domito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Domito j.d.o.o. za poslovne usluge, OIB 20550797110, Varaždinska 3, 23000 Zadar</izvorni_sadrzaj>
    <derivirana_varijabla naziv="DomainObject.Predmet.ProtustrankaIDrugiAdressOIB_1">Domito j.d.o.o. za poslovne usluge, OIB 20550797110, Varaždinska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Domito j.d.o.o. za poslovne usluge</item>
    </izvorni_sadrzaj>
    <derivirana_varijabla naziv="DomainObject.Predmet.SudioniciListNaziv_1">
      <item>FINA</item>
      <item>Domito j.d.o.o. za poslovne usluge</item>
    </derivirana_varijabla>
  </DomainObject.Predmet.SudioniciListNaziv>
  <DomainObject.Predmet.SudioniciListAdressOIB>
    <izvorni_sadrzaj>
      <item>FINA, OIB 85821130368</item>
      <item>Domito j.d.o.o. za poslovne usluge, OIB 20550797110, Varaždinska 3,23000 Zadar</item>
    </izvorni_sadrzaj>
    <derivirana_varijabla naziv="DomainObject.Predmet.SudioniciListAdressOIB_1">
      <item>FINA, OIB 85821130368</item>
      <item>Domito j.d.o.o. za poslovne usluge, OIB 20550797110, Varaždinska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20550797110</item>
    </izvorni_sadrzaj>
    <derivirana_varijabla naziv="DomainObject.Predmet.SudioniciListNazivOIB_1">
      <item>, OIB 85821130368</item>
      <item>, OIB 20550797110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4AE12-AB89-4D6B-A39E-2C1D60922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995</properties:Words>
  <properties:Characters>5386</properties:Characters>
  <properties:Lines>168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2017-07-20T07:44:00Z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2017-08-24T11:35:00Z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