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1874" w14:paraId="0561874" w:rsidRDefault="00433769" w:rsidP="006F4F1C" w:rsidR="00695AD9">
      <w:pPr>
        <w:jc w:val="right"/>
        <w15:collapsed w:val="false"/>
      </w:pPr>
      <w:bookmarkStart w:name="_GoBack" w:id="0"/>
      <w:bookmarkEnd w:id="0"/>
      <w:r>
        <w:t>6</w:t>
      </w:r>
      <w:r w:rsidR="00014568">
        <w:t xml:space="preserve"> St-</w:t>
      </w:r>
      <w:r w:rsidR="004F48C7">
        <w:t>217</w:t>
      </w:r>
      <w:r w:rsidR="00F7659F">
        <w:t>/</w:t>
      </w:r>
      <w:r w:rsidR="00117F5A">
        <w:t>11-124</w:t>
      </w:r>
    </w:p>
    <w:p w:rsidRDefault="00FB7D0A" w:rsidP="00FB7D0A" w:rsidR="00FB7D0A">
      <w:r>
        <w:rPr>
          <w:rStyle w:val="Naglaeno"/>
        </w:rPr>
        <w:t xml:space="preserve">             </w:t>
      </w:r>
      <w:r w:rsidR="0002720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r w:rsidR="004F48C7">
        <w:rPr>
          <w:b/>
        </w:rPr>
        <w:t>EFEZ d.o.o. proizvodnja, trgovina i usluge, u stečaju, Đakovo, B. Jelačića 35, OIB: 57002408617, MBS: 030005617</w:t>
      </w:r>
      <w:r w:rsidR="00CF5CF1">
        <w:rPr>
          <w:b/>
          <w:bCs/>
        </w:rPr>
        <w:t>,</w:t>
      </w:r>
      <w:r w:rsidR="00CF5CF1">
        <w:t xml:space="preserve"> dana </w:t>
      </w:r>
      <w:r w:rsidR="004F48C7">
        <w:t>5. rujna</w:t>
      </w:r>
      <w:r w:rsidR="00CF5CF1">
        <w:t xml:space="preserve"> 201</w:t>
      </w:r>
      <w:r w:rsidR="009C1D35">
        <w:t>6. g</w:t>
      </w:r>
      <w:r w:rsidR="00CF5CF1">
        <w:t>.,</w:t>
      </w:r>
    </w:p>
    <w:p w:rsidRDefault="00CF5CF1" w:rsidP="00CF5CF1" w:rsidR="00CF5CF1">
      <w:pPr>
        <w:jc w:val="both"/>
      </w:pP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9C1D35" w:rsidP="00117F5A" w:rsidR="00F45DD4" w:rsidRPr="00CA2D01">
      <w:pPr>
        <w:ind w:firstLine="709"/>
        <w:jc w:val="both"/>
        <w:rPr>
          <w:b/>
          <w:bCs/>
        </w:rPr>
      </w:pPr>
      <w:r>
        <w:t xml:space="preserve">1. </w:t>
      </w:r>
      <w:r>
        <w:tab/>
      </w:r>
      <w:r w:rsidR="0084627B">
        <w:t>Utvrđuje se da je rješenje o dosudi nekretnina stečajnog dužnika (zastupan po stečajno</w:t>
      </w:r>
      <w:r w:rsidR="009D4238">
        <w:t>j</w:t>
      </w:r>
      <w:r w:rsidR="0084627B">
        <w:t xml:space="preserve"> upravitelj</w:t>
      </w:r>
      <w:r w:rsidR="009D4238">
        <w:t>ici</w:t>
      </w:r>
      <w:r w:rsidR="00CA2D01">
        <w:t xml:space="preserve"> </w:t>
      </w:r>
      <w:r w:rsidR="004F48C7">
        <w:t>Sanji Mišević</w:t>
      </w:r>
      <w:r w:rsidR="0084627B">
        <w:t>) kupcu</w:t>
      </w:r>
      <w:r w:rsidR="00E77B94">
        <w:t xml:space="preserve"> </w:t>
      </w:r>
      <w:r w:rsidR="00117F5A">
        <w:t xml:space="preserve">Marija Vujnović iz Đakova, O. Ivekovića 93, OIB: 83316343025 </w:t>
      </w:r>
      <w:r w:rsidR="00CF5CF1">
        <w:t>za n</w:t>
      </w:r>
      <w:r w:rsidR="00CF5CF1" w:rsidRPr="00D75407">
        <w:t xml:space="preserve">ekretninu: </w:t>
      </w:r>
      <w:r w:rsidR="00CF5CF1" w:rsidRPr="00A7347E">
        <w:rPr>
          <w:rFonts w:eastAsia="Calibri"/>
        </w:rPr>
        <w:t xml:space="preserve"> </w:t>
      </w:r>
      <w:r w:rsidR="00117F5A">
        <w:rPr>
          <w:b/>
          <w:bCs/>
        </w:rPr>
        <w:t xml:space="preserve">koja se vodi u zemljišnim knjigama kod Općinskog suda u Osijeku Stalna služba Đakovo k.o. Đakovo upisana u zk. ul. br. 8130, poduložak 1 k.o. Đakovo i to na kč. br. 2087/2 jednokratna stambeno-poslovna građevina (kolektivno stanovanje i trgovina) i dvorište u mjestu, poduložak 2: etaža 2 76/1000 posebni dio B u prizemlju koji se sastoji od poslovnog prostora u površini od 78,66 m2, priručnog skladišta u površini od 7,51 m2, sanitarni čvor u površini 3,86 m2, u ukupnoj površini 90,03 m2, upisan u PU 156 </w:t>
      </w:r>
      <w:r w:rsidR="0084627B">
        <w:t>po</w:t>
      </w:r>
      <w:r>
        <w:t xml:space="preserve">stalo pravomoćno dana </w:t>
      </w:r>
      <w:r w:rsidR="00CA2D01">
        <w:t>19. srpnja</w:t>
      </w:r>
      <w:r>
        <w:t xml:space="preserve"> 2016. g. te su prodane za iznos od </w:t>
      </w:r>
      <w:r w:rsidR="00CA2D01">
        <w:rPr>
          <w:b/>
          <w:bCs/>
        </w:rPr>
        <w:t>88.599,10 kn</w:t>
      </w:r>
      <w:r w:rsidR="00264D7A">
        <w:t>, koja kupovnina je uplaćena u cijelosti</w:t>
      </w:r>
      <w:r w:rsidR="00CA2D01">
        <w:t xml:space="preserve"> dana </w:t>
      </w:r>
      <w:r w:rsidR="00117F5A">
        <w:t>27. srpnja</w:t>
      </w:r>
      <w:r w:rsidR="00CA2D01">
        <w:t xml:space="preserve"> </w:t>
      </w:r>
      <w:r w:rsidR="00493768">
        <w:t>2016. g.</w:t>
      </w:r>
      <w:r w:rsidR="00264D7A">
        <w:t xml:space="preserve">, </w:t>
      </w:r>
      <w:r w:rsidR="00264D7A" w:rsidRPr="007344A9">
        <w:rPr>
          <w:b/>
        </w:rPr>
        <w:t>predaje se</w:t>
      </w:r>
      <w:r w:rsidR="00264D7A">
        <w:t xml:space="preserve"> kupcu </w:t>
      </w:r>
      <w:r w:rsidR="00117F5A">
        <w:t>Marija Vujnović iz Đakova, O. Ivekovića 93, OIB: 83316343025</w:t>
      </w:r>
      <w:r w:rsidR="00264D7A">
        <w:t xml:space="preserve">. </w:t>
      </w:r>
      <w:r w:rsidR="00CA2D01">
        <w:t xml:space="preserve"> </w:t>
      </w:r>
    </w:p>
    <w:p w:rsidRDefault="00F45DD4" w:rsidP="00493768" w:rsidR="00F45DD4">
      <w:pPr>
        <w:jc w:val="both"/>
      </w:pPr>
    </w:p>
    <w:p w:rsidRDefault="0084627B" w:rsidP="009C1D35" w:rsidR="00493768">
      <w:pPr>
        <w:numPr>
          <w:ilvl w:val="0"/>
          <w:numId w:val="18"/>
        </w:numPr>
        <w:ind w:firstLine="709" w:left="142"/>
        <w:jc w:val="both"/>
      </w:pPr>
      <w:r>
        <w:t xml:space="preserve">Zemljišnoknjižni odjel </w:t>
      </w:r>
      <w:r w:rsidR="00CA2D01">
        <w:t xml:space="preserve">Đakovo </w:t>
      </w:r>
      <w:r>
        <w:t xml:space="preserve">Općinskog suda u </w:t>
      </w:r>
      <w:r w:rsidR="00CA2D01">
        <w:t>Osijeku</w:t>
      </w:r>
      <w:r w:rsidR="009C1D35">
        <w:t xml:space="preserve"> </w:t>
      </w:r>
      <w:r w:rsidR="00CA2D01">
        <w:t xml:space="preserve">Stalna služba Đakovo </w:t>
      </w:r>
      <w:r>
        <w:t>izvršit će upis prava vlasništva na predan</w:t>
      </w:r>
      <w:r w:rsidR="009D4238">
        <w:t>oj</w:t>
      </w:r>
      <w:r>
        <w:t xml:space="preserve"> nekretnin</w:t>
      </w:r>
      <w:r w:rsidR="009D4238">
        <w:t>i</w:t>
      </w:r>
      <w:r>
        <w:t xml:space="preserve"> u korist kupca i b</w:t>
      </w:r>
      <w:r w:rsidR="00386290">
        <w:t xml:space="preserve">risati sve terete i zabilježbe i </w:t>
      </w:r>
      <w:r w:rsidR="00560345">
        <w:t>to</w:t>
      </w:r>
      <w:r w:rsidR="00493768">
        <w:t xml:space="preserve"> za:</w:t>
      </w:r>
    </w:p>
    <w:p w:rsidRDefault="00493768" w:rsidP="009C1D35" w:rsidR="00E22E37" w:rsidRPr="00117F5A">
      <w:pPr>
        <w:numPr>
          <w:ilvl w:val="0"/>
          <w:numId w:val="20"/>
        </w:numPr>
        <w:jc w:val="both"/>
      </w:pPr>
      <w:r w:rsidRPr="00117F5A">
        <w:rPr>
          <w:b/>
        </w:rPr>
        <w:t xml:space="preserve"> </w:t>
      </w:r>
      <w:r w:rsidR="00117F5A">
        <w:rPr>
          <w:b/>
          <w:bCs/>
        </w:rPr>
        <w:t>koja se vodi u zemljišnim knjigama kod Općinskog suda u Osijeku Stalna služba Đakovo k.o. Đakovo upisana u zk. ul. br. 8130, poduložak 1 k.o. Đakovo i to na kč. br. 2087/2 jednokratna stambeno-poslovna građevina (kolektivno stanovanje i trgovina) i dvorište u mjestu, poduložak 2: etaža 2 76/1000 posebni dio B u prizemlju koji se sastoji od poslovnog prostora u površini od 78,66 m2, priručnog skladišta u površini od 7,51 m2, sanitarni čvor u površini 3,86 m2, u ukupnoj površini 90,03 m2, upisan u PU 156.</w:t>
      </w:r>
    </w:p>
    <w:p w:rsidRDefault="00117F5A" w:rsidP="00117F5A" w:rsidR="00117F5A">
      <w:pPr>
        <w:ind w:left="1211"/>
        <w:jc w:val="both"/>
      </w:pPr>
    </w:p>
    <w:p w:rsidRDefault="00117F5A" w:rsidP="00117F5A" w:rsidR="00117F5A">
      <w:pPr>
        <w:ind w:left="1211"/>
        <w:jc w:val="both"/>
      </w:pPr>
    </w:p>
    <w:p w:rsidRDefault="00117F5A" w:rsidP="00117F5A" w:rsidR="00117F5A">
      <w:pPr>
        <w:ind w:left="1211"/>
        <w:jc w:val="both"/>
      </w:pPr>
    </w:p>
    <w:p w:rsidRDefault="00117F5A" w:rsidP="00117F5A" w:rsidR="00117F5A">
      <w:pPr>
        <w:ind w:left="1211"/>
        <w:jc w:val="both"/>
      </w:pPr>
    </w:p>
    <w:p w:rsidRDefault="00117F5A" w:rsidP="00117F5A" w:rsidR="00117F5A">
      <w:pPr>
        <w:jc w:val="right"/>
      </w:pPr>
      <w:r>
        <w:lastRenderedPageBreak/>
        <w:t>6 St-217/11-124</w:t>
      </w:r>
    </w:p>
    <w:p w:rsidRDefault="00117F5A" w:rsidP="00117F5A" w:rsidR="00117F5A">
      <w:pPr>
        <w:ind w:left="1211"/>
        <w:jc w:val="both"/>
      </w:pPr>
    </w:p>
    <w:p w:rsidRDefault="00117F5A" w:rsidP="00117F5A" w:rsidR="00117F5A">
      <w:pPr>
        <w:ind w:left="1211"/>
        <w:jc w:val="both"/>
      </w:pPr>
    </w:p>
    <w:p w:rsidRDefault="00493768" w:rsidP="0084627B" w:rsidR="0084627B">
      <w:pPr>
        <w:ind w:left="1425"/>
        <w:jc w:val="both"/>
      </w:pPr>
      <w:r>
        <w:t xml:space="preserve">B </w:t>
      </w:r>
      <w:r w:rsidR="00440696">
        <w:t>Vlastovnica</w:t>
      </w:r>
    </w:p>
    <w:p w:rsidRDefault="00F7659F" w:rsidP="00F7659F" w:rsidR="00F7659F" w:rsidRPr="00F7659F">
      <w:r>
        <w:rPr>
          <w:color w:val="000000"/>
        </w:rPr>
        <w:t xml:space="preserve">3.1 </w:t>
      </w:r>
      <w:r w:rsidRPr="00F7659F">
        <w:rPr>
          <w:color w:val="000000"/>
        </w:rPr>
        <w:t>Zaprimljeno 07.04.2015. broj Z-2068/15</w:t>
      </w:r>
      <w:r w:rsidRPr="00F7659F">
        <w:rPr>
          <w:color w:val="000000"/>
        </w:rPr>
        <w:br/>
        <w:t>Na temelju rješenja Trgovačkog suda u Osijeku od 02. travnja 2015.g. St-217/11-62 zabilježuje se rješenje o prodaji na nekretnine u A.</w:t>
      </w:r>
    </w:p>
    <w:p w:rsidRDefault="00B85ADD" w:rsidP="00F7659F" w:rsidR="00B85ADD" w:rsidRPr="00F7659F"/>
    <w:p w:rsidRDefault="00D4088D" w:rsidP="00D4088D" w:rsidR="006A0FB7">
      <w:pPr>
        <w:ind w:firstLine="708"/>
        <w:jc w:val="both"/>
      </w:pPr>
      <w:r>
        <w:t xml:space="preserve">            </w:t>
      </w:r>
      <w:r w:rsidR="00493768">
        <w:t xml:space="preserve">C </w:t>
      </w:r>
      <w:r w:rsidR="006A0FB7">
        <w:t xml:space="preserve">Teretovnica </w:t>
      </w:r>
    </w:p>
    <w:p w:rsidRDefault="00F7659F" w:rsidP="00117F5A" w:rsidR="00F7659F" w:rsidRPr="00117F5A">
      <w:pPr>
        <w:ind w:firstLine="357" w:left="708"/>
        <w:rPr>
          <w:color w:val="000000"/>
        </w:rPr>
      </w:pPr>
      <w:r w:rsidRPr="00F7659F">
        <w:rPr>
          <w:color w:val="000000"/>
        </w:rPr>
        <w:t>1.3 Primljeno: 09. studenog 2007. broj Z-5042/07.</w:t>
      </w:r>
      <w:r w:rsidRPr="00F7659F">
        <w:rPr>
          <w:color w:val="000000"/>
        </w:rPr>
        <w:br/>
        <w:t>Na temelju ugovora o garanciji broj 49617/2007 sa sporazumom o zasnivanju založnog prava od 09. studenog 2007. solemniziranog 09. studenog 2007. broj OV-18773/07 uknjižuje se ovršno pravo zaloga na nekretnine u A za kreditni iznos od 126.230,83 KN (stodvadesetšesttisuća dvijestotrideset kuna i osamdesettri lipe) uz kamate i ostale uvjete iz ugovora i sporazuma u korist:</w:t>
      </w:r>
      <w:r w:rsidR="00264D7A" w:rsidRPr="00F7659F">
        <w:t xml:space="preserve"> </w:t>
      </w:r>
      <w:r w:rsidR="00264D7A">
        <w:t xml:space="preserve">   </w:t>
      </w:r>
    </w:p>
    <w:p w:rsidRDefault="00F7659F" w:rsidP="00493768" w:rsidR="00F7659F">
      <w:pPr>
        <w:ind w:firstLine="357" w:left="708"/>
      </w:pPr>
      <w:r>
        <w:t>H-ABDUCO d.o.o., OIB: 13667298928, Zagreb, Slavonska avenija 6A</w:t>
      </w:r>
    </w:p>
    <w:p w:rsidRDefault="00F7659F" w:rsidP="00493768" w:rsidR="00F7659F">
      <w:pPr>
        <w:ind w:firstLine="357" w:left="708"/>
      </w:pPr>
      <w:r>
        <w:t>Iznos tereta: 126.230,83 kn</w:t>
      </w:r>
    </w:p>
    <w:p w:rsidRDefault="00F7659F" w:rsidP="00493768" w:rsidR="00F7659F">
      <w:pPr>
        <w:ind w:firstLine="357" w:left="708"/>
      </w:pPr>
      <w:r>
        <w:t>Primjedba: sporedna hipoteka A GL. HIP.U PU-75/UL 8086 OVE OPĆINE</w:t>
      </w:r>
    </w:p>
    <w:p w:rsidRDefault="00F7659F" w:rsidP="00493768" w:rsidR="00F7659F">
      <w:pPr>
        <w:ind w:firstLine="357" w:left="708"/>
      </w:pPr>
    </w:p>
    <w:p w:rsidRDefault="00F7659F" w:rsidP="00493768" w:rsidR="00F7659F">
      <w:pPr>
        <w:ind w:firstLine="357" w:left="708"/>
      </w:pPr>
    </w:p>
    <w:p w:rsidRDefault="00D4088D" w:rsidP="00F7659F" w:rsidR="00493768">
      <w:pPr>
        <w:ind w:firstLine="357" w:left="708"/>
      </w:pPr>
      <w:r w:rsidRPr="00F7659F">
        <w:t>2.</w:t>
      </w:r>
      <w:r w:rsidR="00F7659F" w:rsidRPr="00F7659F">
        <w:t>3</w:t>
      </w:r>
      <w:r w:rsidRPr="00F7659F">
        <w:t xml:space="preserve"> </w:t>
      </w:r>
      <w:r w:rsidR="00F7659F" w:rsidRPr="00F7659F">
        <w:rPr>
          <w:color w:val="000000"/>
        </w:rPr>
        <w:t>Primljeno: 07. studenoga 2008. g. br. Z-5053/08</w:t>
      </w:r>
      <w:r w:rsidR="00F7659F" w:rsidRPr="00F7659F">
        <w:rPr>
          <w:color w:val="000000"/>
        </w:rPr>
        <w:br/>
        <w:t>Na temelju ugovora o kreditu br. 2001-51400202/2008 sa sporazumom o osiguranju novčane tražbine zasnivanjem založnog prava na nekretninama od 06. studenoga 2008. g., solemniziranog 07. studenoga 2008. g., br. OV-21020/08 uknjižuje se ovršno pravo zaloga na nekretnine u A za kreditni iznos od 2.500.000,00 KN (dvamilijunapetstotisuća KN), uz kamate i ostale uvjete kako je navedeno u ugovoru i sporazumu za korist:</w:t>
      </w:r>
      <w:r w:rsidR="00493768" w:rsidRPr="00F7659F">
        <w:t xml:space="preserve">    </w:t>
      </w:r>
    </w:p>
    <w:p w:rsidRDefault="00F7659F" w:rsidP="00F7659F" w:rsidR="00F7659F">
      <w:pPr>
        <w:ind w:firstLine="357" w:left="708"/>
      </w:pPr>
      <w:r>
        <w:t>H-ABDUCO d.o.o., OIB: 13667298928, Zagreb, Slavonska avenija 6A</w:t>
      </w:r>
    </w:p>
    <w:p w:rsidRDefault="00F7659F" w:rsidP="00F7659F" w:rsidR="00F7659F">
      <w:pPr>
        <w:ind w:firstLine="357" w:left="708"/>
      </w:pPr>
      <w:r>
        <w:t>Iznos tereta: 2.500.000,00 kn</w:t>
      </w:r>
    </w:p>
    <w:p w:rsidRDefault="00F7659F" w:rsidP="00F7659F" w:rsidR="00F7659F">
      <w:pPr>
        <w:ind w:firstLine="357" w:left="708"/>
      </w:pPr>
      <w:r>
        <w:t>Primjedba: sporedna hipoteka A GLAVNA U ZK.UL. 2895  OVE OPĆINE</w:t>
      </w:r>
    </w:p>
    <w:p w:rsidRDefault="00F7659F" w:rsidP="00F7659F" w:rsidR="00F7659F">
      <w:pPr>
        <w:ind w:firstLine="357" w:left="708"/>
      </w:pPr>
    </w:p>
    <w:p w:rsidRDefault="00F7659F" w:rsidP="00F7659F" w:rsidR="00F7659F" w:rsidRPr="00F7659F">
      <w:pPr>
        <w:ind w:firstLine="357" w:left="708"/>
      </w:pPr>
      <w:r>
        <w:t xml:space="preserve">3.2 </w:t>
      </w:r>
      <w:r w:rsidRPr="00F7659F">
        <w:rPr>
          <w:color w:val="000000"/>
        </w:rPr>
        <w:t>zabilježuje se obveza brisanja hipoteka uknjiženih pod brojem Z-5042/07, Z-5053/08 i hipoteke uknjižene pod brojem Z-3380/10 kad prestanu tražbine koje su tim hipotekama osigurane.</w:t>
      </w:r>
    </w:p>
    <w:p w:rsidRDefault="00F7659F" w:rsidP="00F7659F" w:rsidR="00F7659F" w:rsidRPr="00F7659F">
      <w:pPr>
        <w:ind w:firstLine="357" w:left="708"/>
      </w:pPr>
    </w:p>
    <w:p w:rsidRDefault="00493768" w:rsidP="00264D7A" w:rsidR="00493768">
      <w:pPr>
        <w:ind w:firstLine="357" w:left="708"/>
        <w:jc w:val="both"/>
      </w:pPr>
    </w:p>
    <w:p w:rsidRDefault="0084627B" w:rsidP="00D446EF" w:rsidR="0084627B">
      <w:pPr>
        <w:ind w:left="1065"/>
        <w:jc w:val="center"/>
      </w:pPr>
      <w:r>
        <w:t>Obrazloženje</w:t>
      </w:r>
    </w:p>
    <w:p w:rsidRDefault="000A10DC" w:rsidP="00F7659F" w:rsidR="000A10DC">
      <w:pPr>
        <w:jc w:val="both"/>
      </w:pPr>
    </w:p>
    <w:p w:rsidRDefault="00117F5A" w:rsidP="00F7659F" w:rsidR="00117F5A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F7659F">
        <w:t>217/11 od 30. lipnja 2016. g.</w:t>
      </w:r>
      <w:r w:rsidR="00E22E37">
        <w:t xml:space="preserve"> </w:t>
      </w:r>
      <w:r w:rsidR="0084627B">
        <w:t xml:space="preserve">nekretnine stečajnog dužnika </w:t>
      </w:r>
      <w:r w:rsidR="00F7659F">
        <w:rPr>
          <w:b/>
        </w:rPr>
        <w:t xml:space="preserve">EFEZ d.o.o. proizvodnja, trgovina i usluge, u stečaju, Đakovo, B. Jelačića 35, OIB: 57002408617, MBS: 030005617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 xml:space="preserve">jedinom ponuditelju </w:t>
      </w:r>
      <w:r w:rsidR="00117F5A">
        <w:t>Marija Vujnović iz Đakova, O. Ivekovića 93</w:t>
      </w:r>
      <w:r w:rsidR="00F7659F">
        <w:rPr>
          <w:rFonts w:eastAsia="Calibri"/>
        </w:rPr>
        <w:t>.</w:t>
      </w:r>
    </w:p>
    <w:p w:rsidRDefault="00B85ADD" w:rsidP="00B85ADD" w:rsidR="0084627B">
      <w:pPr>
        <w:tabs>
          <w:tab w:pos="2340" w:val="left"/>
        </w:tabs>
        <w:ind w:firstLine="1425"/>
        <w:jc w:val="both"/>
      </w:pPr>
      <w:r>
        <w:tab/>
      </w:r>
    </w:p>
    <w:p w:rsidRDefault="0084627B" w:rsidP="000A10DC" w:rsidR="00E22E37">
      <w:pPr>
        <w:ind w:firstLine="708"/>
        <w:jc w:val="both"/>
      </w:pPr>
      <w:r>
        <w:t xml:space="preserve">Rješenje o dosudi nekretnine kupcu </w:t>
      </w:r>
      <w:r w:rsidR="00117F5A">
        <w:t>Marija Vujnović iz Đakova, O. Ivekovića 93</w:t>
      </w:r>
      <w:r w:rsidR="000A10DC">
        <w:rPr>
          <w:bCs/>
        </w:rPr>
        <w:t>,</w:t>
      </w:r>
      <w:r w:rsidR="003F7074">
        <w:t xml:space="preserve"> </w:t>
      </w:r>
      <w:r>
        <w:t xml:space="preserve">od </w:t>
      </w:r>
      <w:r w:rsidR="00F7659F">
        <w:t>30. lipnja</w:t>
      </w:r>
      <w:r w:rsidR="000A10DC">
        <w:t xml:space="preserve"> 2016. g.</w:t>
      </w:r>
      <w:r>
        <w:t xml:space="preserve"> postalo je pravomoćno </w:t>
      </w:r>
      <w:r w:rsidR="00F7659F">
        <w:t>19. srpnja</w:t>
      </w:r>
      <w:r w:rsidR="000A10DC">
        <w:t xml:space="preserve"> 2016. g.</w:t>
      </w:r>
      <w:r w:rsidR="003A554D">
        <w:t xml:space="preserve"> </w:t>
      </w:r>
      <w:r>
        <w:t>a kupac je iznos kupovnine u cijelosti uplatio</w:t>
      </w:r>
      <w:r w:rsidR="000A10DC">
        <w:t xml:space="preserve"> dana </w:t>
      </w:r>
      <w:r w:rsidR="00117F5A">
        <w:t>27. srpnja</w:t>
      </w:r>
      <w:r w:rsidR="000A10DC">
        <w:t xml:space="preserve"> 2016. g.</w:t>
      </w:r>
      <w:r>
        <w:t xml:space="preserve"> </w:t>
      </w:r>
    </w:p>
    <w:p w:rsidRDefault="00117F5A" w:rsidP="000A10DC" w:rsidR="00117F5A">
      <w:pPr>
        <w:ind w:firstLine="708"/>
        <w:jc w:val="both"/>
      </w:pPr>
    </w:p>
    <w:p w:rsidRDefault="00117F5A" w:rsidP="000A10DC" w:rsidR="00117F5A">
      <w:pPr>
        <w:ind w:firstLine="708"/>
        <w:jc w:val="both"/>
      </w:pPr>
    </w:p>
    <w:p w:rsidRDefault="00117F5A" w:rsidP="000A10DC" w:rsidR="00117F5A">
      <w:pPr>
        <w:ind w:firstLine="708"/>
        <w:jc w:val="both"/>
      </w:pPr>
    </w:p>
    <w:p w:rsidRDefault="00117F5A" w:rsidP="000A10DC" w:rsidR="00117F5A">
      <w:pPr>
        <w:ind w:firstLine="708"/>
        <w:jc w:val="both"/>
      </w:pPr>
    </w:p>
    <w:p w:rsidRDefault="00117F5A" w:rsidP="00117F5A" w:rsidR="00117F5A">
      <w:pPr>
        <w:jc w:val="right"/>
      </w:pPr>
      <w:r>
        <w:lastRenderedPageBreak/>
        <w:t>6 St-217/11-124</w:t>
      </w:r>
    </w:p>
    <w:p w:rsidRDefault="00117F5A" w:rsidP="000A10DC" w:rsidR="00117F5A">
      <w:pPr>
        <w:ind w:firstLine="708"/>
        <w:jc w:val="both"/>
      </w:pPr>
    </w:p>
    <w:p w:rsidRDefault="00117F5A" w:rsidP="000A10DC" w:rsidR="00117F5A">
      <w:pPr>
        <w:ind w:firstLine="708"/>
        <w:jc w:val="both"/>
      </w:pPr>
    </w:p>
    <w:p w:rsidRDefault="006F4F1C" w:rsidP="00A33C2B" w:rsidR="006F4F1C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B85ADD" w:rsidP="00B85ADD" w:rsidR="00B85ADD">
      <w:pPr>
        <w:jc w:val="both"/>
      </w:pPr>
    </w:p>
    <w:p w:rsidRDefault="00E22E37" w:rsidP="00B85ADD" w:rsidR="00E22E37">
      <w:pPr>
        <w:jc w:val="both"/>
      </w:pPr>
    </w:p>
    <w:p w:rsidRDefault="00117F5A" w:rsidP="00B85ADD" w:rsidR="00117F5A">
      <w:pPr>
        <w:jc w:val="both"/>
      </w:pPr>
    </w:p>
    <w:p w:rsidRDefault="00117F5A" w:rsidP="00B85ADD" w:rsidR="00117F5A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F7659F">
        <w:t>5. rujna</w:t>
      </w:r>
      <w:r>
        <w:t xml:space="preserve"> 2016.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 xml:space="preserve">Stečajna upraviteljica </w:t>
      </w:r>
      <w:r w:rsidR="00F7659F">
        <w:t>Sanja Mišević</w:t>
      </w:r>
    </w:p>
    <w:p w:rsidRDefault="00117F5A" w:rsidP="00EA19E1" w:rsidR="00117F5A">
      <w:pPr>
        <w:pStyle w:val="Tijeloteksta"/>
        <w:numPr>
          <w:ilvl w:val="0"/>
          <w:numId w:val="5"/>
        </w:numPr>
      </w:pPr>
      <w:r>
        <w:t>Marija Vujnović iz Đakova, O. Ivekovića 93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r>
        <w:t xml:space="preserve">zk. odjel Đakovo </w:t>
      </w:r>
      <w:r w:rsidR="000A10DC">
        <w:t xml:space="preserve">Općinski sud </w:t>
      </w:r>
      <w:r>
        <w:t>Osijeku SS Đakovo</w:t>
      </w:r>
      <w:r w:rsidR="000A10DC">
        <w:t xml:space="preserve"> uz rješenje o dosudi od </w:t>
      </w:r>
      <w:r>
        <w:t xml:space="preserve">30.6.2016. </w:t>
      </w:r>
      <w:r w:rsidR="000A10DC">
        <w:t xml:space="preserve"> g. s potvrdom pravomoćnosti</w:t>
      </w:r>
      <w:r>
        <w:t xml:space="preserve"> (str. 52</w:t>
      </w:r>
      <w:r w:rsidR="00117F5A">
        <w:t>7</w:t>
      </w:r>
      <w:r>
        <w:t xml:space="preserve"> spisa)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r w:rsidR="00E22E37">
        <w:t>ogl. pl.</w:t>
      </w:r>
    </w:p>
    <w:p w:rsidRDefault="00F7659F" w:rsidP="00EA19E1" w:rsidR="00F7659F">
      <w:pPr>
        <w:pStyle w:val="Tijeloteksta"/>
        <w:numPr>
          <w:ilvl w:val="0"/>
          <w:numId w:val="5"/>
        </w:numPr>
      </w:pPr>
      <w:r>
        <w:t>R-27.9.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0A10DC" w:rsidP="000A10DC" w:rsidR="000A10DC">
      <w:pPr>
        <w:ind w:left="6480"/>
        <w:jc w:val="both"/>
      </w:pPr>
      <w:r>
        <w:t xml:space="preserve"> STEČAJNA SUTKINJA</w:t>
      </w:r>
    </w:p>
    <w:p w:rsidRDefault="000A10DC" w:rsidP="000A10DC" w:rsidR="00F257CB" w:rsidRPr="00EB59E3">
      <w:pPr>
        <w:ind w:left="6480"/>
        <w:jc w:val="both"/>
      </w:pPr>
      <w:r>
        <w:t xml:space="preserve">      </w:t>
      </w:r>
      <w:r w:rsidR="00F257CB">
        <w:t xml:space="preserve"> </w:t>
      </w:r>
      <w:r>
        <w:t xml:space="preserve">  </w:t>
      </w:r>
      <w:r w:rsidR="00F257CB">
        <w:t xml:space="preserve"> </w:t>
      </w:r>
      <w:r w:rsidR="00F257CB" w:rsidRPr="00EB59E3">
        <w:t xml:space="preserve">Nada Roso, v.r. </w:t>
      </w:r>
    </w:p>
    <w:p w:rsidRDefault="00F257CB" w:rsidP="00F257CB" w:rsidR="00F257CB" w:rsidRPr="00EB59E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F257CB" w:rsidP="00F257CB" w:rsidR="00F257CB" w:rsidRPr="00EB59E3">
      <w:pPr>
        <w:jc w:val="both"/>
      </w:pPr>
      <w:r w:rsidRPr="00EB59E3">
        <w:t>POUKA O PRAVNOM LIJEKU:</w:t>
      </w:r>
    </w:p>
    <w:p w:rsidRDefault="00F257CB" w:rsidP="00F257CB" w:rsidR="00F257CB" w:rsidRPr="00EB59E3">
      <w:pPr>
        <w:jc w:val="both"/>
      </w:pPr>
      <w:r w:rsidRPr="00EB59E3">
        <w:t>Protiv zaključka nije dopušten pravni lijek (čl. 11. st. 5. Ovršnog zakona).</w:t>
      </w:r>
    </w:p>
    <w:p w:rsidRDefault="00F257CB" w:rsidP="00F257CB" w:rsidR="00F257CB" w:rsidRPr="00EB59E3"/>
    <w:p w:rsidRDefault="00F257CB" w:rsidP="00F257CB" w:rsidR="00F257CB"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="000A10DC">
        <w:t xml:space="preserve"> </w:t>
      </w:r>
      <w:r w:rsidRPr="00EB59E3">
        <w:t xml:space="preserve">Za točnost </w:t>
      </w:r>
      <w:r>
        <w:t>otpravka</w:t>
      </w:r>
    </w:p>
    <w:p w:rsidRDefault="00F257CB" w:rsidP="00F257CB" w:rsidR="00F257CB">
      <w:pPr>
        <w:ind w:firstLine="720" w:left="6480"/>
      </w:pPr>
      <w:r>
        <w:t>Ovlašteni službenik</w:t>
      </w:r>
    </w:p>
    <w:p w:rsidRDefault="00F257CB" w:rsidP="00F257CB" w:rsidR="00F257CB" w:rsidRPr="00EB59E3">
      <w:pPr>
        <w:ind w:firstLine="720" w:left="6480"/>
      </w:pPr>
      <w:r>
        <w:t xml:space="preserve">  Danijela Sekulić</w:t>
      </w:r>
    </w:p>
    <w:p w:rsidRDefault="00F257CB" w:rsidP="00F257CB" w:rsidR="00F257CB">
      <w:pPr>
        <w:jc w:val="both"/>
      </w:pP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969" w:rsidR="00B94969">
      <w:r>
        <w:separator/>
      </w:r>
    </w:p>
  </w:endnote>
  <w:endnote w:id="0" w:type="continuationSeparator">
    <w:p w:rsidRDefault="00B94969" w:rsidR="00B94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969" w:rsidR="00B94969">
      <w:r>
        <w:separator/>
      </w:r>
    </w:p>
  </w:footnote>
  <w:footnote w:id="0" w:type="continuationSeparator">
    <w:p w:rsidRDefault="00B94969" w:rsidR="00B949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20467">
      <w:rPr>
        <w:noProof/>
      </w:rPr>
      <w:t>4</w:t>
    </w:r>
    <w:r>
      <w:fldChar w:fldCharType="end"/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7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5"/>
  </w:num>
  <w:num w:numId="4">
    <w:abstractNumId w:val="9"/>
  </w:num>
  <w:num w:numId="5">
    <w:abstractNumId w:val="14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2"/>
  </w:num>
  <w:num w:numId="11">
    <w:abstractNumId w:val="8"/>
  </w:num>
  <w:num w:numId="12">
    <w:abstractNumId w:val="19"/>
  </w:num>
  <w:num w:numId="13">
    <w:abstractNumId w:val="1"/>
  </w:num>
  <w:num w:numId="14">
    <w:abstractNumId w:val="12"/>
  </w:num>
  <w:num w:numId="15">
    <w:abstractNumId w:val="5"/>
  </w:num>
  <w:num w:numId="16">
    <w:abstractNumId w:val="3"/>
  </w:num>
  <w:num w:numId="17">
    <w:abstractNumId w:val="4"/>
  </w:num>
  <w:num w:numId="18">
    <w:abstractNumId w:val="7"/>
  </w:num>
  <w:num w:numId="19">
    <w:abstractNumId w:val="6"/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27209"/>
    <w:rsid w:val="000358A8"/>
    <w:rsid w:val="00037F02"/>
    <w:rsid w:val="0005668D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17F5A"/>
    <w:rsid w:val="00120467"/>
    <w:rsid w:val="0012187C"/>
    <w:rsid w:val="0012580D"/>
    <w:rsid w:val="001411F1"/>
    <w:rsid w:val="00155C69"/>
    <w:rsid w:val="00165DD6"/>
    <w:rsid w:val="0018745E"/>
    <w:rsid w:val="00193FD2"/>
    <w:rsid w:val="001A7119"/>
    <w:rsid w:val="001B0587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F48C7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A300F"/>
    <w:rsid w:val="008A3350"/>
    <w:rsid w:val="008A72EF"/>
    <w:rsid w:val="008D37BB"/>
    <w:rsid w:val="008D4CA6"/>
    <w:rsid w:val="00901EED"/>
    <w:rsid w:val="00902607"/>
    <w:rsid w:val="00925E5F"/>
    <w:rsid w:val="00935C18"/>
    <w:rsid w:val="0094128C"/>
    <w:rsid w:val="009516A0"/>
    <w:rsid w:val="00973133"/>
    <w:rsid w:val="009B72A4"/>
    <w:rsid w:val="009C1D35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94969"/>
    <w:rsid w:val="00BA1368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659F"/>
    <w:rsid w:val="00F8328B"/>
    <w:rsid w:val="00FA0CE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204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04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4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4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4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204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04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4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4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4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4144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Marković, OIB 17448143522, L.Jagera 24 Osijek</item>
    </izvorni_sadrzaj>
    <derivirana_varijabla naziv="DomainObject.Predmet.StecajniUpraviteljiListAddressOIB_1">
      <item>Sanja Marković, OIB 17448143522,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1C60C0-D9F4-43D7-879E-B029E26BDB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784</properties:Words>
  <properties:Characters>4171</properties:Characters>
  <properties:Lines>178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2016-09-05T08:13:00Z</dcterms:created>
  <dc:creator>banka</dc:creator>
  <cp:lastModifiedBy>Danijela Sekulić</cp:lastModifiedBy>
  <cp:lastPrinted>2016-09-05T08:04:00Z</cp:lastPrinted>
  <dcterms:modified xmlns:xsi="http://www.w3.org/2001/XMLSchema-instance" xsi:type="dcterms:W3CDTF">2016-09-05T08:16:00Z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