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8187" w14:paraId="48b8187" w:rsidRDefault="0062646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Karlovac,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7F73B0" w:rsidP="004F089F" w:rsidR="007F73B0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dužnikom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PROZORJE-VOĆE d.o.o., Zagreb, Novačka 158, OIB: 91204164253,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3B0" w:rsidP="007E6F3E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i o    j e </w:t>
      </w:r>
    </w:p>
    <w:p w:rsidRDefault="00E646AC" w:rsidP="007E6F3E" w:rsidR="00E646AC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83ED6" w:rsidR="007F73B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radi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utvrđivanja pretpostavki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350C7" w:rsidRP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PROZORJE-VOĆE d.o.o., Zagreb, Novačka 158, OIB: 91204164253</w:t>
      </w:r>
      <w:r w:rsidR="0043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zakazano za dan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 2018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. u 1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 od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ržat će se u Stalnoj službi Trgovačkog suda u Zagrebu, Karlovac, Trg hrvatskih branitelja 1//II, soba broj 207, a ne u zgradi Trgovačkoga suda u Zagrebu, Zagreb,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8/II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kako je određeno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raspravnim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od </w:t>
      </w:r>
      <w:r w:rsidR="00C976BA">
        <w:rPr>
          <w:rFonts w:cs="Times New Roman" w:eastAsia="Times New Roman" w:hAnsi="Times New Roman" w:ascii="Times New Roman"/>
          <w:sz w:val="24"/>
          <w:szCs w:val="24"/>
          <w:lang w:eastAsia="hr-HR"/>
        </w:rPr>
        <w:t>8.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7F73B0" w:rsidP="004F089F" w:rsidR="007F73B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83ED6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E646A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646AC" w:rsidP="004F089F" w:rsidR="00E646A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46AC" w:rsidP="00E646AC" w:rsidR="00E646AC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646AC" w:rsidP="004350C7" w:rsidR="00E646AC" w:rsidRPr="004F089F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4F089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</w:t>
      </w:r>
      <w:r w:rsidR="007F73B0">
        <w:rPr>
          <w:rFonts w:cs="Times New Roman" w:eastAsia="Times New Roman" w:hAnsi="Times New Roman" w:ascii="Times New Roman"/>
          <w:sz w:val="24"/>
          <w:szCs w:val="24"/>
          <w:lang w:eastAsia="hr-HR"/>
        </w:rPr>
        <w:t>ovog zaključka nije dopuštena žalba.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FC" w:rsidP="004F089F" w:rsidR="001549FC">
      <w:pPr>
        <w:spacing w:lineRule="auto" w:line="240" w:after="0"/>
      </w:pPr>
      <w:r>
        <w:separator/>
      </w:r>
    </w:p>
  </w:endnote>
  <w:endnote w:id="0" w:type="continuationSeparator">
    <w:p w:rsidRDefault="001549FC" w:rsidP="004F089F" w:rsidR="001549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FC" w:rsidP="004F089F" w:rsidR="001549FC">
      <w:pPr>
        <w:spacing w:lineRule="auto" w:line="240" w:after="0"/>
      </w:pPr>
      <w:r>
        <w:separator/>
      </w:r>
    </w:p>
  </w:footnote>
  <w:footnote w:id="0" w:type="continuationSeparator">
    <w:p w:rsidRDefault="001549FC" w:rsidP="004F089F" w:rsidR="001549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466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C976BA">
      <w:t>4358</w:t>
    </w:r>
    <w:r w:rsidR="00E83ED6">
      <w:t>/1</w:t>
    </w:r>
    <w:r w:rsidR="004350C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062D"/>
    <w:rsid w:val="000733D1"/>
    <w:rsid w:val="001549FC"/>
    <w:rsid w:val="004350C7"/>
    <w:rsid w:val="004A4FF8"/>
    <w:rsid w:val="004F089F"/>
    <w:rsid w:val="00626466"/>
    <w:rsid w:val="007E6F3E"/>
    <w:rsid w:val="007F73B0"/>
    <w:rsid w:val="00970BE7"/>
    <w:rsid w:val="009A5852"/>
    <w:rsid w:val="00A55D65"/>
    <w:rsid w:val="00C6298E"/>
    <w:rsid w:val="00C93486"/>
    <w:rsid w:val="00C976BA"/>
    <w:rsid w:val="00CA6F43"/>
    <w:rsid w:val="00D322A1"/>
    <w:rsid w:val="00E646AC"/>
    <w:rsid w:val="00E83ED6"/>
    <w:rsid w:val="00EE6DC0"/>
    <w:rsid w:val="00F35946"/>
    <w:rsid w:val="00FC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26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46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46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46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46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626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46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46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46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46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4358</izvorni_sadrzaj>
    <derivirana_varijabla naziv="DomainObject.Predmet.Broj_1">4358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Su-19/2016 od 01.04.2016.</izvorni_sadrzaj>
    <derivirana_varijabla naziv="DomainObject.Predmet.Opis_1">br. 12 Su-30/16 i 12 Su-19/2016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St-4358/2016</izvorni_sadrzaj>
    <derivirana_varijabla naziv="DomainObject.Predmet.OznakaBroj_1">St-4358/2016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PROZORJE-VOĆE d.o.o.</izvorni_sadrzaj>
    <derivirana_varijabla naziv="DomainObject.Predmet.ProtustrankaFormated_1">  PROZORJE-VOĆE d.o.o.</derivirana_varijabla>
  </DomainObject.Predmet.ProtustrankaFormated>
  <DomainObject.Predmet.ProtustrankaFormatedOIB>
    <izvorni_sadrzaj>  PROZORJE-VOĆE d.o.o., OIB 91204164253</izvorni_sadrzaj>
    <derivirana_varijabla naziv="DomainObject.Predmet.ProtustrankaFormatedOIB_1">  PROZORJE-VOĆE d.o.o., OIB 91204164253</derivirana_varijabla>
  </DomainObject.Predmet.ProtustrankaFormatedOIB>
  <DomainObject.Predmet.ProtustrankaFormatedWithAdress>
    <izvorni_sadrzaj> PROZORJE-VOĆE d.o.o., Novačka 158, 10040 Zagreb</izvorni_sadrzaj>
    <derivirana_varijabla naziv="DomainObject.Predmet.ProtustrankaFormatedWithAdress_1"> PROZORJE-VOĆE d.o.o., Novačka 158, 10040 Zagreb</derivirana_varijabla>
  </DomainObject.Predmet.ProtustrankaFormatedWithAdress>
  <DomainObject.Predmet.ProtustrankaFormatedWithAdressOIB>
    <izvorni_sadrzaj> PROZORJE-VOĆE d.o.o., OIB 91204164253, Novačka 158, 10040 Zagreb</izvorni_sadrzaj>
    <derivirana_varijabla naziv="DomainObject.Predmet.ProtustrankaFormatedWithAdressOIB_1"> PROZORJE-VOĆE d.o.o., OIB 91204164253, Novačka 158, 10040 Zagreb</derivirana_varijabla>
  </DomainObject.Predmet.ProtustrankaFormatedWithAdressOIB>
  <DomainObject.Predmet.ProtustrankaWithAdress>
    <izvorni_sadrzaj>PROZORJE-VOĆE d.o.o. Novačka 158, 10040 Zagreb</izvorni_sadrzaj>
    <derivirana_varijabla naziv="DomainObject.Predmet.ProtustrankaWithAdress_1">PROZORJE-VOĆE d.o.o. Novačka 158, 10040 Zagreb</derivirana_varijabla>
  </DomainObject.Predmet.ProtustrankaWithAdress>
  <DomainObject.Predmet.ProtustrankaWithAdressOIB>
    <izvorni_sadrzaj>PROZORJE-VOĆE d.o.o., OIB 91204164253, Novačka 158, 10040 Zagreb</izvorni_sadrzaj>
    <derivirana_varijabla naziv="DomainObject.Predmet.ProtustrankaWithAdressOIB_1">PROZORJE-VOĆE d.o.o., OIB 91204164253, Novačka 158, 10040 Zagreb</derivirana_varijabla>
  </DomainObject.Predmet.ProtustrankaWithAdressOIB>
  <DomainObject.Predmet.ProtustrankaNazivFormated>
    <izvorni_sadrzaj>PROZORJE-VOĆE d.o.o.</izvorni_sadrzaj>
    <derivirana_varijabla naziv="DomainObject.Predmet.ProtustrankaNazivFormated_1">PROZORJE-VOĆE d.o.o.</derivirana_varijabla>
  </DomainObject.Predmet.ProtustrankaNazivFormated>
  <DomainObject.Predmet.ProtustrankaNazivFormatedOIB>
    <izvorni_sadrzaj>PROZORJE-VOĆE d.o.o., OIB 91204164253</izvorni_sadrzaj>
    <derivirana_varijabla naziv="DomainObject.Predmet.ProtustrankaNazivFormatedOIB_1">PROZORJE-VOĆE d.o.o., OIB 91204164253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Grgić zastupanog po punomoćniku Ivica Didak</izvorni_sadrzaj>
    <derivirana_varijabla naziv="DomainObject.Predmet.StrankaFormated_1">  Ivo Grgić zastupanog po punomoćniku Ivica Didak</derivirana_varijabla>
  </DomainObject.Predmet.StrankaFormated>
  <DomainObject.Predmet.StrankaFormatedOIB>
    <izvorni_sadrzaj>  Ivo Grgić, OIB 61694581463 zastupanog po punomoćniku Ivica Didak</izvorni_sadrzaj>
    <derivirana_varijabla naziv="DomainObject.Predmet.StrankaFormatedOIB_1">  Ivo Grgić, OIB 61694581463 zastupanog po punomoćniku Ivica Didak</derivirana_varijabla>
  </DomainObject.Predmet.StrankaFormatedOIB>
  <DomainObject.Predmet.StrankaFormatedWithAdress>
    <izvorni_sadrzaj> Ivo Grgić, Selište I 1, 35000 Slavonski Brod zastupanog po punomoćniku Ivica Didak</izvorni_sadrzaj>
    <derivirana_varijabla naziv="DomainObject.Predmet.StrankaFormatedWithAdress_1"> Ivo Grgić, Selište I 1, 35000 Slavonski Brod zastupanog po punomoćniku Ivica Didak</derivirana_varijabla>
  </DomainObject.Predmet.StrankaFormatedWithAdress>
  <DomainObject.Predmet.StrankaFormatedWithAdressOIB>
    <izvorni_sadrzaj> Ivo Grgić, OIB 61694581463, Selište I 1, 35000 Slavonski Brod zastupanog po punomoćniku Ivica Didak</izvorni_sadrzaj>
    <derivirana_varijabla naziv="DomainObject.Predmet.StrankaFormatedWithAdressOIB_1"> Ivo Grgić, OIB 61694581463, Selište I 1, 35000 Slavonski Brod zastupanog po punomoćniku Ivica Didak</derivirana_varijabla>
  </DomainObject.Predmet.StrankaFormatedWithAdressOIB>
  <DomainObject.Predmet.StrankaWithAdress>
    <izvorni_sadrzaj>Ivo Grgić Selište I 1,35000 Slavonski Brod</izvorni_sadrzaj>
    <derivirana_varijabla naziv="DomainObject.Predmet.StrankaWithAdress_1">Ivo Grgić Selište I 1,35000 Slavonski Brod</derivirana_varijabla>
  </DomainObject.Predmet.StrankaWithAdress>
  <DomainObject.Predmet.StrankaWithAdressOIB>
    <izvorni_sadrzaj>Ivo Grgić, OIB 61694581463, Selište I 1,35000 Slavonski Brod</izvorni_sadrzaj>
    <derivirana_varijabla naziv="DomainObject.Predmet.StrankaWithAdressOIB_1">Ivo Grgić, OIB 61694581463, Selište I 1,35000 Slavonski Brod</derivirana_varijabla>
  </DomainObject.Predmet.StrankaWithAdressOIB>
  <DomainObject.Predmet.StrankaNazivFormated>
    <izvorni_sadrzaj>Ivo Grgić</izvorni_sadrzaj>
    <derivirana_varijabla naziv="DomainObject.Predmet.StrankaNazivFormated_1">Ivo Grgić</derivirana_varijabla>
  </DomainObject.Predmet.StrankaNazivFormated>
  <DomainObject.Predmet.StrankaNazivFormatedOIB>
    <izvorni_sadrzaj>Ivo Grgić, OIB 61694581463</izvorni_sadrzaj>
    <derivirana_varijabla naziv="DomainObject.Predmet.StrankaNazivFormatedOIB_1">Ivo Grgić, OIB 61694581463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Ivo Grgić zastupanog po punomoćniku Ivica Didak</item>
    </izvorni_sadrzaj>
    <derivirana_varijabla naziv="DomainObject.Predmet.StrankaListFormated_1">
      <item>Ivo Grgić zastupanog po punomoćniku Ivica Didak</item>
    </derivirana_varijabla>
  </DomainObject.Predmet.StrankaListFormated>
  <DomainObject.Predmet.StrankaListFormatedOIB>
    <izvorni_sadrzaj>
      <item>Ivo Grgić, OIB 61694581463 zastupanog po punomoćniku Ivica Didak</item>
    </izvorni_sadrzaj>
    <derivirana_varijabla naziv="DomainObject.Predmet.StrankaListFormatedOIB_1">
      <item>Ivo Grgić, OIB 61694581463 zastupanog po punomoćniku Ivica Didak</item>
    </derivirana_varijabla>
  </DomainObject.Predmet.StrankaListFormatedOIB>
  <DomainObject.Predmet.StrankaListFormatedWithAdress>
    <izvorni_sadrzaj>
      <item>Ivo Grgić, Selište I 1, 35000 Slavonski Brod zastupanog po punomoćniku Ivica Didak</item>
    </izvorni_sadrzaj>
    <derivirana_varijabla naziv="DomainObject.Predmet.StrankaListFormatedWithAdress_1">
      <item>Ivo Grgić, Selište I 1, 35000 Slavonski Brod zastupanog po punomoćniku Ivica Didak</item>
    </derivirana_varijabla>
  </DomainObject.Predmet.StrankaListFormatedWithAdress>
  <DomainObject.Predmet.StrankaListFormatedWithAdressOIB>
    <izvorni_sadrzaj>
      <item>Ivo Grgić, OIB 61694581463, Selište I 1, 35000 Slavonski Brod zastupanog po punomoćniku Ivica Didak</item>
    </izvorni_sadrzaj>
    <derivirana_varijabla naziv="DomainObject.Predmet.StrankaListFormatedWithAdressOIB_1">
      <item>Ivo Grgić, OIB 61694581463, Selište I 1, 35000 Slavonski Brod zastupanog po punomoćniku Ivica Didak</item>
    </derivirana_varijabla>
  </DomainObject.Predmet.StrankaListFormatedWithAdressOIB>
  <DomainObject.Predmet.StrankaListNazivFormated>
    <izvorni_sadrzaj>
      <item>Ivo Grgić</item>
    </izvorni_sadrzaj>
    <derivirana_varijabla naziv="DomainObject.Predmet.StrankaListNazivFormated_1">
      <item>Ivo Grgić</item>
    </derivirana_varijabla>
  </DomainObject.Predmet.StrankaListNazivFormated>
  <DomainObject.Predmet.StrankaListNazivFormatedOIB>
    <izvorni_sadrzaj>
      <item>Ivo Grgić, OIB 61694581463</item>
    </izvorni_sadrzaj>
    <derivirana_varijabla naziv="DomainObject.Predmet.StrankaListNazivFormatedOIB_1">
      <item>Ivo Grgić, OIB 61694581463</item>
    </derivirana_varijabla>
  </DomainObject.Predmet.StrankaListNazivFormatedOIB>
  <DomainObject.Predmet.ProtuStrankaListFormated>
    <izvorni_sadrzaj>
      <item>PROZORJE-VOĆE d.o.o.</item>
    </izvorni_sadrzaj>
    <derivirana_varijabla naziv="DomainObject.Predmet.ProtuStrankaListFormated_1">
      <item>PROZORJE-VOĆE d.o.o.</item>
    </derivirana_varijabla>
  </DomainObject.Predmet.ProtuStrankaListFormated>
  <DomainObject.Predmet.ProtuStrankaListFormatedOIB>
    <izvorni_sadrzaj>
      <item>PROZORJE-VOĆE d.o.o., OIB 91204164253</item>
    </izvorni_sadrzaj>
    <derivirana_varijabla naziv="DomainObject.Predmet.ProtuStrankaListFormatedOIB_1">
      <item>PROZORJE-VOĆE d.o.o., OIB 91204164253</item>
    </derivirana_varijabla>
  </DomainObject.Predmet.ProtuStrankaListFormatedOIB>
  <DomainObject.Predmet.ProtuStrankaListFormatedWithAdress>
    <izvorni_sadrzaj>
      <item>PROZORJE-VOĆE d.o.o., Novačka 158, 10040 Zagreb</item>
    </izvorni_sadrzaj>
    <derivirana_varijabla naziv="DomainObject.Predmet.ProtuStrankaListFormatedWithAdress_1">
      <item>PROZORJE-VOĆE d.o.o., Novačka 158, 10040 Zagreb</item>
    </derivirana_varijabla>
  </DomainObject.Predmet.ProtuStrankaListFormatedWithAdress>
  <DomainObject.Predmet.ProtuStrankaListFormatedWithAdressOIB>
    <izvorni_sadrzaj>
      <item>PROZORJE-VOĆE d.o.o., OIB 91204164253, Novačka 158, 10040 Zagreb</item>
    </izvorni_sadrzaj>
    <derivirana_varijabla naziv="DomainObject.Predmet.ProtuStrankaListFormatedWithAdressOIB_1">
      <item>PROZORJE-VOĆE d.o.o., OIB 91204164253, Novačka 158, 10040 Zagreb</item>
    </derivirana_varijabla>
  </DomainObject.Predmet.ProtuStrankaListFormatedWithAdressOIB>
  <DomainObject.Predmet.ProtuStrankaListNazivFormated>
    <izvorni_sadrzaj>
      <item>PROZORJE-VOĆE d.o.o.</item>
    </izvorni_sadrzaj>
    <derivirana_varijabla naziv="DomainObject.Predmet.ProtuStrankaListNazivFormated_1">
      <item>PROZORJE-VOĆE d.o.o.</item>
    </derivirana_varijabla>
  </DomainObject.Predmet.ProtuStrankaListNazivFormated>
  <DomainObject.Predmet.ProtuStrankaListNazivFormatedOIB>
    <izvorni_sadrzaj>
      <item>PROZORJE-VOĆE d.o.o., OIB 91204164253</item>
    </izvorni_sadrzaj>
    <derivirana_varijabla naziv="DomainObject.Predmet.ProtuStrankaListNazivFormatedOIB_1">
      <item>PROZORJE-VOĆE d.o.o., OIB 91204164253</item>
    </derivirana_varijabla>
  </DomainObject.Predmet.ProtuStrankaListNazivFormatedOIB>
  <DomainObject.Predmet.OstaliListFormated>
    <izvorni_sadrzaj>
      <item>Ivica Didak punomoćnik sudionika u postupku Ivo Grgić</item>
      <item>Marin Kraljev</item>
    </izvorni_sadrzaj>
    <derivirana_varijabla naziv="DomainObject.Predmet.OstaliListFormated_1">
      <item>Ivica Didak punomoćnik sudionika u postupku Ivo Grgić</item>
      <item>Marin Kraljev</item>
    </derivirana_varijabla>
  </DomainObject.Predmet.OstaliListFormated>
  <DomainObject.Predmet.OstaliListFormatedOIB>
    <izvorni_sadrzaj>
      <item>Ivica Didak, OIB 76700337614 punomoćnik sudionika u postupku Ivo Grgić</item>
      <item>Marin Kraljev, OIB 29611334539</item>
    </izvorni_sadrzaj>
    <derivirana_varijabla naziv="DomainObject.Predmet.OstaliListFormatedOIB_1">
      <item>Ivica Didak, OIB 76700337614 punomoćnik sudionika u postupku Ivo Grgić</item>
      <item>Marin Kraljev, OIB 29611334539</item>
    </derivirana_varijabla>
  </DomainObject.Predmet.OstaliListFormatedOIB>
  <DomainObject.Predmet.OstaliListFormatedWithAdress>
    <izvorni_sadrzaj>
      <item>Ivica Didak, Fallerovo šetalište 22, 10000 Zagreb punomoćnik sudionika u postupku Ivo Grgić</item>
      <item>Marin Kraljev, Pile III. 25, 10000 Zagreb</item>
    </izvorni_sadrzaj>
    <derivirana_varijabla naziv="DomainObject.Predmet.OstaliListFormatedWithAdress_1">
      <item>Ivica Didak, Fallerovo šetalište 22, 10000 Zagreb punomoćnik sudionika u postupku Ivo Grgić</item>
      <item>Marin Kraljev, Pile III. 25, 10000 Zagreb</item>
    </derivirana_varijabla>
  </DomainObject.Predmet.OstaliListFormatedWithAdress>
  <DomainObject.Predmet.OstaliListFormatedWithAdressOIB>
    <izvorni_sadrzaj>
      <item>Ivica Didak, OIB 76700337614, Fallerovo šetalište 22, 10000 Zagreb punomoćnik sudionika u postupku Ivo Grgić</item>
      <item>Marin Kraljev, OIB 29611334539, Pile III. 25, 10000 Zagreb</item>
    </izvorni_sadrzaj>
    <derivirana_varijabla naziv="DomainObject.Predmet.OstaliListFormatedWithAdressOIB_1">
      <item>Ivica Didak, OIB 76700337614, Fallerovo šetalište 22, 10000 Zagreb punomoćnik sudionika u postupku Ivo Grgić</item>
      <item>Marin Kraljev, OIB 29611334539, Pile III. 25, 10000 Zagreb</item>
    </derivirana_varijabla>
  </DomainObject.Predmet.OstaliListFormatedWithAdressOIB>
  <DomainObject.Predmet.OstaliListNazivFormated>
    <izvorni_sadrzaj>
      <item>Ivica Didak</item>
      <item>Marin Kraljev</item>
    </izvorni_sadrzaj>
    <derivirana_varijabla naziv="DomainObject.Predmet.OstaliListNazivFormated_1">
      <item>Ivica Didak</item>
      <item>Marin Kraljev</item>
    </derivirana_varijabla>
  </DomainObject.Predmet.OstaliListNazivFormated>
  <DomainObject.Predmet.OstaliListNazivFormatedOIB>
    <izvorni_sadrzaj>
      <item>Ivica Didak, OIB 76700337614</item>
      <item>Marin Kraljev, OIB 29611334539</item>
    </izvorni_sadrzaj>
    <derivirana_varijabla naziv="DomainObject.Predmet.OstaliListNazivFormatedOIB_1">
      <item>Ivica Didak, OIB 76700337614</item>
      <item>Marin Kraljev, OIB 29611334539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Grgić</izvorni_sadrzaj>
    <derivirana_varijabla naziv="DomainObject.Predmet.StrankaIDrugi_1">Ivo Grgić</derivirana_varijabla>
  </DomainObject.Predmet.StrankaIDrugi>
  <DomainObject.Predmet.ProtustrankaIDrugi>
    <izvorni_sadrzaj>PROZORJE-VOĆE d.o.o.</izvorni_sadrzaj>
    <derivirana_varijabla naziv="DomainObject.Predmet.ProtustrankaIDrugi_1">PROZORJE-VOĆE d.o.o.</derivirana_varijabla>
  </DomainObject.Predmet.ProtustrankaIDrugi>
  <DomainObject.Predmet.StrankaIDrugiAdressOIB>
    <izvorni_sadrzaj>Ivo Grgić, OIB 61694581463, Selište I 1, 35000 Slavonski Brod</izvorni_sadrzaj>
    <derivirana_varijabla naziv="DomainObject.Predmet.StrankaIDrugiAdressOIB_1">Ivo Grgić, OIB 61694581463, Selište I 1, 35000 Slavonski Brod</derivirana_varijabla>
  </DomainObject.Predmet.StrankaIDrugiAdressOIB>
  <DomainObject.Predmet.ProtustrankaIDrugiAdressOIB>
    <izvorni_sadrzaj>PROZORJE-VOĆE d.o.o., OIB 91204164253, Novačka 158, 10040 Zagreb</izvorni_sadrzaj>
    <derivirana_varijabla naziv="DomainObject.Predmet.ProtustrankaIDrugiAdressOIB_1">PROZORJE-VOĆE d.o.o., OIB 91204164253, Novačka 158, 10040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Grgić</item>
      <item>PROZORJE-VOĆE d.o.o.</item>
      <item>Ivica Didak</item>
      <item>Marin Kraljev</item>
    </izvorni_sadrzaj>
    <derivirana_varijabla naziv="DomainObject.Predmet.SudioniciListNaziv_1">
      <item>Ivo Grgić</item>
      <item>PROZORJE-VOĆE d.o.o.</item>
      <item>Ivica Didak</item>
      <item>Marin Kraljev</item>
    </derivirana_varijabla>
  </DomainObject.Predmet.SudioniciListNaziv>
  <DomainObject.Predmet.SudioniciListAdressOIB>
    <izvorni_sadrzaj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</izvorni_sadrzaj>
    <derivirana_varijabla naziv="DomainObject.Predmet.SudioniciListAdressOIB_1">
      <item>Ivo Grgić, OIB 61694581463, Selište I 1,35000 Slavonski Brod</item>
      <item>PROZORJE-VOĆE d.o.o., OIB 91204164253, Novačka 158,10040 Zagreb</item>
      <item>Ivica Didak, OIB 76700337614, Fallerovo šetalište 22,10000 Zagreb</item>
      <item>Marin Kraljev, OIB 29611334539, Pile III.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61694581463</item>
      <item>, OIB 91204164253</item>
      <item>, OIB 76700337614</item>
      <item>, OIB 29611334539</item>
    </izvorni_sadrzaj>
    <derivirana_varijabla naziv="DomainObject.Predmet.SudioniciListNazivOIB_1">
      <item>, OIB 61694581463</item>
      <item>, OIB 91204164253</item>
      <item>, OIB 76700337614</item>
      <item>, OIB 29611334539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846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2017-11-29T09:43:00Z</dcterms:created>
  <dc:creator>Draženka Prpić</dc:creator>
  <cp:lastModifiedBy>Draženka Prpić</cp:lastModifiedBy>
  <cp:lastPrinted>2017-11-29T09:45:00Z</cp:lastPrinted>
  <dcterms:modified xmlns:xsi="http://www.w3.org/2001/XMLSchema-instance" xsi:type="dcterms:W3CDTF">2017-11-29T09:45:00Z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1</vt:i4>
  </prop:property>
</prop:Properties>
</file>