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4a2a" w14:paraId="4c14a2a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</w:t>
      </w:r>
      <w:r w:rsidR="0063779A">
        <w:t>7</w:t>
      </w:r>
      <w:r w:rsidR="00E84348">
        <w:t>3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1B670A">
        <w:t xml:space="preserve"> 26.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F15993">
      <w:pPr>
        <w:jc w:val="both"/>
      </w:pPr>
      <w:r w:rsidRPr="009C5689">
        <w:t xml:space="preserve">I </w:t>
      </w:r>
      <w:r w:rsidRPr="009C5689">
        <w:tab/>
        <w:t>Za dužnika</w:t>
      </w:r>
      <w:r w:rsidR="00E84348">
        <w:t xml:space="preserve"> </w:t>
      </w:r>
      <w:r w:rsidR="00FE4366" w:rsidRPr="00EF1D5E">
        <w:t>FONS ARTIUM j.d.o.o., Zagreb, Donje Vrapče 6, OIB: 18988939153</w:t>
      </w:r>
      <w:r w:rsidR="00636405">
        <w:t>.</w:t>
      </w:r>
    </w:p>
    <w:p w:rsidRDefault="00225206" w:rsidP="00B255BC" w:rsidR="00225206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E84348">
        <w:t>120.678,56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Zagreb,</w:t>
      </w:r>
      <w:r w:rsidR="001B670A" w:rsidRPr="001B670A">
        <w:t xml:space="preserve"> </w:t>
      </w:r>
      <w:r w:rsidR="001B670A">
        <w:t>26.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2363A2" w:rsidR="002363A2">
      <w:pPr>
        <w:ind w:firstLine="708" w:left="5664"/>
        <w:jc w:val="right"/>
        <w:rPr>
          <w:b/>
          <w:bCs/>
        </w:rPr>
      </w:pPr>
      <w:r w:rsidRPr="009C5689">
        <w:t xml:space="preserve">     </w:t>
      </w:r>
      <w:r w:rsidR="00056735">
        <w:t>Teuta Klinžić Zajec</w:t>
      </w:r>
      <w:r w:rsidR="002363A2">
        <w:rPr>
          <w:bCs/>
        </w:rPr>
        <w:t>, v.r.</w:t>
      </w:r>
    </w:p>
    <w:p w:rsidRDefault="002363A2" w:rsidP="002363A2" w:rsidR="002363A2">
      <w:pPr>
        <w:ind w:firstLine="708" w:left="5664"/>
        <w:jc w:val="right"/>
        <w:rPr>
          <w:b/>
          <w:bCs/>
        </w:rPr>
      </w:pPr>
    </w:p>
    <w:p w:rsidRDefault="002363A2" w:rsidP="002363A2" w:rsidR="002363A2">
      <w:pPr>
        <w:pStyle w:val="Bezproreda"/>
        <w:ind w:left="6372"/>
        <w:jc w:val="right"/>
        <w:rPr>
          <w:sz w:val="22"/>
        </w:rPr>
      </w:pPr>
      <w:r>
        <w:rPr>
          <w:sz w:val="22"/>
        </w:rPr>
        <w:t xml:space="preserve">Za točnost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 xml:space="preserve">              ovlašteni službenik: </w:t>
      </w:r>
    </w:p>
    <w:p w:rsidRDefault="002363A2" w:rsidP="002363A2" w:rsidR="002363A2">
      <w:pPr>
        <w:pStyle w:val="Bezproreda"/>
        <w:ind w:firstLine="708" w:left="5664"/>
        <w:jc w:val="right"/>
        <w:rPr>
          <w:sz w:val="22"/>
        </w:rPr>
      </w:pPr>
      <w:r>
        <w:rPr>
          <w:sz w:val="22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47B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63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47BC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12CA7"/>
    <w:rsid w:val="001365CE"/>
    <w:rsid w:val="00137701"/>
    <w:rsid w:val="00155ECD"/>
    <w:rsid w:val="00173BC8"/>
    <w:rsid w:val="00175951"/>
    <w:rsid w:val="0017795A"/>
    <w:rsid w:val="00177DD2"/>
    <w:rsid w:val="001A1345"/>
    <w:rsid w:val="001B313D"/>
    <w:rsid w:val="001B33E7"/>
    <w:rsid w:val="001B670A"/>
    <w:rsid w:val="001C09D2"/>
    <w:rsid w:val="001E3342"/>
    <w:rsid w:val="001F52D7"/>
    <w:rsid w:val="00220185"/>
    <w:rsid w:val="00225206"/>
    <w:rsid w:val="002316DF"/>
    <w:rsid w:val="002358A6"/>
    <w:rsid w:val="002363A2"/>
    <w:rsid w:val="00257AED"/>
    <w:rsid w:val="00273DDA"/>
    <w:rsid w:val="00275833"/>
    <w:rsid w:val="0028458C"/>
    <w:rsid w:val="0029261D"/>
    <w:rsid w:val="00294067"/>
    <w:rsid w:val="00297507"/>
    <w:rsid w:val="002B2782"/>
    <w:rsid w:val="002E26C7"/>
    <w:rsid w:val="002F0E73"/>
    <w:rsid w:val="003264C7"/>
    <w:rsid w:val="003279B2"/>
    <w:rsid w:val="0033400A"/>
    <w:rsid w:val="00343CDF"/>
    <w:rsid w:val="0034753A"/>
    <w:rsid w:val="00362AC8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3E576E"/>
    <w:rsid w:val="00416FB3"/>
    <w:rsid w:val="00423CEE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36405"/>
    <w:rsid w:val="0063779A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27457"/>
    <w:rsid w:val="00731488"/>
    <w:rsid w:val="00766CD5"/>
    <w:rsid w:val="00784D04"/>
    <w:rsid w:val="00790322"/>
    <w:rsid w:val="007A6624"/>
    <w:rsid w:val="007E10F9"/>
    <w:rsid w:val="007E2B8B"/>
    <w:rsid w:val="007E5D1B"/>
    <w:rsid w:val="007E7ACD"/>
    <w:rsid w:val="007F0152"/>
    <w:rsid w:val="00811C6B"/>
    <w:rsid w:val="008147BC"/>
    <w:rsid w:val="008213AD"/>
    <w:rsid w:val="00824A0E"/>
    <w:rsid w:val="00842AAD"/>
    <w:rsid w:val="00850696"/>
    <w:rsid w:val="00854216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1FFE"/>
    <w:rsid w:val="00A8297E"/>
    <w:rsid w:val="00A90B79"/>
    <w:rsid w:val="00A93A44"/>
    <w:rsid w:val="00A9483B"/>
    <w:rsid w:val="00A970E4"/>
    <w:rsid w:val="00A97D23"/>
    <w:rsid w:val="00AA1398"/>
    <w:rsid w:val="00AA4C98"/>
    <w:rsid w:val="00AA7C14"/>
    <w:rsid w:val="00AC29C2"/>
    <w:rsid w:val="00AE518C"/>
    <w:rsid w:val="00AF1BB3"/>
    <w:rsid w:val="00AF210E"/>
    <w:rsid w:val="00AF2B2D"/>
    <w:rsid w:val="00B154A1"/>
    <w:rsid w:val="00B21314"/>
    <w:rsid w:val="00B21C1C"/>
    <w:rsid w:val="00B255BC"/>
    <w:rsid w:val="00B40C43"/>
    <w:rsid w:val="00B62464"/>
    <w:rsid w:val="00B7166B"/>
    <w:rsid w:val="00B846AC"/>
    <w:rsid w:val="00B91C6E"/>
    <w:rsid w:val="00BA255E"/>
    <w:rsid w:val="00BA440A"/>
    <w:rsid w:val="00BB055B"/>
    <w:rsid w:val="00BF4F56"/>
    <w:rsid w:val="00C033D3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F7721"/>
    <w:rsid w:val="00D034AE"/>
    <w:rsid w:val="00D05EE5"/>
    <w:rsid w:val="00D06956"/>
    <w:rsid w:val="00D1406C"/>
    <w:rsid w:val="00D14200"/>
    <w:rsid w:val="00D160A2"/>
    <w:rsid w:val="00D17965"/>
    <w:rsid w:val="00D26E52"/>
    <w:rsid w:val="00D32DB4"/>
    <w:rsid w:val="00D42F79"/>
    <w:rsid w:val="00D547AE"/>
    <w:rsid w:val="00D55EBD"/>
    <w:rsid w:val="00D63AA1"/>
    <w:rsid w:val="00D831FA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2968"/>
    <w:rsid w:val="00E75169"/>
    <w:rsid w:val="00E84348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15993"/>
    <w:rsid w:val="00F30C75"/>
    <w:rsid w:val="00F31A9A"/>
    <w:rsid w:val="00F320C0"/>
    <w:rsid w:val="00F4023F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4366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2363A2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4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7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7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7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7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363A2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4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7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7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7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7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541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4673</izvorni_sadrzaj>
    <derivirana_varijabla naziv="DomainObject.Predmet.Broj_1">4673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St-4673/2016</izvorni_sadrzaj>
    <derivirana_varijabla naziv="DomainObject.Predmet.OznakaBroj_1">St-4673/2016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FONS ARTIUM jednostavno društvo s ograničenom odgovornošću za savjetovanje i izdavaštvo</izvorni_sadrzaj>
    <derivirana_varijabla naziv="DomainObject.Predmet.ProtustrankaFormated_1">  FONS ARTIUM jednostavno društvo s ograničenom odgovornošću za savjetovanje i izdavaštvo</derivirana_varijabla>
  </DomainObject.Predmet.ProtustrankaFormated>
  <DomainObject.Predmet.ProtustrankaFormatedOIB>
    <izvorni_sadrzaj>  FONS ARTIUM jednostavno društvo s ograničenom odgovornošću za savjetovanje i izdavaštvo, OIB 18988939153</izvorni_sadrzaj>
    <derivirana_varijabla naziv="DomainObject.Predmet.ProtustrankaFormatedOIB_1">  FONS ARTIUM jednostavno društvo s ograničenom odgovornošću za savjetovanje i izdavaštvo, OIB 18988939153</derivirana_varijabla>
  </DomainObject.Predmet.ProtustrankaFormatedOIB>
  <DomainObject.Predmet.ProtustrankaFormatedWithAdress>
    <izvorni_sadrzaj> FONS ARTIUM jednostavno društvo s ograničenom odgovornošću za savjetovanje i izdavaštvo, Donje Vrapče 6, 10000 Zagreb</izvorni_sadrzaj>
    <derivirana_varijabla naziv="DomainObject.Predmet.ProtustrankaFormatedWithAdress_1"> FONS ARTIUM jednostavno društvo s ograničenom odgovornošću za savjetovanje i izdavaštvo, Donje Vrapče 6, 10000 Zagreb</derivirana_varijabla>
  </DomainObject.Predmet.ProtustrankaFormatedWithAdress>
  <DomainObject.Predmet.ProtustrankaFormatedWithAdressOIB>
    <izvorni_sadrzaj> FONS ARTIUM jednostavno društvo s ograničenom odgovornošću za savjetovanje i izdavaštvo, OIB 18988939153, Donje Vrapče 6, 10000 Zagreb</izvorni_sadrzaj>
    <derivirana_varijabla naziv="DomainObject.Predmet.ProtustrankaFormatedWithAdressOIB_1"> FONS ARTIUM jednostavno društvo s ograničenom odgovornošću za savjetovanje i izdavaštvo, OIB 18988939153, Donje Vrapče 6, 10000 Zagreb</derivirana_varijabla>
  </DomainObject.Predmet.ProtustrankaFormatedWithAdressOIB>
  <DomainObject.Predmet.ProtustrankaWithAdress>
    <izvorni_sadrzaj>FONS ARTIUM jednostavno društvo s ograničenom odgovornošću za savjetovanje i izdavaštvo Donje Vrapče 6, 10000 Zagreb</izvorni_sadrzaj>
    <derivirana_varijabla naziv="DomainObject.Predmet.ProtustrankaWithAdress_1">FONS ARTIUM jednostavno društvo s ograničenom odgovornošću za savjetovanje i izdavaštvo Donje Vrapče 6, 10000 Zagreb</derivirana_varijabla>
  </DomainObject.Predmet.ProtustrankaWithAdress>
  <DomainObject.Predmet.ProtustrankaWithAdressOIB>
    <izvorni_sadrzaj>FONS ARTIUM jednostavno društvo s ograničenom odgovornošću za savjetovanje i izdavaštvo, OIB 18988939153, Donje Vrapče 6, 10000 Zagreb</izvorni_sadrzaj>
    <derivirana_varijabla naziv="DomainObject.Predmet.ProtustrankaWithAdressOIB_1">FONS ARTIUM jednostavno društvo s ograničenom odgovornošću za savjetovanje i izdavaštvo, OIB 18988939153, Donje Vrapče 6, 10000 Zagreb</derivirana_varijabla>
  </DomainObject.Predmet.ProtustrankaWithAdressOIB>
  <DomainObject.Predmet.ProtustrankaNazivFormated>
    <izvorni_sadrzaj>FONS ARTIUM jednostavno društvo s ograničenom odgovornošću za savjetovanje i izdavaštvo</izvorni_sadrzaj>
    <derivirana_varijabla naziv="DomainObject.Predmet.ProtustrankaNazivFormated_1">FONS ARTIUM jednostavno društvo s ograničenom odgovornošću za savjetovanje i izdavaštvo</derivirana_varijabla>
  </DomainObject.Predmet.ProtustrankaNazivFormated>
  <DomainObject.Predmet.ProtustrankaNazivFormatedOIB>
    <izvorni_sadrzaj>FONS ARTIUM jednostavno društvo s ograničenom odgovornošću za savjetovanje i izdavaštvo, OIB 18988939153</izvorni_sadrzaj>
    <derivirana_varijabla naziv="DomainObject.Predmet.ProtustrankaNazivFormatedOIB_1">FONS ARTIUM jednostavno društvo s ograničenom odgovornošću za savjetovanje i izdavaštvo, OIB 18988939153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FONS ARTIUM jednostavno društvo s ograničenom odgovornošću za savjetovanje i izdavaštvo</item>
    </izvorni_sadrzaj>
    <derivirana_varijabla naziv="DomainObject.Predmet.ProtuStrankaListFormated_1">
      <item>FONS ARTIUM jednostavno društvo s ograničenom odgovornošću za savjetovanje i izdavaštvo</item>
    </derivirana_varijabla>
  </DomainObject.Predmet.ProtuStrankaListFormated>
  <DomainObject.Predmet.ProtuStrankaListFormatedOIB>
    <izvorni_sadrzaj>
      <item>FONS ARTIUM jednostavno društvo s ograničenom odgovornošću za savjetovanje i izdavaštvo, OIB 18988939153</item>
    </izvorni_sadrzaj>
    <derivirana_varijabla naziv="DomainObject.Predmet.ProtuStrankaListFormatedOIB_1">
      <item>FONS ARTIUM jednostavno društvo s ograničenom odgovornošću za savjetovanje i izdavaštvo, OIB 18988939153</item>
    </derivirana_varijabla>
  </DomainObject.Predmet.ProtuStrankaListFormatedOIB>
  <DomainObject.Predmet.ProtuStrankaListFormatedWithAdress>
    <izvorni_sadrzaj>
      <item>FONS ARTIUM jednostavno društvo s ograničenom odgovornošću za savjetovanje i izdavaštvo, Donje Vrapče 6, 10000 Zagreb</item>
    </izvorni_sadrzaj>
    <derivirana_varijabla naziv="DomainObject.Predmet.ProtuStrankaListFormatedWithAdress_1">
      <item>FONS ARTIUM jednostavno društvo s ograničenom odgovornošću za savjetovanje i izdavaštvo, Donje Vrapče 6, 10000 Zagreb</item>
    </derivirana_varijabla>
  </DomainObject.Predmet.ProtuStrankaListFormatedWithAdress>
  <DomainObject.Predmet.ProtuStrankaListFormatedWithAdressOIB>
    <izvorni_sadrzaj>
      <item>FONS ARTIUM jednostavno društvo s ograničenom odgovornošću za savjetovanje i izdavaštvo, OIB 18988939153, Donje Vrapče 6, 10000 Zagreb</item>
    </izvorni_sadrzaj>
    <derivirana_varijabla naziv="DomainObject.Predmet.ProtuStrankaListFormatedWithAdressOIB_1">
      <item>FONS ARTIUM jednostavno društvo s ograničenom odgovornošću za savjetovanje i izdavaštvo, OIB 18988939153, Donje Vrapče 6, 10000 Zagreb</item>
    </derivirana_varijabla>
  </DomainObject.Predmet.ProtuStrankaListFormatedWithAdressOIB>
  <DomainObject.Predmet.ProtuStrankaListNazivFormated>
    <izvorni_sadrzaj>
      <item>FONS ARTIUM jednostavno društvo s ograničenom odgovornošću za savjetovanje i izdavaštvo</item>
    </izvorni_sadrzaj>
    <derivirana_varijabla naziv="DomainObject.Predmet.ProtuStrankaListNazivFormated_1">
      <item>FONS ARTIUM jednostavno društvo s ograničenom odgovornošću za savjetovanje i izdavaštvo</item>
    </derivirana_varijabla>
  </DomainObject.Predmet.ProtuStrankaListNazivFormated>
  <DomainObject.Predmet.ProtuStrankaListNazivFormatedOIB>
    <izvorni_sadrzaj>
      <item>FONS ARTIUM jednostavno društvo s ograničenom odgovornošću za savjetovanje i izdavaštvo, OIB 18988939153</item>
    </izvorni_sadrzaj>
    <derivirana_varijabla naziv="DomainObject.Predmet.ProtuStrankaListNazivFormatedOIB_1">
      <item>FONS ARTIUM jednostavno društvo s ograničenom odgovornošću za savjetovanje i izdavaštvo, OIB 18988939153</item>
    </derivirana_varijabla>
  </DomainObject.Predmet.ProtuStrankaListNazivFormatedOIB>
  <DomainObject.Predmet.OstaliListFormated>
    <izvorni_sadrzaj>
      <item>Biserka Juhar-Tomašević</item>
    </izvorni_sadrzaj>
    <derivirana_varijabla naziv="DomainObject.Predmet.OstaliListFormated_1">
      <item>Biserka Juhar-Tomašević</item>
    </derivirana_varijabla>
  </DomainObject.Predmet.OstaliListFormated>
  <DomainObject.Predmet.OstaliListFormatedOIB>
    <izvorni_sadrzaj>
      <item>Biserka Juhar-Tomašević, OIB 39821789997</item>
    </izvorni_sadrzaj>
    <derivirana_varijabla naziv="DomainObject.Predmet.OstaliListFormatedOIB_1">
      <item>Biserka Juhar-Tomašević, OIB 39821789997</item>
    </derivirana_varijabla>
  </DomainObject.Predmet.OstaliListFormatedOIB>
  <DomainObject.Predmet.OstaliListFormatedWithAdress>
    <izvorni_sadrzaj>
      <item>Biserka Juhar-Tomašević, Vrapče Donje 6, 10000 Zagreb</item>
    </izvorni_sadrzaj>
    <derivirana_varijabla naziv="DomainObject.Predmet.OstaliListFormatedWithAdress_1">
      <item>Biserka Juhar-Tomašević, Vrapče Donje 6, 10000 Zagreb</item>
    </derivirana_varijabla>
  </DomainObject.Predmet.OstaliListFormatedWithAdress>
  <DomainObject.Predmet.OstaliListFormatedWithAdressOIB>
    <izvorni_sadrzaj>
      <item>Biserka Juhar-Tomašević, OIB 39821789997, Vrapče Donje 6, 10000 Zagreb</item>
    </izvorni_sadrzaj>
    <derivirana_varijabla naziv="DomainObject.Predmet.OstaliListFormatedWithAdressOIB_1">
      <item>Biserka Juhar-Tomašević, OIB 39821789997, Vrapče Donje 6, 10000 Zagreb</item>
    </derivirana_varijabla>
  </DomainObject.Predmet.OstaliListFormatedWithAdressOIB>
  <DomainObject.Predmet.OstaliListNazivFormated>
    <izvorni_sadrzaj>
      <item>Biserka Juhar-Tomašević</item>
    </izvorni_sadrzaj>
    <derivirana_varijabla naziv="DomainObject.Predmet.OstaliListNazivFormated_1">
      <item>Biserka Juhar-Tomašević</item>
    </derivirana_varijabla>
  </DomainObject.Predmet.OstaliListNazivFormated>
  <DomainObject.Predmet.OstaliListNazivFormatedOIB>
    <izvorni_sadrzaj>
      <item>Biserka Juhar-Tomašević, OIB 39821789997</item>
    </izvorni_sadrzaj>
    <derivirana_varijabla naziv="DomainObject.Predmet.OstaliListNazivFormatedOIB_1">
      <item>Biserka Juhar-Tomašević, OIB 39821789997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FONS ARTIUM jednostavno društvo s ograničenom odgovornošću za savjetovanje i izdavaštvo</izvorni_sadrzaj>
    <derivirana_varijabla naziv="DomainObject.Predmet.ProtustrankaIDrugi_1">FONS ARTIUM jednostavno društvo s ograničenom odgovornošću za savjetovanje i izdavaštvo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FONS ARTIUM jednostavno društvo s ograničenom odgovornošću za savjetovanje i izdavaštvo, OIB 18988939153, Donje Vrapče 6, 10000 Zagreb</izvorni_sadrzaj>
    <derivirana_varijabla naziv="DomainObject.Predmet.ProtustrankaIDrugiAdressOIB_1">FONS ARTIUM jednostavno društvo s ograničenom odgovornošću za savjetovanje i izdavaštvo, OIB 18988939153, Donje Vrapče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FONS ARTIUM jednostavno društvo s ograničenom odgovornošću za savjetovanje i izdavaštvo</item>
      <item>Biserka Juhar-Tomašević</item>
    </izvorni_sadrzaj>
    <derivirana_varijabla naziv="DomainObject.Predmet.SudioniciListNaziv_1">
      <item>FINA Regionalni centar Zagreb</item>
      <item>FONS ARTIUM jednostavno društvo s ograničenom odgovornošću za savjetovanje i izdavaštvo</item>
      <item>Biserka Juhar-Tomašević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FONS ARTIUM jednostavno društvo s ograničenom odgovornošću za savjetovanje i izdavaštvo, OIB 18988939153, Donje Vrapče 6,10000 Zagreb</item>
      <item>Biserka Juhar-Tomašević, OIB 39821789997, Vrapče Donje 6,10000 Zagreb</item>
    </izvorni_sadrzaj>
    <derivirana_varijabla naziv="DomainObject.Predmet.SudioniciListAdressOIB_1">
      <item>FINA Regionalni centar Zagreb, OIB 85821130368, Trg svibanjskih žrtava 1995. br. 1,10000 Zagreb</item>
      <item>FONS ARTIUM jednostavno društvo s ograničenom odgovornošću za savjetovanje i izdavaštvo, OIB 18988939153, Donje Vrapče 6,10000 Zagreb</item>
      <item>Biserka Juhar-Tomašević, OIB 39821789997, Vrapče Donje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18988939153</item>
      <item>, OIB 39821789997</item>
    </izvorni_sadrzaj>
    <derivirana_varijabla naziv="DomainObject.Predmet.SudioniciListNazivOIB_1">
      <item>, OIB 85821130368</item>
      <item>, OIB 18988939153</item>
      <item>, OIB 39821789997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1340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2016-06-28T11:29:00Z</dcterms:created>
  <dc:creator>Višnja Jurlina</dc:creator>
  <cp:lastModifiedBy>Višnja Jurlina</cp:lastModifiedBy>
  <cp:lastPrinted>2016-07-25T12:53:00Z</cp:lastPrinted>
  <dcterms:modified xmlns:xsi="http://www.w3.org/2001/XMLSchema-instance" xsi:type="dcterms:W3CDTF">2016-07-27T08:38:00Z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