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82d6a9" w14:paraId="c82d6a9" w:rsidRDefault="00630662" w:rsidP="00482933" w:rsidR="006B7292">
      <w:pPr>
        <w:pStyle w:val="Tijeloteksta"/>
        <w:jc w:val="both"/>
        <w:outlineLvl w:val="0"/>
        <w15:collapsed w:val="false"/>
        <w:rPr>
          <w:sz w:val="24"/>
        </w:rPr>
      </w:pPr>
      <w:bookmarkStart w:name="_GoBack" w:id="0"/>
      <w:bookmarkEnd w:id="0"/>
      <w:r>
        <w:rPr>
          <w:sz w:val="24"/>
        </w:rPr>
        <w:t xml:space="preserve">               </w:t>
      </w:r>
      <w:r w:rsidR="00491DD7">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EC1564" w:rsidP="00260A9E" w:rsidR="006C7E17">
            <w:pPr>
              <w:pStyle w:val="Naslov2"/>
              <w:rPr>
                <w:b w:val="false"/>
                <w:bCs w:val="false"/>
                <w:sz w:val="24"/>
              </w:rPr>
            </w:pPr>
            <w:r>
              <w:rPr>
                <w:sz w:val="24"/>
              </w:rPr>
              <w:t xml:space="preserve"> </w:t>
            </w:r>
            <w:r w:rsidR="00482933">
              <w:rPr>
                <w:sz w:val="24"/>
              </w:rPr>
              <w:t xml:space="preserve">  </w:t>
            </w:r>
          </w:p>
          <w:p w:rsidRDefault="00482933"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6F7455" w:rsidP="00EC12B1" w:rsidR="00EC12B1">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EC12B1" w:rsidRPr="00291B37">
        <w:rPr>
          <w:sz w:val="24"/>
        </w:rPr>
        <w:t xml:space="preserve">  </w:t>
      </w:r>
      <w:r w:rsidR="00630662" w:rsidRPr="00291B37">
        <w:rPr>
          <w:sz w:val="24"/>
        </w:rPr>
        <w:t>66</w:t>
      </w:r>
      <w:r w:rsidR="00EC12B1" w:rsidRPr="00291B37">
        <w:rPr>
          <w:sz w:val="24"/>
        </w:rPr>
        <w:t>.</w:t>
      </w:r>
      <w:r w:rsidR="00EC12B1">
        <w:rPr>
          <w:b/>
          <w:sz w:val="24"/>
        </w:rPr>
        <w:t xml:space="preserve"> </w:t>
      </w:r>
      <w:r w:rsidR="00EC12B1" w:rsidRPr="00482933">
        <w:rPr>
          <w:sz w:val="24"/>
        </w:rPr>
        <w:t>S</w:t>
      </w:r>
      <w:r w:rsidR="00EC12B1">
        <w:rPr>
          <w:sz w:val="24"/>
        </w:rPr>
        <w:t>t-</w:t>
      </w:r>
      <w:r w:rsidR="001614EB">
        <w:rPr>
          <w:sz w:val="24"/>
        </w:rPr>
        <w:t>1317</w:t>
      </w:r>
      <w:r w:rsidR="004636FD">
        <w:rPr>
          <w:sz w:val="24"/>
        </w:rPr>
        <w:t>/16</w:t>
      </w:r>
      <w:r w:rsidR="00EC12B1">
        <w:rPr>
          <w:sz w:val="24"/>
        </w:rPr>
        <w:t xml:space="preserve">     </w:t>
      </w:r>
    </w:p>
    <w:p w:rsidRDefault="00EC12B1" w:rsidP="00EC12B1" w:rsidR="00550011">
      <w:pPr>
        <w:rPr>
          <w:sz w:val="24"/>
        </w:rPr>
      </w:pPr>
      <w:r>
        <w:rPr>
          <w:b/>
          <w:sz w:val="24"/>
        </w:rPr>
        <w:tab/>
      </w:r>
      <w:r>
        <w:rPr>
          <w:b/>
          <w:sz w:val="24"/>
        </w:rPr>
        <w:tab/>
      </w:r>
      <w:r>
        <w:rPr>
          <w:b/>
          <w:sz w:val="24"/>
        </w:rPr>
        <w:tab/>
      </w:r>
      <w:r>
        <w:rPr>
          <w:b/>
          <w:sz w:val="24"/>
        </w:rPr>
        <w:tab/>
      </w:r>
      <w:r w:rsidRPr="00337798">
        <w:rPr>
          <w:sz w:val="24"/>
        </w:rPr>
        <w:tab/>
      </w:r>
      <w:r w:rsidRPr="00337798">
        <w:rPr>
          <w:sz w:val="24"/>
        </w:rPr>
        <w:tab/>
      </w:r>
      <w:r w:rsidRPr="00337798">
        <w:rPr>
          <w:sz w:val="24"/>
        </w:rPr>
        <w:tab/>
      </w:r>
      <w:r w:rsidRPr="00337798">
        <w:rPr>
          <w:sz w:val="24"/>
        </w:rPr>
        <w:tab/>
      </w:r>
    </w:p>
    <w:p w:rsidRDefault="00EC12B1" w:rsidP="00EC12B1" w:rsidR="00EC12B1" w:rsidRPr="00337798">
      <w:pPr>
        <w:rPr>
          <w:sz w:val="24"/>
        </w:rPr>
      </w:pPr>
      <w:r w:rsidRPr="00337798">
        <w:rPr>
          <w:sz w:val="24"/>
        </w:rPr>
        <w:t xml:space="preserve">               </w:t>
      </w:r>
    </w:p>
    <w:p w:rsidRDefault="00EC12B1" w:rsidP="00EC12B1" w:rsidR="00EC12B1" w:rsidRPr="00337798">
      <w:pPr>
        <w:jc w:val="center"/>
        <w:rPr>
          <w:sz w:val="24"/>
        </w:rPr>
      </w:pPr>
      <w:r w:rsidRPr="00337798">
        <w:rPr>
          <w:sz w:val="24"/>
        </w:rPr>
        <w:t xml:space="preserve">R E P U B L I K A   H R V A T S K A </w:t>
      </w:r>
    </w:p>
    <w:p w:rsidRDefault="00EC12B1" w:rsidP="00EC12B1" w:rsidR="00EC12B1">
      <w:pPr>
        <w:ind w:left="2880"/>
        <w:jc w:val="right"/>
        <w:rPr>
          <w:sz w:val="24"/>
        </w:rPr>
      </w:pPr>
    </w:p>
    <w:p w:rsidRDefault="0005229A" w:rsidP="00EC12B1" w:rsidR="00EC12B1" w:rsidRPr="00337798">
      <w:pPr>
        <w:ind w:left="2880"/>
        <w:rPr>
          <w:sz w:val="24"/>
        </w:rPr>
      </w:pPr>
      <w:r>
        <w:rPr>
          <w:sz w:val="24"/>
        </w:rPr>
        <w:t xml:space="preserve">    </w:t>
      </w:r>
      <w:r w:rsidR="00EC12B1">
        <w:rPr>
          <w:sz w:val="24"/>
        </w:rPr>
        <w:t>Z A K L</w:t>
      </w:r>
      <w:r w:rsidR="000F6978">
        <w:rPr>
          <w:sz w:val="24"/>
        </w:rPr>
        <w:t xml:space="preserve"> </w:t>
      </w:r>
      <w:r w:rsidR="00EC12B1">
        <w:rPr>
          <w:sz w:val="24"/>
        </w:rPr>
        <w:t>J U Č A K</w:t>
      </w:r>
    </w:p>
    <w:p w:rsidRDefault="00EC12B1" w:rsidP="00EC12B1" w:rsidR="00EC12B1">
      <w:pPr>
        <w:jc w:val="both"/>
        <w:rPr>
          <w:sz w:val="24"/>
        </w:rPr>
      </w:pPr>
    </w:p>
    <w:p w:rsidRDefault="00FD0DE6" w:rsidP="00EC12B1" w:rsidR="00FD0DE6">
      <w:pPr>
        <w:jc w:val="both"/>
        <w:rPr>
          <w:sz w:val="24"/>
        </w:rPr>
      </w:pPr>
    </w:p>
    <w:p w:rsidRDefault="00EC12B1" w:rsidP="00470FCF" w:rsidR="00EC12B1" w:rsidRPr="00D369CF">
      <w:pPr>
        <w:jc w:val="both"/>
        <w:rPr>
          <w:sz w:val="24"/>
          <w:szCs w:val="24"/>
        </w:rPr>
      </w:pPr>
      <w:r w:rsidRPr="00337798">
        <w:rPr>
          <w:sz w:val="24"/>
        </w:rPr>
        <w:tab/>
      </w:r>
      <w:r w:rsidRPr="00337798">
        <w:rPr>
          <w:sz w:val="24"/>
          <w:szCs w:val="24"/>
        </w:rPr>
        <w:t>Trgovački sud u Zag</w:t>
      </w:r>
      <w:r w:rsidRPr="00671B25">
        <w:rPr>
          <w:sz w:val="24"/>
          <w:szCs w:val="24"/>
        </w:rPr>
        <w:t>rebu</w:t>
      </w:r>
      <w:r w:rsidRPr="00010102">
        <w:rPr>
          <w:sz w:val="24"/>
          <w:szCs w:val="24"/>
        </w:rPr>
        <w:t xml:space="preserve"> po sucu </w:t>
      </w:r>
      <w:r>
        <w:rPr>
          <w:sz w:val="24"/>
          <w:szCs w:val="24"/>
        </w:rPr>
        <w:t xml:space="preserve">tog suda </w:t>
      </w:r>
      <w:r w:rsidR="00630662">
        <w:rPr>
          <w:sz w:val="24"/>
          <w:szCs w:val="24"/>
        </w:rPr>
        <w:t>Mislavu Kolakušiću</w:t>
      </w:r>
      <w:r w:rsidRPr="00010102">
        <w:rPr>
          <w:sz w:val="24"/>
          <w:szCs w:val="24"/>
        </w:rPr>
        <w:t xml:space="preserve">, </w:t>
      </w:r>
      <w:r>
        <w:rPr>
          <w:sz w:val="24"/>
          <w:szCs w:val="24"/>
        </w:rPr>
        <w:t xml:space="preserve">kao sucu pojedincu, postupajući po prijedlogu </w:t>
      </w:r>
      <w:r w:rsidR="008B553A" w:rsidRPr="008B553A">
        <w:rPr>
          <w:sz w:val="24"/>
          <w:szCs w:val="24"/>
        </w:rPr>
        <w:t xml:space="preserve">FINA, Podružnica </w:t>
      </w:r>
      <w:r w:rsidR="00FB4196" w:rsidRPr="00FB4196">
        <w:rPr>
          <w:sz w:val="24"/>
          <w:szCs w:val="24"/>
        </w:rPr>
        <w:t>Zagreb, Trg svibanjskih žrtava 1995. broj 1</w:t>
      </w:r>
      <w:r w:rsidR="008B553A">
        <w:rPr>
          <w:sz w:val="24"/>
          <w:szCs w:val="24"/>
        </w:rPr>
        <w:t xml:space="preserve">, za otvaranje stečajnog postupka nad </w:t>
      </w:r>
      <w:r>
        <w:rPr>
          <w:sz w:val="24"/>
          <w:szCs w:val="24"/>
        </w:rPr>
        <w:t>dužnikom</w:t>
      </w:r>
      <w:r w:rsidR="001614EB">
        <w:rPr>
          <w:sz w:val="24"/>
          <w:szCs w:val="24"/>
        </w:rPr>
        <w:t xml:space="preserve"> </w:t>
      </w:r>
      <w:r w:rsidR="001614EB" w:rsidRPr="001614EB">
        <w:rPr>
          <w:sz w:val="24"/>
          <w:szCs w:val="24"/>
        </w:rPr>
        <w:t>AUTO ORIGINAL d.o.o. za trgovinu i usluge</w:t>
      </w:r>
      <w:r w:rsidR="001614EB">
        <w:rPr>
          <w:sz w:val="24"/>
          <w:szCs w:val="24"/>
        </w:rPr>
        <w:t xml:space="preserve">, </w:t>
      </w:r>
      <w:r w:rsidR="001614EB" w:rsidRPr="001614EB">
        <w:rPr>
          <w:sz w:val="24"/>
          <w:szCs w:val="24"/>
        </w:rPr>
        <w:t>Zagreb</w:t>
      </w:r>
      <w:r w:rsidR="001614EB">
        <w:rPr>
          <w:sz w:val="24"/>
          <w:szCs w:val="24"/>
        </w:rPr>
        <w:t xml:space="preserve">, </w:t>
      </w:r>
      <w:r w:rsidR="001614EB" w:rsidRPr="001614EB">
        <w:rPr>
          <w:sz w:val="24"/>
          <w:szCs w:val="24"/>
        </w:rPr>
        <w:t>Nadinska 12 B</w:t>
      </w:r>
      <w:r w:rsidR="001614EB">
        <w:rPr>
          <w:sz w:val="24"/>
          <w:szCs w:val="24"/>
        </w:rPr>
        <w:t xml:space="preserve">, </w:t>
      </w:r>
      <w:r w:rsidR="001614EB" w:rsidRPr="001614EB">
        <w:rPr>
          <w:sz w:val="24"/>
          <w:szCs w:val="24"/>
        </w:rPr>
        <w:t xml:space="preserve"> </w:t>
      </w:r>
      <w:r w:rsidR="001614EB">
        <w:rPr>
          <w:sz w:val="24"/>
          <w:szCs w:val="24"/>
        </w:rPr>
        <w:t>MBS:</w:t>
      </w:r>
      <w:r w:rsidR="001614EB" w:rsidRPr="001614EB">
        <w:rPr>
          <w:sz w:val="24"/>
          <w:szCs w:val="24"/>
        </w:rPr>
        <w:t>080726804</w:t>
      </w:r>
      <w:r w:rsidR="001614EB">
        <w:rPr>
          <w:sz w:val="24"/>
          <w:szCs w:val="24"/>
        </w:rPr>
        <w:t>,</w:t>
      </w:r>
      <w:r w:rsidR="001614EB" w:rsidRPr="001614EB">
        <w:rPr>
          <w:sz w:val="24"/>
          <w:szCs w:val="24"/>
        </w:rPr>
        <w:t xml:space="preserve"> OIB</w:t>
      </w:r>
      <w:r w:rsidR="001614EB">
        <w:rPr>
          <w:sz w:val="24"/>
          <w:szCs w:val="24"/>
        </w:rPr>
        <w:t>:</w:t>
      </w:r>
      <w:r w:rsidR="001614EB" w:rsidRPr="001614EB">
        <w:rPr>
          <w:sz w:val="24"/>
          <w:szCs w:val="24"/>
        </w:rPr>
        <w:t>48028920707</w:t>
      </w:r>
      <w:r w:rsidR="00470FCF">
        <w:rPr>
          <w:sz w:val="24"/>
          <w:szCs w:val="24"/>
        </w:rPr>
        <w:t>,</w:t>
      </w:r>
      <w:r w:rsidR="00850AB1">
        <w:rPr>
          <w:sz w:val="24"/>
          <w:szCs w:val="24"/>
        </w:rPr>
        <w:t xml:space="preserve"> </w:t>
      </w:r>
      <w:r w:rsidR="004B35DB" w:rsidRPr="00D369CF">
        <w:rPr>
          <w:sz w:val="24"/>
          <w:szCs w:val="24"/>
        </w:rPr>
        <w:t>3</w:t>
      </w:r>
      <w:r w:rsidR="00FD0DE6" w:rsidRPr="00D369CF">
        <w:rPr>
          <w:sz w:val="24"/>
          <w:szCs w:val="24"/>
        </w:rPr>
        <w:t>. lipnja</w:t>
      </w:r>
      <w:r w:rsidRPr="00D369CF">
        <w:rPr>
          <w:sz w:val="24"/>
          <w:szCs w:val="24"/>
        </w:rPr>
        <w:t xml:space="preserve"> 201</w:t>
      </w:r>
      <w:r w:rsidR="00630662" w:rsidRPr="00D369CF">
        <w:rPr>
          <w:sz w:val="24"/>
          <w:szCs w:val="24"/>
        </w:rPr>
        <w:t>6</w:t>
      </w:r>
      <w:r w:rsidRPr="00D369CF">
        <w:rPr>
          <w:sz w:val="24"/>
          <w:szCs w:val="24"/>
        </w:rPr>
        <w:t>.</w:t>
      </w:r>
      <w:r w:rsidR="000E28A1" w:rsidRPr="00D369CF">
        <w:rPr>
          <w:sz w:val="24"/>
          <w:szCs w:val="24"/>
        </w:rPr>
        <w:t>,</w:t>
      </w:r>
    </w:p>
    <w:p w:rsidRDefault="00FD0DE6" w:rsidP="00EC12B1" w:rsidR="00FD0DE6" w:rsidRPr="00FD0DE6">
      <w:pPr>
        <w:ind w:firstLine="709"/>
        <w:jc w:val="both"/>
        <w:rPr>
          <w:b/>
          <w:sz w:val="24"/>
          <w:szCs w:val="24"/>
        </w:rPr>
      </w:pPr>
    </w:p>
    <w:p w:rsidRDefault="007B593F" w:rsidP="007B593F" w:rsidR="007B593F" w:rsidRPr="00550011">
      <w:pPr>
        <w:jc w:val="center"/>
        <w:rPr>
          <w:sz w:val="24"/>
        </w:rPr>
      </w:pPr>
      <w:r w:rsidRPr="00550011">
        <w:rPr>
          <w:sz w:val="24"/>
        </w:rPr>
        <w:t>z a k l</w:t>
      </w:r>
      <w:r w:rsidR="00550011">
        <w:rPr>
          <w:sz w:val="24"/>
        </w:rPr>
        <w:t xml:space="preserve"> </w:t>
      </w:r>
      <w:r w:rsidRPr="00550011">
        <w:rPr>
          <w:sz w:val="24"/>
        </w:rPr>
        <w:t>j u č i o  j e</w:t>
      </w:r>
    </w:p>
    <w:p w:rsidRDefault="00623484" w:rsidP="007B593F" w:rsidR="00623484" w:rsidRPr="00DC008D">
      <w:pPr>
        <w:jc w:val="center"/>
        <w:rPr>
          <w:b/>
          <w:sz w:val="24"/>
        </w:rPr>
      </w:pPr>
    </w:p>
    <w:p w:rsidRDefault="00630662" w:rsidP="001614EB" w:rsidR="00623484" w:rsidRPr="00623484">
      <w:pPr>
        <w:ind w:firstLine="555"/>
        <w:jc w:val="both"/>
        <w:rPr>
          <w:sz w:val="24"/>
          <w:szCs w:val="24"/>
        </w:rPr>
      </w:pPr>
      <w:r>
        <w:rPr>
          <w:sz w:val="24"/>
          <w:szCs w:val="24"/>
        </w:rPr>
        <w:t>I</w:t>
      </w:r>
      <w:r w:rsidR="0027671D">
        <w:rPr>
          <w:sz w:val="24"/>
          <w:szCs w:val="24"/>
        </w:rPr>
        <w:tab/>
      </w:r>
      <w:r w:rsidR="00623484" w:rsidRPr="00623484">
        <w:rPr>
          <w:sz w:val="24"/>
          <w:szCs w:val="24"/>
        </w:rPr>
        <w:t>Na</w:t>
      </w:r>
      <w:r>
        <w:rPr>
          <w:sz w:val="24"/>
          <w:szCs w:val="24"/>
        </w:rPr>
        <w:t>laže se</w:t>
      </w:r>
      <w:r w:rsidR="00623484" w:rsidRPr="00623484">
        <w:rPr>
          <w:sz w:val="24"/>
          <w:szCs w:val="24"/>
        </w:rPr>
        <w:t xml:space="preserve"> osobi ov</w:t>
      </w:r>
      <w:r w:rsidR="0027671D">
        <w:rPr>
          <w:sz w:val="24"/>
          <w:szCs w:val="24"/>
        </w:rPr>
        <w:t>laštenoj za zastupanje dužnika</w:t>
      </w:r>
      <w:r w:rsidR="00623484" w:rsidRPr="00623484">
        <w:rPr>
          <w:sz w:val="24"/>
          <w:szCs w:val="24"/>
        </w:rPr>
        <w:t xml:space="preserve"> </w:t>
      </w:r>
      <w:r w:rsidR="001614EB" w:rsidRPr="001614EB">
        <w:rPr>
          <w:b/>
          <w:sz w:val="24"/>
          <w:szCs w:val="24"/>
        </w:rPr>
        <w:t>Dalibor Damjanović, OIB: 93103369176</w:t>
      </w:r>
      <w:r w:rsidR="001614EB">
        <w:rPr>
          <w:b/>
          <w:sz w:val="24"/>
          <w:szCs w:val="24"/>
        </w:rPr>
        <w:t>,</w:t>
      </w:r>
      <w:r w:rsidR="001614EB" w:rsidRPr="001614EB">
        <w:rPr>
          <w:b/>
          <w:sz w:val="24"/>
          <w:szCs w:val="24"/>
        </w:rPr>
        <w:t xml:space="preserve"> Črnkovec, Črnkovec 18</w:t>
      </w:r>
      <w:r w:rsidR="00623484" w:rsidRPr="00312A14">
        <w:rPr>
          <w:sz w:val="24"/>
          <w:szCs w:val="24"/>
        </w:rPr>
        <w:t>, u roku od 8 dana</w:t>
      </w:r>
      <w:r w:rsidR="00DA5FA3" w:rsidRPr="00312A14">
        <w:rPr>
          <w:sz w:val="24"/>
          <w:szCs w:val="24"/>
        </w:rPr>
        <w:t>,</w:t>
      </w:r>
      <w:r w:rsidR="00623484" w:rsidRPr="00312A14">
        <w:rPr>
          <w:sz w:val="24"/>
          <w:szCs w:val="24"/>
        </w:rPr>
        <w:t xml:space="preserve"> dostaviti ovom sudu na gornji broj spisa, pisano izvješće o financijsko-gospodarskom stanju dužnika</w:t>
      </w:r>
      <w:r w:rsidR="00623484" w:rsidRPr="00623484">
        <w:rPr>
          <w:sz w:val="24"/>
          <w:szCs w:val="24"/>
        </w:rPr>
        <w:t xml:space="preserve">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630662" w:rsidP="00623484" w:rsidR="00623484">
      <w:pPr>
        <w:ind w:firstLine="555"/>
        <w:jc w:val="both"/>
        <w:rPr>
          <w:sz w:val="24"/>
          <w:szCs w:val="24"/>
        </w:rPr>
      </w:pPr>
      <w:r>
        <w:rPr>
          <w:sz w:val="24"/>
          <w:szCs w:val="24"/>
        </w:rPr>
        <w:t>II</w:t>
      </w:r>
      <w:r w:rsidR="00623484" w:rsidRPr="00C37D39">
        <w:rPr>
          <w:sz w:val="24"/>
          <w:szCs w:val="24"/>
        </w:rPr>
        <w:t xml:space="preserve"> Ako </w:t>
      </w:r>
      <w:r w:rsidR="00623484">
        <w:rPr>
          <w:sz w:val="24"/>
          <w:szCs w:val="24"/>
        </w:rPr>
        <w:t xml:space="preserve">osoba ovlaštena za zastupanje </w:t>
      </w:r>
      <w:r w:rsidR="00623484" w:rsidRPr="00C37D39">
        <w:rPr>
          <w:sz w:val="24"/>
          <w:szCs w:val="24"/>
        </w:rPr>
        <w:t xml:space="preserve"> dužnika </w:t>
      </w:r>
      <w:r w:rsidR="00623484">
        <w:rPr>
          <w:sz w:val="24"/>
          <w:szCs w:val="24"/>
        </w:rPr>
        <w:t xml:space="preserve">u </w:t>
      </w:r>
      <w:r w:rsidR="00623484" w:rsidRPr="00C37D39">
        <w:rPr>
          <w:sz w:val="24"/>
          <w:szCs w:val="24"/>
        </w:rPr>
        <w:t xml:space="preserve">roku </w:t>
      </w:r>
      <w:r w:rsidR="00623484">
        <w:rPr>
          <w:sz w:val="24"/>
          <w:szCs w:val="24"/>
        </w:rPr>
        <w:t xml:space="preserve">iz točke I. ovog zaključka </w:t>
      </w:r>
      <w:r w:rsidR="00623484" w:rsidRPr="00C37D39">
        <w:rPr>
          <w:sz w:val="24"/>
          <w:szCs w:val="24"/>
        </w:rPr>
        <w:t>ne dostav</w:t>
      </w:r>
      <w:r w:rsidR="00623484">
        <w:rPr>
          <w:sz w:val="24"/>
          <w:szCs w:val="24"/>
        </w:rPr>
        <w:t>e</w:t>
      </w:r>
      <w:r w:rsidR="00623484" w:rsidRPr="00C37D39">
        <w:rPr>
          <w:sz w:val="24"/>
          <w:szCs w:val="24"/>
        </w:rPr>
        <w:t xml:space="preserve"> </w:t>
      </w:r>
      <w:r w:rsidR="00623484" w:rsidRPr="002E710A">
        <w:rPr>
          <w:sz w:val="24"/>
          <w:szCs w:val="24"/>
        </w:rPr>
        <w:t>pisano izvješće o financijsko-gospodarskom stanju dužnika</w:t>
      </w:r>
      <w:r w:rsidR="00623484">
        <w:rPr>
          <w:sz w:val="24"/>
          <w:szCs w:val="24"/>
        </w:rPr>
        <w:t>,</w:t>
      </w:r>
      <w:r w:rsidR="00623484" w:rsidRPr="00C37D39">
        <w:rPr>
          <w:sz w:val="24"/>
          <w:szCs w:val="24"/>
        </w:rPr>
        <w:t xml:space="preserve"> sud će </w:t>
      </w:r>
      <w:r w:rsidR="00623484">
        <w:rPr>
          <w:sz w:val="24"/>
          <w:szCs w:val="24"/>
        </w:rPr>
        <w:t>odrediti saslušanje osobe ovlaštene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56765A">
        <w:rPr>
          <w:sz w:val="24"/>
          <w:szCs w:val="24"/>
        </w:rPr>
        <w:t xml:space="preserve">osobi ovlaštenoj za zastupanje dužnika </w:t>
      </w:r>
      <w:r>
        <w:rPr>
          <w:sz w:val="24"/>
          <w:szCs w:val="24"/>
        </w:rPr>
        <w:t>odrediti dovođenje</w:t>
      </w:r>
      <w:r w:rsidR="0056765A">
        <w:rPr>
          <w:sz w:val="24"/>
          <w:szCs w:val="24"/>
        </w:rPr>
        <w:t xml:space="preserve">, a može je i kazniti novčanom kaznom </w:t>
      </w:r>
      <w:r w:rsidR="00D959BC">
        <w:rPr>
          <w:sz w:val="24"/>
          <w:szCs w:val="24"/>
        </w:rPr>
        <w:t xml:space="preserve">u iznosu </w:t>
      </w:r>
      <w:r w:rsidR="0056765A">
        <w:rPr>
          <w:sz w:val="24"/>
          <w:szCs w:val="24"/>
        </w:rPr>
        <w:t>do 10.000,00 kn.</w:t>
      </w:r>
    </w:p>
    <w:p w:rsidRDefault="00623484" w:rsidP="00623484" w:rsidR="00623484" w:rsidRPr="00C37D39">
      <w:pPr>
        <w:ind w:firstLine="555"/>
        <w:jc w:val="both"/>
        <w:rPr>
          <w:sz w:val="24"/>
          <w:szCs w:val="24"/>
        </w:rPr>
      </w:pPr>
      <w:r>
        <w:rPr>
          <w:sz w:val="24"/>
          <w:szCs w:val="24"/>
        </w:rPr>
        <w:t>III</w:t>
      </w:r>
      <w:r w:rsidRPr="00C37D39">
        <w:rPr>
          <w:sz w:val="24"/>
          <w:szCs w:val="24"/>
        </w:rPr>
        <w:t xml:space="preserve"> Ako </w:t>
      </w:r>
      <w:r w:rsidR="0056765A">
        <w:rPr>
          <w:sz w:val="24"/>
          <w:szCs w:val="24"/>
        </w:rPr>
        <w:t xml:space="preserve">osoba ovlaštena za zastupanje dužnika </w:t>
      </w:r>
      <w:r w:rsidRPr="00C37D39">
        <w:rPr>
          <w:sz w:val="24"/>
          <w:szCs w:val="24"/>
        </w:rPr>
        <w:t xml:space="preserve">u dodijeljenom roku </w:t>
      </w:r>
      <w:r w:rsidR="0056765A">
        <w:rPr>
          <w:sz w:val="24"/>
          <w:szCs w:val="24"/>
        </w:rPr>
        <w:t xml:space="preserve">ne dostavi pisano izvješće o financijsko-gospodarskom stanju dužnika </w:t>
      </w:r>
      <w:r>
        <w:rPr>
          <w:sz w:val="24"/>
          <w:szCs w:val="24"/>
        </w:rPr>
        <w:t xml:space="preserve">ili </w:t>
      </w:r>
      <w:r w:rsidRPr="00C37D39">
        <w:rPr>
          <w:sz w:val="24"/>
          <w:szCs w:val="24"/>
        </w:rPr>
        <w:t>dostav</w:t>
      </w:r>
      <w:r w:rsidR="0056765A">
        <w:rPr>
          <w:sz w:val="24"/>
          <w:szCs w:val="24"/>
        </w:rPr>
        <w:t>i</w:t>
      </w:r>
      <w:r>
        <w:rPr>
          <w:sz w:val="24"/>
          <w:szCs w:val="24"/>
        </w:rPr>
        <w:t xml:space="preserve">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sidR="0056765A">
        <w:rPr>
          <w:sz w:val="24"/>
          <w:szCs w:val="24"/>
        </w:rPr>
        <w:t>z</w:t>
      </w:r>
      <w:r>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Pr="00C37D39">
        <w:rPr>
          <w:sz w:val="24"/>
          <w:szCs w:val="24"/>
        </w:rPr>
        <w:t>.</w:t>
      </w:r>
    </w:p>
    <w:p w:rsidRDefault="00623484" w:rsidP="00623484" w:rsidR="00DA5FA3">
      <w:pPr>
        <w:ind w:firstLine="555"/>
        <w:jc w:val="both"/>
        <w:rPr>
          <w:sz w:val="24"/>
          <w:szCs w:val="24"/>
        </w:rPr>
      </w:pPr>
      <w:r>
        <w:rPr>
          <w:sz w:val="24"/>
          <w:szCs w:val="24"/>
        </w:rPr>
        <w:t>IV</w:t>
      </w:r>
      <w:r w:rsidRPr="00C37D39">
        <w:rPr>
          <w:sz w:val="24"/>
          <w:szCs w:val="24"/>
        </w:rPr>
        <w:t xml:space="preserve"> </w:t>
      </w:r>
      <w:r w:rsidR="00DA5FA3">
        <w:rPr>
          <w:sz w:val="24"/>
          <w:szCs w:val="24"/>
        </w:rPr>
        <w:t xml:space="preserve">Osobe ovlaštene za zastupanje dužnika </w:t>
      </w:r>
      <w:r w:rsidRPr="00C37D39">
        <w:rPr>
          <w:sz w:val="24"/>
          <w:szCs w:val="24"/>
        </w:rPr>
        <w:t>odgovara</w:t>
      </w:r>
      <w:r>
        <w:rPr>
          <w:sz w:val="24"/>
          <w:szCs w:val="24"/>
        </w:rPr>
        <w:t>ju</w:t>
      </w:r>
      <w:r w:rsidRPr="00C37D39">
        <w:rPr>
          <w:sz w:val="24"/>
          <w:szCs w:val="24"/>
        </w:rPr>
        <w:t xml:space="preserve">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DA5FA3" w:rsidR="007B593F">
      <w:pPr>
        <w:ind w:firstLine="555"/>
        <w:jc w:val="both"/>
        <w:rPr>
          <w:sz w:val="24"/>
        </w:rPr>
      </w:pPr>
      <w:r w:rsidRPr="002E710A">
        <w:rPr>
          <w:sz w:val="24"/>
          <w:szCs w:val="24"/>
        </w:rPr>
        <w:t>V</w:t>
      </w:r>
      <w:r>
        <w:rPr>
          <w:b/>
          <w:sz w:val="24"/>
          <w:szCs w:val="24"/>
        </w:rPr>
        <w:t xml:space="preserve"> </w:t>
      </w:r>
      <w:r w:rsidR="006C36E6">
        <w:rPr>
          <w:sz w:val="24"/>
        </w:rPr>
        <w:t xml:space="preserve">Zakazuje </w:t>
      </w:r>
      <w:r w:rsidR="007B593F">
        <w:rPr>
          <w:sz w:val="24"/>
        </w:rPr>
        <w:t xml:space="preserve">se ročište radi </w:t>
      </w:r>
      <w:r w:rsidR="008B553A">
        <w:rPr>
          <w:sz w:val="24"/>
        </w:rPr>
        <w:t>rasprave o uvjetima</w:t>
      </w:r>
      <w:r w:rsidR="006C36E6">
        <w:rPr>
          <w:sz w:val="24"/>
        </w:rPr>
        <w:t xml:space="preserve"> </w:t>
      </w:r>
      <w:r w:rsidR="007B593F">
        <w:rPr>
          <w:sz w:val="24"/>
        </w:rPr>
        <w:t xml:space="preserve">za otvaranje stečajnog postupka  za dan: </w:t>
      </w:r>
    </w:p>
    <w:p w:rsidRDefault="00FC1CCD" w:rsidP="008B553A" w:rsidR="007B593F" w:rsidRPr="002C5C63">
      <w:pPr>
        <w:ind w:left="1003"/>
        <w:jc w:val="both"/>
        <w:rPr>
          <w:i/>
          <w:sz w:val="24"/>
        </w:rPr>
      </w:pPr>
      <w:r>
        <w:rPr>
          <w:b/>
          <w:sz w:val="24"/>
        </w:rPr>
        <w:t>20</w:t>
      </w:r>
      <w:r w:rsidR="00FD0DE6">
        <w:rPr>
          <w:b/>
          <w:sz w:val="24"/>
        </w:rPr>
        <w:t>. rujna</w:t>
      </w:r>
      <w:r w:rsidR="00620B66">
        <w:rPr>
          <w:b/>
          <w:sz w:val="24"/>
        </w:rPr>
        <w:t xml:space="preserve"> </w:t>
      </w:r>
      <w:r w:rsidR="007B593F" w:rsidRPr="00A2280A">
        <w:rPr>
          <w:b/>
          <w:sz w:val="24"/>
        </w:rPr>
        <w:t>201</w:t>
      </w:r>
      <w:r w:rsidR="00A2280A" w:rsidRPr="00A2280A">
        <w:rPr>
          <w:b/>
          <w:sz w:val="24"/>
        </w:rPr>
        <w:t>6</w:t>
      </w:r>
      <w:r w:rsidR="007B593F" w:rsidRPr="00A2280A">
        <w:rPr>
          <w:b/>
          <w:sz w:val="24"/>
        </w:rPr>
        <w:t xml:space="preserve">. u </w:t>
      </w:r>
      <w:r w:rsidR="00D369CF">
        <w:rPr>
          <w:b/>
          <w:sz w:val="24"/>
        </w:rPr>
        <w:t>1</w:t>
      </w:r>
      <w:r>
        <w:rPr>
          <w:b/>
          <w:sz w:val="24"/>
        </w:rPr>
        <w:t>0</w:t>
      </w:r>
      <w:r w:rsidR="00D369CF">
        <w:rPr>
          <w:b/>
          <w:sz w:val="24"/>
        </w:rPr>
        <w:t>,</w:t>
      </w:r>
      <w:r w:rsidR="001614EB">
        <w:rPr>
          <w:b/>
          <w:sz w:val="24"/>
        </w:rPr>
        <w:t>2</w:t>
      </w:r>
      <w:r w:rsidR="00D369CF">
        <w:rPr>
          <w:b/>
          <w:sz w:val="24"/>
        </w:rPr>
        <w:t>0</w:t>
      </w:r>
      <w:r w:rsidR="007B593F" w:rsidRPr="00A2280A">
        <w:rPr>
          <w:b/>
          <w:sz w:val="24"/>
        </w:rPr>
        <w:t xml:space="preserve"> sati </w:t>
      </w:r>
      <w:r w:rsidR="007B593F" w:rsidRPr="00A2280A">
        <w:rPr>
          <w:sz w:val="24"/>
        </w:rPr>
        <w:t xml:space="preserve">u zgradi Trgovačkog suda u Zagrebu, Petrinjska 8, soba broj </w:t>
      </w:r>
      <w:r w:rsidR="00630662">
        <w:rPr>
          <w:sz w:val="24"/>
        </w:rPr>
        <w:t>88</w:t>
      </w:r>
      <w:r w:rsidR="007B593F" w:rsidRPr="00A2280A">
        <w:rPr>
          <w:sz w:val="24"/>
        </w:rPr>
        <w:t xml:space="preserve">/II – </w:t>
      </w:r>
      <w:r w:rsidR="00630662">
        <w:rPr>
          <w:sz w:val="24"/>
        </w:rPr>
        <w:t>ulična zgrada</w:t>
      </w:r>
      <w:r w:rsidR="008B553A">
        <w:rPr>
          <w:sz w:val="24"/>
        </w:rPr>
        <w:t>,</w:t>
      </w:r>
    </w:p>
    <w:p w:rsidRDefault="007B593F" w:rsidP="007B593F" w:rsidR="007B593F" w:rsidRPr="002C5C63">
      <w:pPr>
        <w:ind w:firstLine="283" w:left="720"/>
        <w:jc w:val="both"/>
        <w:rPr>
          <w:sz w:val="24"/>
        </w:rPr>
      </w:pPr>
      <w:r w:rsidRPr="002C5C63">
        <w:rPr>
          <w:sz w:val="24"/>
        </w:rPr>
        <w:t xml:space="preserve">na koje ročište se dostavom </w:t>
      </w:r>
      <w:r w:rsidR="00630662">
        <w:rPr>
          <w:sz w:val="24"/>
        </w:rPr>
        <w:t xml:space="preserve"> </w:t>
      </w:r>
      <w:r w:rsidRPr="002C5C63">
        <w:rPr>
          <w:sz w:val="24"/>
        </w:rPr>
        <w:t>ovog zaključka pozivaju:</w:t>
      </w:r>
    </w:p>
    <w:p w:rsidRDefault="007B593F" w:rsidP="007B593F" w:rsidR="007B593F">
      <w:pPr>
        <w:ind w:firstLine="283" w:left="720"/>
        <w:jc w:val="both"/>
        <w:rPr>
          <w:sz w:val="24"/>
        </w:rPr>
      </w:pPr>
      <w:r w:rsidRPr="002C5C63">
        <w:rPr>
          <w:sz w:val="24"/>
        </w:rPr>
        <w:lastRenderedPageBreak/>
        <w:t>-</w:t>
      </w:r>
      <w:r w:rsidR="00FC3E6C" w:rsidRPr="002C5C63">
        <w:rPr>
          <w:sz w:val="24"/>
        </w:rPr>
        <w:t>Financijska agencija</w:t>
      </w:r>
    </w:p>
    <w:p w:rsidRDefault="0027671D" w:rsidP="007B593F" w:rsidR="007B593F" w:rsidRPr="002C5C63">
      <w:pPr>
        <w:ind w:firstLine="283" w:left="720"/>
        <w:jc w:val="both"/>
        <w:rPr>
          <w:sz w:val="24"/>
        </w:rPr>
      </w:pPr>
      <w:r>
        <w:rPr>
          <w:sz w:val="24"/>
        </w:rPr>
        <w:t>-dužnik</w:t>
      </w:r>
    </w:p>
    <w:p w:rsidRDefault="007B593F" w:rsidP="007B593F" w:rsidR="007B593F">
      <w:pPr>
        <w:ind w:firstLine="283" w:left="720"/>
        <w:jc w:val="both"/>
        <w:rPr>
          <w:sz w:val="24"/>
        </w:rPr>
      </w:pPr>
      <w:r w:rsidRPr="002C5C63">
        <w:rPr>
          <w:sz w:val="24"/>
        </w:rPr>
        <w:t xml:space="preserve">-zz dužnika  </w:t>
      </w:r>
    </w:p>
    <w:p w:rsidRDefault="00550011" w:rsidP="007B593F" w:rsidR="00550011" w:rsidRPr="002C5C63">
      <w:pPr>
        <w:ind w:firstLine="283" w:left="720"/>
        <w:jc w:val="both"/>
        <w:rPr>
          <w:sz w:val="24"/>
        </w:rPr>
      </w:pPr>
    </w:p>
    <w:p w:rsidRDefault="006F7455" w:rsidR="006F7455">
      <w:pPr>
        <w:jc w:val="center"/>
        <w:rPr>
          <w:sz w:val="24"/>
        </w:rPr>
      </w:pPr>
      <w:r>
        <w:rPr>
          <w:sz w:val="24"/>
        </w:rPr>
        <w:t>Obrazloženje</w:t>
      </w:r>
    </w:p>
    <w:p w:rsidRDefault="008B553A" w:rsidR="008B553A">
      <w:pPr>
        <w:jc w:val="center"/>
        <w:rPr>
          <w:sz w:val="24"/>
        </w:rPr>
      </w:pPr>
    </w:p>
    <w:p w:rsidRDefault="008B553A" w:rsidP="008B553A" w:rsidR="008B553A" w:rsidRPr="008B553A">
      <w:pPr>
        <w:ind w:firstLine="708"/>
        <w:jc w:val="both"/>
        <w:rPr>
          <w:sz w:val="24"/>
        </w:rPr>
      </w:pPr>
      <w:r w:rsidRPr="008B553A">
        <w:rPr>
          <w:sz w:val="24"/>
        </w:rPr>
        <w:t xml:space="preserve">FINA RC Zagreb, Podružnica </w:t>
      </w:r>
      <w:r w:rsidR="00620B66">
        <w:rPr>
          <w:sz w:val="24"/>
        </w:rPr>
        <w:t>Zagreb</w:t>
      </w:r>
      <w:r w:rsidRPr="008B553A">
        <w:rPr>
          <w:sz w:val="24"/>
        </w:rPr>
        <w:t xml:space="preserve"> je </w:t>
      </w:r>
      <w:r w:rsidR="001614EB" w:rsidRPr="001614EB">
        <w:rPr>
          <w:b/>
          <w:sz w:val="24"/>
        </w:rPr>
        <w:t>10</w:t>
      </w:r>
      <w:r w:rsidR="00813CC7" w:rsidRPr="00212E16">
        <w:rPr>
          <w:b/>
          <w:sz w:val="24"/>
        </w:rPr>
        <w:t xml:space="preserve">. </w:t>
      </w:r>
      <w:r w:rsidR="001614EB">
        <w:rPr>
          <w:b/>
          <w:sz w:val="24"/>
        </w:rPr>
        <w:t>veljače</w:t>
      </w:r>
      <w:r w:rsidR="00813CC7">
        <w:rPr>
          <w:sz w:val="24"/>
        </w:rPr>
        <w:t xml:space="preserve"> </w:t>
      </w:r>
      <w:r w:rsidR="00813CC7" w:rsidRPr="00212E16">
        <w:rPr>
          <w:b/>
          <w:sz w:val="24"/>
        </w:rPr>
        <w:t>2016</w:t>
      </w:r>
      <w:r w:rsidR="004E151F" w:rsidRPr="00212E16">
        <w:rPr>
          <w:b/>
          <w:sz w:val="24"/>
        </w:rPr>
        <w:t>.</w:t>
      </w:r>
      <w:r w:rsidR="004E151F">
        <w:rPr>
          <w:sz w:val="24"/>
        </w:rPr>
        <w:t xml:space="preserve"> </w:t>
      </w:r>
      <w:r w:rsidRPr="008B553A">
        <w:rPr>
          <w:sz w:val="24"/>
        </w:rPr>
        <w:t xml:space="preserve">temeljem odredbe članka 110. stavak 1. Stečajnog zakona (NN 71/15 – dalje SZ) podnijela prijedlog za provedbu stečajnog postupka s obzirom da je dužnik na dan </w:t>
      </w:r>
      <w:r w:rsidR="001614EB" w:rsidRPr="001614EB">
        <w:rPr>
          <w:b/>
          <w:sz w:val="24"/>
        </w:rPr>
        <w:t>8</w:t>
      </w:r>
      <w:r w:rsidR="00753A47" w:rsidRPr="00212E16">
        <w:rPr>
          <w:b/>
          <w:sz w:val="24"/>
        </w:rPr>
        <w:t xml:space="preserve">. </w:t>
      </w:r>
      <w:r w:rsidR="001614EB">
        <w:rPr>
          <w:b/>
          <w:sz w:val="24"/>
        </w:rPr>
        <w:t>veljače</w:t>
      </w:r>
      <w:r w:rsidR="00753A47" w:rsidRPr="00212E16">
        <w:rPr>
          <w:b/>
          <w:sz w:val="24"/>
        </w:rPr>
        <w:t xml:space="preserve"> 2016</w:t>
      </w:r>
      <w:r w:rsidRPr="008B553A">
        <w:rPr>
          <w:sz w:val="24"/>
        </w:rPr>
        <w:t xml:space="preserve">. u Očevidniku redoslijeda osnova za plaćanje imao evidentirane neizvršene osnove za plaćanje u iznosu od </w:t>
      </w:r>
      <w:r w:rsidR="001614EB">
        <w:rPr>
          <w:b/>
          <w:sz w:val="24"/>
        </w:rPr>
        <w:t>36.072,50</w:t>
      </w:r>
      <w:r w:rsidR="00593B79">
        <w:rPr>
          <w:b/>
          <w:sz w:val="24"/>
        </w:rPr>
        <w:t xml:space="preserve"> </w:t>
      </w:r>
      <w:r w:rsidR="004544EB">
        <w:rPr>
          <w:b/>
          <w:sz w:val="24"/>
        </w:rPr>
        <w:t>kn</w:t>
      </w:r>
      <w:r w:rsidRPr="008B553A">
        <w:rPr>
          <w:sz w:val="24"/>
        </w:rPr>
        <w:t xml:space="preserve"> u razdoblju duljem od 120 dana.</w:t>
      </w:r>
    </w:p>
    <w:p w:rsidRDefault="004E151F" w:rsidP="008B553A" w:rsidR="004E151F">
      <w:pPr>
        <w:ind w:firstLine="708"/>
        <w:jc w:val="both"/>
        <w:rPr>
          <w:sz w:val="24"/>
        </w:rPr>
      </w:pPr>
      <w:r w:rsidRPr="004E151F">
        <w:rPr>
          <w:sz w:val="24"/>
        </w:rPr>
        <w:t>Odredbom članka 110. stavka 1. SZ-a propisano je da je financijska agencija dužna podnijeti prijedlog za otvaranje stečajnoga postupka ako pravna osoba u Očevidniku redoslijeda osnova za plaćanje ima evidentirane neizvršene osnove za plaćanje u neprekinutom razdoblju od 120 dana, u roku od osam dana od isteka toga razdoblja, osim ako su ispunjene pretpostavke iz članka 428. tog Zakona.</w:t>
      </w:r>
    </w:p>
    <w:p w:rsidRDefault="008B553A" w:rsidP="008B553A" w:rsidR="008B553A" w:rsidRPr="008B553A">
      <w:pPr>
        <w:ind w:firstLine="708"/>
        <w:jc w:val="both"/>
        <w:rPr>
          <w:sz w:val="24"/>
        </w:rPr>
      </w:pPr>
      <w:r w:rsidRPr="008B553A">
        <w:rPr>
          <w:sz w:val="24"/>
        </w:rPr>
        <w:t xml:space="preserve">Odredbom članka 116. SZ-a određeno je da Sud može donijeti rješenje o otvaranju stečajnoga postupka bez provedbe prethodnoga postupka, između ostalog, ako na temelju prijedloga za otvaranje stečajnog postupka utvrdi postojanje stečajnog razloga, kao i ako FINA podnese prijedlog za otvaranje stečajnog postupka u skladu s člankom 110. stavak 1. SZ-a. </w:t>
      </w:r>
    </w:p>
    <w:p w:rsidRDefault="008B553A" w:rsidP="008B553A" w:rsidR="008B553A" w:rsidRPr="008B553A">
      <w:pPr>
        <w:ind w:firstLine="708"/>
        <w:jc w:val="both"/>
        <w:rPr>
          <w:sz w:val="24"/>
        </w:rPr>
      </w:pPr>
      <w:r w:rsidRPr="008B553A">
        <w:rPr>
          <w:sz w:val="24"/>
        </w:rPr>
        <w:t>Prema članku 5. stavak 2. SZ-a stečajni su razlozi nesposobnost za plaćanje i prezaduženost.</w:t>
      </w:r>
    </w:p>
    <w:p w:rsidRDefault="008B553A" w:rsidP="008B553A" w:rsidR="000A2E10">
      <w:pPr>
        <w:ind w:firstLine="708"/>
        <w:jc w:val="both"/>
        <w:rPr>
          <w:sz w:val="24"/>
        </w:rPr>
      </w:pPr>
      <w:r w:rsidRPr="008B553A">
        <w:rPr>
          <w:sz w:val="24"/>
        </w:rPr>
        <w:t>Dužnik je nesposoban za plaćanje ako ne može trajnije ispunjavati svoje dospjele novčane obveze. Okolnost da je dužnik namirio ili da može namiriti u cijelosti ili djelomično tražbine nekih vjerovnika ne znači da je  sposoban za plaćanje  (članak 6. stavak 1. SZ-a).</w:t>
      </w:r>
    </w:p>
    <w:p w:rsidRDefault="004E151F" w:rsidP="000A2E10" w:rsidR="000A2E10">
      <w:pPr>
        <w:ind w:firstLine="720"/>
        <w:jc w:val="both"/>
        <w:rPr>
          <w:sz w:val="24"/>
        </w:rPr>
      </w:pPr>
      <w:r>
        <w:rPr>
          <w:sz w:val="24"/>
        </w:rPr>
        <w:t>O</w:t>
      </w:r>
      <w:r w:rsidRPr="004E151F">
        <w:rPr>
          <w:sz w:val="24"/>
        </w:rPr>
        <w:t>dredbom članka 128. stavka 2. SZ-a propisano je da će sud, ako nije pokrenut prethodni postupak, odrediti ročište radi rasprave o pretpostavkama za otvaranje stečajnog postupka najkasnije u roku od 30 dana od podnošenja prijedloga za otvaranje stečajnog postupka. Na ročište radi rasprave o pretpostavkama za otvaranje stečajnog postupka pozivaju se podnositelj prijedloga, a za dužnika pravnu osobu osobe ovlaštene za zastupanje dužnika po zakonu, odnosno dužnik pojedinac, privremeni stečajni upravitelj te, prema potrebi, vještaci (članak 128. stavak 3. SZ-a) te će na tom ročištu, a najkasnije u roku od tri dana nakon njegova zaključenja, donijeti rješenje o otvaranju stečajnoga postupka ili o odbijanju prijedloga za otvaranje stečajnoga postupka (članak 128. stavak 6. SZ-a).</w:t>
      </w:r>
    </w:p>
    <w:p w:rsidRDefault="004E151F" w:rsidP="000A2E10" w:rsidR="004E151F">
      <w:pPr>
        <w:ind w:firstLine="720"/>
        <w:jc w:val="both"/>
        <w:rPr>
          <w:sz w:val="24"/>
        </w:rPr>
      </w:pPr>
      <w:r>
        <w:rPr>
          <w:sz w:val="24"/>
        </w:rPr>
        <w:t>Slijedom navedenog odlučeno je kao u točci V izreke.</w:t>
      </w:r>
    </w:p>
    <w:p w:rsidRDefault="000A2E10" w:rsidP="000A2E10" w:rsidR="000A2E10">
      <w:pPr>
        <w:ind w:firstLine="720"/>
        <w:jc w:val="both"/>
        <w:rPr>
          <w:sz w:val="24"/>
          <w:szCs w:val="24"/>
        </w:rPr>
      </w:pPr>
      <w:r>
        <w:rPr>
          <w:sz w:val="24"/>
          <w:szCs w:val="24"/>
        </w:rPr>
        <w:t>Prema odredbi članka 117. stavak 1. SZ-a osobe ovlaštene za zastupanje dužnika po zakonu dužne su nakon podnošenja prijedloga za otvaranje stečajnog postupka stečajnim tijelima na njihov zahtjev, bez odgode, pružiti sve potrebne podatke i obavijesti, a prema odredbu stavka 2. istog članka sud može zaključkom narediti stečajnom dužniku, odnosno osobi ovlaštenoj za zastupanje dužnika po zakonu da u određenom trenutku preda izvješće o financijsko-gospodarskom stanju.</w:t>
      </w:r>
    </w:p>
    <w:p w:rsidRDefault="000A2E10" w:rsidP="000A2E10" w:rsidR="000A2E10">
      <w:pPr>
        <w:ind w:firstLine="720"/>
        <w:jc w:val="both"/>
        <w:rPr>
          <w:sz w:val="24"/>
          <w:szCs w:val="24"/>
        </w:rPr>
      </w:pPr>
      <w:r>
        <w:rPr>
          <w:sz w:val="24"/>
          <w:szCs w:val="24"/>
        </w:rPr>
        <w:t>Temeljem prijedloga za otvaranje stečajnog postupka,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w:t>
      </w:r>
      <w:r w:rsidR="004E151F">
        <w:rPr>
          <w:sz w:val="24"/>
          <w:szCs w:val="24"/>
        </w:rPr>
        <w:t xml:space="preserve"> izreke</w:t>
      </w:r>
      <w:r>
        <w:rPr>
          <w:sz w:val="24"/>
          <w:szCs w:val="24"/>
        </w:rPr>
        <w:t xml:space="preserve">) </w:t>
      </w:r>
    </w:p>
    <w:p w:rsidRDefault="000A2E10" w:rsidP="000A2E10" w:rsidR="000A2E10">
      <w:pPr>
        <w:ind w:firstLine="720"/>
        <w:jc w:val="both"/>
        <w:rPr>
          <w:sz w:val="24"/>
          <w:szCs w:val="24"/>
        </w:rPr>
      </w:pPr>
      <w:r>
        <w:rPr>
          <w:sz w:val="24"/>
          <w:szCs w:val="24"/>
        </w:rPr>
        <w:t>Točka II. zaključka utemeljena je na odredbi članka 178. stavak 1. i 2. SZ-a, u vezi članka 180.stavak 1. SZ-a, te članka 117.stavak 6. SZ-a.</w:t>
      </w:r>
    </w:p>
    <w:p w:rsidRDefault="000A2E10" w:rsidP="000A2E10" w:rsidR="000A2E10">
      <w:pPr>
        <w:ind w:firstLine="720"/>
        <w:jc w:val="both"/>
        <w:rPr>
          <w:sz w:val="24"/>
          <w:szCs w:val="24"/>
        </w:rPr>
      </w:pPr>
      <w:r>
        <w:rPr>
          <w:sz w:val="24"/>
          <w:szCs w:val="24"/>
        </w:rPr>
        <w:lastRenderedPageBreak/>
        <w:t>Točka III</w:t>
      </w:r>
      <w:r w:rsidR="004E151F">
        <w:rPr>
          <w:sz w:val="24"/>
          <w:szCs w:val="24"/>
        </w:rPr>
        <w:t xml:space="preserve"> izreke</w:t>
      </w:r>
      <w:r>
        <w:rPr>
          <w:sz w:val="24"/>
          <w:szCs w:val="24"/>
        </w:rPr>
        <w:t xml:space="preserve"> utemeljena je na odredbi članka 117. stavak 3. SZ-a</w:t>
      </w:r>
    </w:p>
    <w:p w:rsidRDefault="000A2E10" w:rsidP="000A2E10" w:rsidR="000A2E10" w:rsidRPr="00C37D39">
      <w:pPr>
        <w:ind w:firstLine="720"/>
        <w:jc w:val="both"/>
        <w:rPr>
          <w:sz w:val="24"/>
          <w:szCs w:val="24"/>
        </w:rPr>
      </w:pPr>
      <w:r>
        <w:rPr>
          <w:sz w:val="24"/>
          <w:szCs w:val="24"/>
        </w:rPr>
        <w:t xml:space="preserve">Točka IV. </w:t>
      </w:r>
      <w:r w:rsidR="004E151F">
        <w:rPr>
          <w:sz w:val="24"/>
          <w:szCs w:val="24"/>
        </w:rPr>
        <w:t>izreke</w:t>
      </w:r>
      <w:r>
        <w:rPr>
          <w:sz w:val="24"/>
          <w:szCs w:val="24"/>
        </w:rPr>
        <w:t xml:space="preserve"> utemeljena je na odredbi članka 117. stavak 4. SZ-a.</w:t>
      </w:r>
      <w:r w:rsidRPr="00C37D39">
        <w:rPr>
          <w:sz w:val="24"/>
          <w:szCs w:val="24"/>
        </w:rPr>
        <w:t xml:space="preserve"> </w:t>
      </w:r>
    </w:p>
    <w:p w:rsidRDefault="00F3761C" w:rsidP="00B844BF" w:rsidR="00F3761C">
      <w:pPr>
        <w:ind w:firstLine="720"/>
        <w:jc w:val="both"/>
        <w:rPr>
          <w:sz w:val="24"/>
        </w:rPr>
      </w:pPr>
    </w:p>
    <w:p w:rsidRDefault="006C7E17" w:rsidP="00291B37" w:rsidR="00F3761C">
      <w:pPr>
        <w:jc w:val="center"/>
        <w:rPr>
          <w:sz w:val="24"/>
        </w:rPr>
      </w:pPr>
      <w:r>
        <w:rPr>
          <w:sz w:val="24"/>
        </w:rPr>
        <w:t xml:space="preserve">U Zagrebu </w:t>
      </w:r>
      <w:r w:rsidR="004B35DB">
        <w:rPr>
          <w:sz w:val="24"/>
        </w:rPr>
        <w:t>3</w:t>
      </w:r>
      <w:r w:rsidR="00FD0DE6">
        <w:rPr>
          <w:sz w:val="24"/>
        </w:rPr>
        <w:t>. lipnja</w:t>
      </w:r>
      <w:r w:rsidR="00016C56">
        <w:rPr>
          <w:sz w:val="24"/>
        </w:rPr>
        <w:t xml:space="preserve"> 201</w:t>
      </w:r>
      <w:r w:rsidR="00291B37">
        <w:rPr>
          <w:sz w:val="24"/>
        </w:rPr>
        <w:t>6</w:t>
      </w:r>
      <w:r w:rsidR="009850B8">
        <w:rPr>
          <w:sz w:val="24"/>
        </w:rPr>
        <w:t>.</w:t>
      </w:r>
    </w:p>
    <w:p w:rsidRDefault="006C7E17" w:rsidP="00450676" w:rsidR="006C7E17">
      <w:pPr>
        <w:ind w:firstLine="720"/>
        <w:jc w:val="center"/>
        <w:rPr>
          <w:sz w:val="24"/>
        </w:rPr>
      </w:pPr>
    </w:p>
    <w:p w:rsidRDefault="006C7E17" w:rsidP="0027671D" w:rsidR="00F3761C">
      <w:pPr>
        <w:tabs>
          <w:tab w:pos="5100" w:val="left"/>
        </w:tabs>
        <w:ind w:firstLine="720"/>
        <w:jc w:val="right"/>
        <w:rPr>
          <w:sz w:val="24"/>
        </w:rPr>
      </w:pPr>
      <w:r>
        <w:rPr>
          <w:sz w:val="24"/>
        </w:rPr>
        <w:tab/>
        <w:t>Sudac:</w:t>
      </w:r>
    </w:p>
    <w:p w:rsidRDefault="00630662" w:rsidP="0027671D" w:rsidR="00876285">
      <w:pPr>
        <w:ind w:left="5040"/>
        <w:jc w:val="right"/>
        <w:rPr>
          <w:sz w:val="24"/>
        </w:rPr>
      </w:pPr>
      <w:r>
        <w:rPr>
          <w:sz w:val="24"/>
        </w:rPr>
        <w:t>Mislav Kolakušić</w:t>
      </w:r>
      <w:r w:rsidR="00134231">
        <w:rPr>
          <w:sz w:val="24"/>
        </w:rPr>
        <w:t xml:space="preserve"> v.r.</w:t>
      </w:r>
    </w:p>
    <w:p w:rsidRDefault="002B0682" w:rsidP="00947FB7" w:rsidR="002B0682">
      <w:pPr>
        <w:ind w:left="5040"/>
        <w:rPr>
          <w:sz w:val="24"/>
        </w:rPr>
      </w:pPr>
    </w:p>
    <w:p w:rsidRDefault="0005692D" w:rsidP="00CE3B7D" w:rsidR="0005692D">
      <w:pPr>
        <w:jc w:val="right"/>
        <w:rPr>
          <w:sz w:val="24"/>
        </w:rPr>
      </w:pPr>
    </w:p>
    <w:p w:rsidRDefault="00482933" w:rsidR="006F7455">
      <w:pPr>
        <w:jc w:val="both"/>
        <w:rPr>
          <w:sz w:val="24"/>
        </w:rPr>
      </w:pPr>
      <w:r>
        <w:rPr>
          <w:sz w:val="24"/>
        </w:rPr>
        <w:t>Uputa o pravnom lijeku</w:t>
      </w:r>
      <w:r w:rsidR="006F7455">
        <w:rPr>
          <w:sz w:val="24"/>
        </w:rPr>
        <w:t>:</w:t>
      </w:r>
    </w:p>
    <w:p w:rsidRDefault="00B01169" w:rsidR="008E6A96">
      <w:pPr>
        <w:jc w:val="both"/>
        <w:rPr>
          <w:sz w:val="24"/>
        </w:rPr>
      </w:pPr>
      <w:r>
        <w:rPr>
          <w:sz w:val="24"/>
        </w:rPr>
        <w:t xml:space="preserve">Protiv </w:t>
      </w:r>
      <w:r w:rsidR="00742CDE">
        <w:rPr>
          <w:sz w:val="24"/>
        </w:rPr>
        <w:t xml:space="preserve">ovog </w:t>
      </w:r>
      <w:r>
        <w:rPr>
          <w:sz w:val="24"/>
        </w:rPr>
        <w:t>zaključka žalba nije dopuštena (članak 1</w:t>
      </w:r>
      <w:r w:rsidR="00131E99">
        <w:rPr>
          <w:sz w:val="24"/>
        </w:rPr>
        <w:t>9. stavak 7</w:t>
      </w:r>
      <w:r>
        <w:rPr>
          <w:sz w:val="24"/>
        </w:rPr>
        <w:t>.SZ-a)</w:t>
      </w:r>
    </w:p>
    <w:p w:rsidRDefault="00AD75CD" w:rsidR="00AD75CD">
      <w:pPr>
        <w:jc w:val="both"/>
        <w:rPr>
          <w:sz w:val="24"/>
        </w:rPr>
      </w:pPr>
    </w:p>
    <w:p w:rsidRDefault="002B2416" w:rsidP="00291B37" w:rsidR="002B2416">
      <w:pPr>
        <w:jc w:val="both"/>
        <w:rPr>
          <w:sz w:val="24"/>
        </w:rPr>
      </w:pPr>
    </w:p>
    <w:p w:rsidRDefault="00134231" w:rsidP="007A1486" w:rsidR="00134231" w:rsidRPr="00134231">
      <w:pPr>
        <w:ind w:left="720"/>
        <w:rPr>
          <w:sz w:val="24"/>
          <w:szCs w:val="24"/>
        </w:rPr>
      </w:pPr>
      <w:r w:rsidRPr="007A1486">
        <w:tab/>
      </w:r>
      <w:r w:rsidRPr="007A1486">
        <w:tab/>
      </w:r>
      <w:r w:rsidRPr="007A1486">
        <w:tab/>
      </w:r>
      <w:r w:rsidRPr="007A1486">
        <w:tab/>
      </w:r>
      <w:r w:rsidRPr="007A1486">
        <w:tab/>
      </w:r>
      <w:r w:rsidRPr="00134231">
        <w:rPr>
          <w:sz w:val="24"/>
          <w:szCs w:val="24"/>
        </w:rPr>
        <w:t>Za točnost otpravka - ovlašteni službenik</w:t>
      </w:r>
    </w:p>
    <w:p w:rsidRDefault="00134231" w:rsidP="007A1486" w:rsidR="00134231" w:rsidRPr="00134231">
      <w:pPr>
        <w:ind w:left="720"/>
        <w:rPr>
          <w:sz w:val="24"/>
          <w:szCs w:val="24"/>
        </w:rPr>
      </w:pPr>
      <w:r w:rsidRPr="00134231">
        <w:rPr>
          <w:sz w:val="24"/>
          <w:szCs w:val="24"/>
        </w:rPr>
        <w:tab/>
      </w:r>
      <w:r w:rsidRPr="00134231">
        <w:rPr>
          <w:sz w:val="24"/>
          <w:szCs w:val="24"/>
        </w:rPr>
        <w:tab/>
      </w:r>
      <w:r w:rsidRPr="00134231">
        <w:rPr>
          <w:sz w:val="24"/>
          <w:szCs w:val="24"/>
        </w:rPr>
        <w:tab/>
      </w:r>
      <w:r w:rsidRPr="00134231">
        <w:rPr>
          <w:sz w:val="24"/>
          <w:szCs w:val="24"/>
        </w:rPr>
        <w:tab/>
      </w:r>
      <w:r w:rsidRPr="00134231">
        <w:rPr>
          <w:sz w:val="24"/>
          <w:szCs w:val="24"/>
        </w:rPr>
        <w:tab/>
      </w:r>
      <w:r w:rsidRPr="00134231">
        <w:rPr>
          <w:sz w:val="24"/>
          <w:szCs w:val="24"/>
        </w:rPr>
        <w:tab/>
        <w:t xml:space="preserve">        Ivana Stampf</w:t>
      </w:r>
    </w:p>
    <w:p w:rsidRDefault="00134231" w:rsidP="007A1486" w:rsidR="00134231" w:rsidRPr="007A1486">
      <w:pPr>
        <w:ind w:left="720"/>
      </w:pPr>
    </w:p>
    <w:p w:rsidRDefault="00134231" w:rsidP="00291B37" w:rsidR="00134231">
      <w:pPr>
        <w:jc w:val="both"/>
        <w:rPr>
          <w:sz w:val="24"/>
        </w:rPr>
      </w:pPr>
    </w:p>
    <w:sectPr w:rsidSect="008B553A" w:rsidR="00134231">
      <w:headerReference w:type="default" r:id="rId11"/>
      <w:pgSz w:h="16838" w:w="11906"/>
      <w:pgMar w:gutter="0" w:footer="720" w:header="720" w:left="1797" w:bottom="1135" w:right="1797" w:top="1385"/>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841" w:rsidR="004D284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134231">
      <w:rPr>
        <w:rStyle w:val="Brojstranice"/>
        <w:noProof/>
      </w:rPr>
      <w:t>3</w:t>
    </w:r>
    <w:r>
      <w:rPr>
        <w:rStyle w:val="Brojstranice"/>
      </w:rPr>
      <w:fldChar w:fldCharType="end"/>
    </w:r>
  </w:p>
  <w:p w:rsidRDefault="00630662" w:rsidP="00DE651B" w:rsidR="004D2841">
    <w:pPr>
      <w:pStyle w:val="Zaglavlje"/>
      <w:jc w:val="right"/>
    </w:pPr>
    <w:r w:rsidRPr="00630662">
      <w:t xml:space="preserve">  66. St-</w:t>
    </w:r>
    <w:r w:rsidR="001614EB">
      <w:t>1317</w:t>
    </w:r>
    <w:r w:rsidR="003C245F">
      <w:t>/</w:t>
    </w:r>
    <w:r w:rsidR="00813CC7">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4C466968"/>
    <w:multiLevelType w:val="hybridMultilevel"/>
    <w:tmpl w:val="13FC1106"/>
    <w:lvl w:tplc="041A000F" w:ilvl="0">
      <w:start w:val="1"/>
      <w:numFmt w:val="decimal"/>
      <w:lvlText w:val="%1."/>
      <w:lvlJc w:val="left"/>
      <w:pPr>
        <w:ind w:hanging="360" w:left="1003"/>
      </w:pPr>
    </w:lvl>
    <w:lvl w:tentative="true" w:tplc="041A0019" w:ilvl="1">
      <w:start w:val="1"/>
      <w:numFmt w:val="lowerLetter"/>
      <w:lvlText w:val="%2."/>
      <w:lvlJc w:val="left"/>
      <w:pPr>
        <w:ind w:hanging="360" w:left="1723"/>
      </w:pPr>
    </w:lvl>
    <w:lvl w:tentative="true" w:tplc="041A001B" w:ilvl="2">
      <w:start w:val="1"/>
      <w:numFmt w:val="lowerRoman"/>
      <w:lvlText w:val="%3."/>
      <w:lvlJc w:val="right"/>
      <w:pPr>
        <w:ind w:hanging="180" w:left="2443"/>
      </w:pPr>
    </w:lvl>
    <w:lvl w:tentative="true" w:tplc="041A000F" w:ilvl="3">
      <w:start w:val="1"/>
      <w:numFmt w:val="decimal"/>
      <w:lvlText w:val="%4."/>
      <w:lvlJc w:val="left"/>
      <w:pPr>
        <w:ind w:hanging="360" w:left="3163"/>
      </w:pPr>
    </w:lvl>
    <w:lvl w:tentative="true" w:tplc="041A0019" w:ilvl="4">
      <w:start w:val="1"/>
      <w:numFmt w:val="lowerLetter"/>
      <w:lvlText w:val="%5."/>
      <w:lvlJc w:val="left"/>
      <w:pPr>
        <w:ind w:hanging="360" w:left="3883"/>
      </w:pPr>
    </w:lvl>
    <w:lvl w:tentative="true" w:tplc="041A001B" w:ilvl="5">
      <w:start w:val="1"/>
      <w:numFmt w:val="lowerRoman"/>
      <w:lvlText w:val="%6."/>
      <w:lvlJc w:val="right"/>
      <w:pPr>
        <w:ind w:hanging="180" w:left="4603"/>
      </w:pPr>
    </w:lvl>
    <w:lvl w:tentative="true" w:tplc="041A000F" w:ilvl="6">
      <w:start w:val="1"/>
      <w:numFmt w:val="decimal"/>
      <w:lvlText w:val="%7."/>
      <w:lvlJc w:val="left"/>
      <w:pPr>
        <w:ind w:hanging="360" w:left="5323"/>
      </w:pPr>
    </w:lvl>
    <w:lvl w:tentative="true" w:tplc="041A0019" w:ilvl="7">
      <w:start w:val="1"/>
      <w:numFmt w:val="lowerLetter"/>
      <w:lvlText w:val="%8."/>
      <w:lvlJc w:val="left"/>
      <w:pPr>
        <w:ind w:hanging="360" w:left="6043"/>
      </w:pPr>
    </w:lvl>
    <w:lvl w:tentative="true" w:tplc="041A001B" w:ilvl="8">
      <w:start w:val="1"/>
      <w:numFmt w:val="lowerRoman"/>
      <w:lvlText w:val="%9."/>
      <w:lvlJc w:val="right"/>
      <w:pPr>
        <w:ind w:hanging="180" w:left="6763"/>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3"/>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ocumentProtection w:enforcement="false" w:edit="trackedChanges"/>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10241"/>
  </w:hdrShapeDefault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7F49"/>
    <w:rsid w:val="00016C56"/>
    <w:rsid w:val="000519B3"/>
    <w:rsid w:val="0005229A"/>
    <w:rsid w:val="0005692D"/>
    <w:rsid w:val="00057483"/>
    <w:rsid w:val="00076327"/>
    <w:rsid w:val="00077B7B"/>
    <w:rsid w:val="000A2E10"/>
    <w:rsid w:val="000C63D4"/>
    <w:rsid w:val="000E28A1"/>
    <w:rsid w:val="000E76D8"/>
    <w:rsid w:val="000E7A4A"/>
    <w:rsid w:val="000F6978"/>
    <w:rsid w:val="00113EC7"/>
    <w:rsid w:val="00131E99"/>
    <w:rsid w:val="00134231"/>
    <w:rsid w:val="001614EB"/>
    <w:rsid w:val="001662C4"/>
    <w:rsid w:val="001A1A7F"/>
    <w:rsid w:val="001A7916"/>
    <w:rsid w:val="001B44D2"/>
    <w:rsid w:val="001C713C"/>
    <w:rsid w:val="001F7759"/>
    <w:rsid w:val="00210C60"/>
    <w:rsid w:val="00212E16"/>
    <w:rsid w:val="002431C4"/>
    <w:rsid w:val="00253A1D"/>
    <w:rsid w:val="00260A9E"/>
    <w:rsid w:val="00264E75"/>
    <w:rsid w:val="0027671D"/>
    <w:rsid w:val="00286BC6"/>
    <w:rsid w:val="00286FBD"/>
    <w:rsid w:val="002903F5"/>
    <w:rsid w:val="00291B37"/>
    <w:rsid w:val="0029270E"/>
    <w:rsid w:val="002A3523"/>
    <w:rsid w:val="002B0682"/>
    <w:rsid w:val="002B2416"/>
    <w:rsid w:val="002C5C63"/>
    <w:rsid w:val="002D0838"/>
    <w:rsid w:val="002D6659"/>
    <w:rsid w:val="002D6EED"/>
    <w:rsid w:val="002F01C6"/>
    <w:rsid w:val="00311B50"/>
    <w:rsid w:val="00312A14"/>
    <w:rsid w:val="0032414F"/>
    <w:rsid w:val="00337798"/>
    <w:rsid w:val="003624C5"/>
    <w:rsid w:val="0038489C"/>
    <w:rsid w:val="00386690"/>
    <w:rsid w:val="0039339D"/>
    <w:rsid w:val="003B3F9E"/>
    <w:rsid w:val="003C245F"/>
    <w:rsid w:val="003C465D"/>
    <w:rsid w:val="003C702F"/>
    <w:rsid w:val="004336EF"/>
    <w:rsid w:val="00444560"/>
    <w:rsid w:val="00447CA1"/>
    <w:rsid w:val="00450221"/>
    <w:rsid w:val="00450676"/>
    <w:rsid w:val="004544EB"/>
    <w:rsid w:val="00454BBA"/>
    <w:rsid w:val="004636FD"/>
    <w:rsid w:val="00470FCF"/>
    <w:rsid w:val="00475CDF"/>
    <w:rsid w:val="00476E8D"/>
    <w:rsid w:val="00482933"/>
    <w:rsid w:val="00483785"/>
    <w:rsid w:val="00491DD7"/>
    <w:rsid w:val="004A7B44"/>
    <w:rsid w:val="004B35DB"/>
    <w:rsid w:val="004C1E6F"/>
    <w:rsid w:val="004D2841"/>
    <w:rsid w:val="004E151F"/>
    <w:rsid w:val="004E2FD0"/>
    <w:rsid w:val="004E5FEF"/>
    <w:rsid w:val="00502456"/>
    <w:rsid w:val="00516616"/>
    <w:rsid w:val="00532A1B"/>
    <w:rsid w:val="00550011"/>
    <w:rsid w:val="0056765A"/>
    <w:rsid w:val="00582BE9"/>
    <w:rsid w:val="00593B79"/>
    <w:rsid w:val="005A4EA6"/>
    <w:rsid w:val="005B3F73"/>
    <w:rsid w:val="005B5A8A"/>
    <w:rsid w:val="005B5C24"/>
    <w:rsid w:val="005C5E15"/>
    <w:rsid w:val="005E34A3"/>
    <w:rsid w:val="005E7C1A"/>
    <w:rsid w:val="00601987"/>
    <w:rsid w:val="00615A8B"/>
    <w:rsid w:val="00620B66"/>
    <w:rsid w:val="00623484"/>
    <w:rsid w:val="00626395"/>
    <w:rsid w:val="00630662"/>
    <w:rsid w:val="00637C42"/>
    <w:rsid w:val="006A4FC5"/>
    <w:rsid w:val="006B7292"/>
    <w:rsid w:val="006C36E6"/>
    <w:rsid w:val="006C7E17"/>
    <w:rsid w:val="006D719F"/>
    <w:rsid w:val="006D7A0F"/>
    <w:rsid w:val="006E31E9"/>
    <w:rsid w:val="006F46EA"/>
    <w:rsid w:val="006F7455"/>
    <w:rsid w:val="00742CDE"/>
    <w:rsid w:val="00753A47"/>
    <w:rsid w:val="0075681B"/>
    <w:rsid w:val="00783B80"/>
    <w:rsid w:val="007A0245"/>
    <w:rsid w:val="007B593F"/>
    <w:rsid w:val="008049FA"/>
    <w:rsid w:val="00813CC7"/>
    <w:rsid w:val="008250B6"/>
    <w:rsid w:val="008332A4"/>
    <w:rsid w:val="008366A0"/>
    <w:rsid w:val="00850AB1"/>
    <w:rsid w:val="0085270F"/>
    <w:rsid w:val="00876285"/>
    <w:rsid w:val="00881C02"/>
    <w:rsid w:val="00881DDA"/>
    <w:rsid w:val="00883011"/>
    <w:rsid w:val="00883DE4"/>
    <w:rsid w:val="008B553A"/>
    <w:rsid w:val="008B72BC"/>
    <w:rsid w:val="008E6A96"/>
    <w:rsid w:val="00900CD0"/>
    <w:rsid w:val="009026BB"/>
    <w:rsid w:val="009128F5"/>
    <w:rsid w:val="00923121"/>
    <w:rsid w:val="00947FB7"/>
    <w:rsid w:val="009850B8"/>
    <w:rsid w:val="00987E8F"/>
    <w:rsid w:val="009A4B77"/>
    <w:rsid w:val="009D732D"/>
    <w:rsid w:val="009F1721"/>
    <w:rsid w:val="009F5DFD"/>
    <w:rsid w:val="00A110D0"/>
    <w:rsid w:val="00A15AB7"/>
    <w:rsid w:val="00A220DB"/>
    <w:rsid w:val="00A2280A"/>
    <w:rsid w:val="00A44A71"/>
    <w:rsid w:val="00A6313F"/>
    <w:rsid w:val="00A80EB3"/>
    <w:rsid w:val="00A828C1"/>
    <w:rsid w:val="00A90C82"/>
    <w:rsid w:val="00AD3398"/>
    <w:rsid w:val="00AD75CD"/>
    <w:rsid w:val="00AE2A87"/>
    <w:rsid w:val="00AF4C01"/>
    <w:rsid w:val="00B01169"/>
    <w:rsid w:val="00B32E61"/>
    <w:rsid w:val="00B35218"/>
    <w:rsid w:val="00B579D2"/>
    <w:rsid w:val="00B8117D"/>
    <w:rsid w:val="00B844BF"/>
    <w:rsid w:val="00B93B9A"/>
    <w:rsid w:val="00BA1DFD"/>
    <w:rsid w:val="00BC06D5"/>
    <w:rsid w:val="00BC4571"/>
    <w:rsid w:val="00BD24A4"/>
    <w:rsid w:val="00C356A1"/>
    <w:rsid w:val="00C35E3F"/>
    <w:rsid w:val="00C702DE"/>
    <w:rsid w:val="00C75751"/>
    <w:rsid w:val="00CC43BC"/>
    <w:rsid w:val="00CC7D07"/>
    <w:rsid w:val="00CE3890"/>
    <w:rsid w:val="00CE3B7D"/>
    <w:rsid w:val="00CE4F52"/>
    <w:rsid w:val="00CF0FEE"/>
    <w:rsid w:val="00CF16B1"/>
    <w:rsid w:val="00CF41C1"/>
    <w:rsid w:val="00D10A4F"/>
    <w:rsid w:val="00D31451"/>
    <w:rsid w:val="00D342CB"/>
    <w:rsid w:val="00D369CF"/>
    <w:rsid w:val="00D448E9"/>
    <w:rsid w:val="00D44D63"/>
    <w:rsid w:val="00D60187"/>
    <w:rsid w:val="00D60476"/>
    <w:rsid w:val="00D75C70"/>
    <w:rsid w:val="00D768E5"/>
    <w:rsid w:val="00D91494"/>
    <w:rsid w:val="00D959BC"/>
    <w:rsid w:val="00D95F79"/>
    <w:rsid w:val="00DA5FA3"/>
    <w:rsid w:val="00DD67BA"/>
    <w:rsid w:val="00DE479D"/>
    <w:rsid w:val="00DE651B"/>
    <w:rsid w:val="00E64D32"/>
    <w:rsid w:val="00E815AE"/>
    <w:rsid w:val="00E94EF5"/>
    <w:rsid w:val="00EC12B1"/>
    <w:rsid w:val="00EC1564"/>
    <w:rsid w:val="00ED030C"/>
    <w:rsid w:val="00EF16EE"/>
    <w:rsid w:val="00F03C32"/>
    <w:rsid w:val="00F37327"/>
    <w:rsid w:val="00F3761C"/>
    <w:rsid w:val="00F42A90"/>
    <w:rsid w:val="00F45ECA"/>
    <w:rsid w:val="00F46662"/>
    <w:rsid w:val="00F5779C"/>
    <w:rsid w:val="00F71AC5"/>
    <w:rsid w:val="00F83060"/>
    <w:rsid w:val="00F9310E"/>
    <w:rsid w:val="00FB4196"/>
    <w:rsid w:val="00FC1CCD"/>
    <w:rsid w:val="00FC3E6C"/>
    <w:rsid w:val="00FC400B"/>
    <w:rsid w:val="00FD0250"/>
    <w:rsid w:val="00FD0DE6"/>
    <w:rsid w:val="00FE0F62"/>
    <w:rsid w:val="00FF5B39"/>
    <w:rsid w:val="00FF7CC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Tekstrezerviranogmjesta" w:type="character">
    <w:name w:val="Placeholder Text"/>
    <w:basedOn w:val="Zadanifontodlomka"/>
    <w:uiPriority w:val="99"/>
    <w:semiHidden/>
    <w:rsid w:val="00D768E5"/>
    <w:rPr>
      <w:color w:val="808080"/>
      <w:bdr w:space="0" w:sz="0" w:color="auto" w:val="none"/>
      <w:shd w:fill="auto" w:color="auto" w:val="clear"/>
    </w:rPr>
  </w:style>
  <w:style w:customStyle="true" w:styleId="eSPISCCParagraphDefaultFont" w:type="character">
    <w:name w:val="eSPIS_CC_Paragraph Default Font"/>
    <w:basedOn w:val="Zadanifontodlomka"/>
    <w:rsid w:val="00D768E5"/>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D768E5"/>
    <w:rPr>
      <w:noProof/>
      <w:bdr w:space="0" w:sz="0" w:color="auto" w:val="none"/>
      <w:shd w:fill="FFFFCC" w:color="auto" w:val="clear"/>
      <w:lang w:val="hr-HR"/>
    </w:rPr>
  </w:style>
  <w:style w:customStyle="true" w:styleId="PozadinaSvijetloCrvena" w:type="character">
    <w:name w:val="Pozadina_SvijetloCrvena"/>
    <w:basedOn w:val="eSPISCCParagraphDefaultFont"/>
    <w:rsid w:val="00D768E5"/>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D768E5"/>
    <w:rPr>
      <w:rFonts w:cs="Times New Roman" w:hAnsi="Times New Roman" w:ascii="Times New Roman"/>
      <w:noProof/>
      <w:sz w:val="24"/>
      <w:bdr w:space="0" w:sz="0" w:color="auto" w:val="none"/>
      <w:shd w:fill="CCFFCC" w:color="auto" w:val="clear"/>
      <w:lang w:val="hr-HR"/>
    </w:rPr>
  </w:style>
  <w:style w:styleId="Odlomakpopisa" w:type="paragraph">
    <w:name w:val="List Paragraph"/>
    <w:basedOn w:val="Normal"/>
    <w:uiPriority w:val="34"/>
    <w:qFormat/>
    <w:rsid w:val="00291B37"/>
    <w:pPr>
      <w:ind w:left="720"/>
      <w:contextualSpacing/>
    </w:pPr>
  </w:style>
  <w:style w:styleId="Hiperveza" w:type="character">
    <w:name w:val="Hyperlink"/>
    <w:basedOn w:val="Zadanifontodlomka"/>
    <w:uiPriority w:val="99"/>
    <w:unhideWhenUsed/>
    <w:rsid w:val="00C35E3F"/>
    <w:rPr>
      <w:color w:val="0000FF"/>
      <w:u w:val="single"/>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Tekstrezerviranogmjesta" w:type="character">
    <w:name w:val="Placeholder Text"/>
    <w:basedOn w:val="Zadanifontodlomka"/>
    <w:uiPriority w:val="99"/>
    <w:semiHidden/>
    <w:rsid w:val="00D768E5"/>
    <w:rPr>
      <w:color w:val="808080"/>
      <w:bdr w:color="auto" w:space="0" w:sz="0" w:val="none"/>
      <w:shd w:color="auto" w:fill="auto" w:val="clear"/>
    </w:rPr>
  </w:style>
  <w:style w:customStyle="1" w:styleId="eSPISCCParagraphDefaultFont" w:type="character">
    <w:name w:val="eSPIS_CC_Paragraph Default Font"/>
    <w:basedOn w:val="Zadanifontodlomka"/>
    <w:rsid w:val="00D768E5"/>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D768E5"/>
    <w:rPr>
      <w:noProof/>
      <w:bdr w:color="auto" w:space="0" w:sz="0" w:val="none"/>
      <w:shd w:color="auto" w:fill="FFFFCC" w:val="clear"/>
      <w:lang w:val="hr-HR"/>
    </w:rPr>
  </w:style>
  <w:style w:customStyle="1" w:styleId="PozadinaSvijetloCrvena" w:type="character">
    <w:name w:val="Pozadina_SvijetloCrvena"/>
    <w:basedOn w:val="eSPISCCParagraphDefaultFont"/>
    <w:rsid w:val="00D768E5"/>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D768E5"/>
    <w:rPr>
      <w:rFonts w:ascii="Times New Roman" w:cs="Times New Roman" w:hAnsi="Times New Roman"/>
      <w:noProof/>
      <w:sz w:val="24"/>
      <w:bdr w:color="auto" w:space="0" w:sz="0" w:val="none"/>
      <w:shd w:color="auto" w:fill="CCFFCC" w:val="clear"/>
      <w:lang w:val="hr-HR"/>
    </w:rPr>
  </w:style>
  <w:style w:styleId="Odlomakpopisa" w:type="paragraph">
    <w:name w:val="List Paragraph"/>
    <w:basedOn w:val="Normal"/>
    <w:uiPriority w:val="34"/>
    <w:qFormat/>
    <w:rsid w:val="00291B37"/>
    <w:pPr>
      <w:ind w:left="720"/>
      <w:contextualSpacing/>
    </w:pPr>
  </w:style>
  <w:style w:styleId="Hiperveza" w:type="character">
    <w:name w:val="Hyperlink"/>
    <w:basedOn w:val="Zadanifontodlomka"/>
    <w:uiPriority w:val="99"/>
    <w:unhideWhenUsed/>
    <w:rsid w:val="00C35E3F"/>
    <w:rPr>
      <w:color w:val="0000FF"/>
      <w:u w:val="single"/>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24812263">
      <w:bodyDiv w:val="true"/>
      <w:marLeft w:val="0"/>
      <w:marRight w:val="0"/>
      <w:marTop w:val="0"/>
      <w:marBottom w:val="0"/>
      <w:divBdr>
        <w:top w:space="0" w:sz="0" w:color="auto" w:val="none"/>
        <w:left w:space="0" w:sz="0" w:color="auto" w:val="none"/>
        <w:bottom w:space="0" w:sz="0" w:color="auto" w:val="none"/>
        <w:right w:space="0" w:sz="0" w:color="auto" w:val="none"/>
      </w:divBdr>
      <w:divsChild>
        <w:div w:id="1439787584">
          <w:marLeft w:val="0"/>
          <w:marRight w:val="0"/>
          <w:marTop w:val="0"/>
          <w:marBottom w:val="0"/>
          <w:divBdr>
            <w:top w:space="0" w:sz="0" w:color="auto" w:val="none"/>
            <w:left w:space="0" w:sz="0" w:color="auto" w:val="none"/>
            <w:bottom w:space="0" w:sz="0" w:color="auto" w:val="none"/>
            <w:right w:space="0" w:sz="0" w:color="auto" w:val="none"/>
          </w:divBdr>
          <w:divsChild>
            <w:div w:id="638264886">
              <w:marLeft w:val="0"/>
              <w:marRight w:val="0"/>
              <w:marTop w:val="0"/>
              <w:marBottom w:val="0"/>
              <w:divBdr>
                <w:top w:space="0" w:sz="0" w:color="auto" w:val="none"/>
                <w:left w:space="0" w:sz="0" w:color="auto" w:val="none"/>
                <w:bottom w:space="0" w:sz="0" w:color="auto" w:val="none"/>
                <w:right w:space="0" w:sz="0" w:color="auto" w:val="none"/>
              </w:divBdr>
              <w:divsChild>
                <w:div w:id="1618027316">
                  <w:marLeft w:val="0"/>
                  <w:marRight w:val="0"/>
                  <w:marTop w:val="0"/>
                  <w:marBottom w:val="0"/>
                  <w:divBdr>
                    <w:top w:space="0" w:sz="0" w:color="auto" w:val="none"/>
                    <w:left w:space="0" w:sz="0" w:color="auto" w:val="none"/>
                    <w:bottom w:space="0" w:sz="0" w:color="auto" w:val="none"/>
                    <w:right w:space="0" w:sz="0" w:color="auto" w:val="none"/>
                  </w:divBdr>
                  <w:divsChild>
                    <w:div w:id="1732003127">
                      <w:marLeft w:val="0"/>
                      <w:marRight w:val="0"/>
                      <w:marTop w:val="0"/>
                      <w:marBottom w:val="0"/>
                      <w:divBdr>
                        <w:top w:space="0" w:sz="0" w:color="auto" w:val="none"/>
                        <w:left w:space="0" w:sz="0" w:color="auto" w:val="none"/>
                        <w:bottom w:space="0" w:sz="0" w:color="auto" w:val="none"/>
                        <w:right w:space="0" w:sz="0" w:color="auto" w:val="none"/>
                      </w:divBdr>
                      <w:divsChild>
                        <w:div w:id="1351443953">
                          <w:marLeft w:val="0"/>
                          <w:marRight w:val="0"/>
                          <w:marTop w:val="0"/>
                          <w:marBottom w:val="0"/>
                          <w:divBdr>
                            <w:top w:space="0" w:sz="0" w:color="auto" w:val="none"/>
                            <w:left w:space="0" w:sz="0" w:color="auto" w:val="none"/>
                            <w:bottom w:space="0" w:sz="0" w:color="auto" w:val="none"/>
                            <w:right w:space="0" w:sz="0" w:color="auto" w:val="none"/>
                          </w:divBdr>
                          <w:divsChild>
                            <w:div w:id="1323003150">
                              <w:marLeft w:val="0"/>
                              <w:marRight w:val="0"/>
                              <w:marTop w:val="0"/>
                              <w:marBottom w:val="0"/>
                              <w:divBdr>
                                <w:top w:space="0" w:sz="0" w:color="auto" w:val="none"/>
                                <w:left w:space="0" w:sz="0" w:color="auto" w:val="none"/>
                                <w:bottom w:space="0" w:sz="0" w:color="auto" w:val="none"/>
                                <w:right w:space="0" w:sz="0" w:color="auto" w:val="none"/>
                              </w:divBdr>
                              <w:divsChild>
                                <w:div w:id="127095472">
                                  <w:marLeft w:val="0"/>
                                  <w:marRight w:val="0"/>
                                  <w:marTop w:val="0"/>
                                  <w:marBottom w:val="0"/>
                                  <w:divBdr>
                                    <w:top w:space="0" w:sz="0" w:color="auto" w:val="none"/>
                                    <w:left w:space="0" w:sz="0" w:color="auto" w:val="none"/>
                                    <w:bottom w:space="0" w:sz="0" w:color="auto" w:val="none"/>
                                    <w:right w:space="0" w:sz="0" w:color="auto" w:val="none"/>
                                  </w:divBdr>
                                  <w:divsChild>
                                    <w:div w:id="1817143233">
                                      <w:marLeft w:val="0"/>
                                      <w:marRight w:val="0"/>
                                      <w:marTop w:val="0"/>
                                      <w:marBottom w:val="0"/>
                                      <w:divBdr>
                                        <w:top w:space="0" w:sz="0" w:color="auto" w:val="none"/>
                                        <w:left w:space="0" w:sz="0" w:color="auto" w:val="none"/>
                                        <w:bottom w:space="0" w:sz="0" w:color="auto" w:val="none"/>
                                        <w:right w:space="0" w:sz="0" w:color="auto" w:val="none"/>
                                      </w:divBdr>
                                      <w:divsChild>
                                        <w:div w:id="205711812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lipnja 2016.</izvorni_sadrzaj>
    <derivirana_varijabla naziv="DomainObject.DatumDonosenjaOdluke_1">3.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1317</izvorni_sadrzaj>
    <derivirana_varijabla naziv="DomainObject.Predmet.Broj_1">1317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veljače 2016.</izvorni_sadrzaj>
    <derivirana_varijabla naziv="DomainObject.Predmet.DatumOsnivanja_1">10.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St-1317/2016</izvorni_sadrzaj>
    <derivirana_varijabla naziv="DomainObject.Predmet.OznakaBroj_1">St-1317/2016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AUTO ORIGINAL d.o.o.</izvorni_sadrzaj>
    <derivirana_varijabla naziv="DomainObject.Predmet.ProtustrankaFormated_1">  AUTO ORIGINAL d.o.o.</derivirana_varijabla>
  </DomainObject.Predmet.ProtustrankaFormated>
  <DomainObject.Predmet.ProtustrankaFormatedOIB>
    <izvorni_sadrzaj>  AUTO ORIGINAL d.o.o., OIB 48028920707</izvorni_sadrzaj>
    <derivirana_varijabla naziv="DomainObject.Predmet.ProtustrankaFormatedOIB_1">  AUTO ORIGINAL d.o.o., OIB 48028920707</derivirana_varijabla>
  </DomainObject.Predmet.ProtustrankaFormatedOIB>
  <DomainObject.Predmet.ProtustrankaFormatedWithAdress>
    <izvorni_sadrzaj> AUTO ORIGINAL d.o.o., Nadinska 12 B, 10000 Zagreb</izvorni_sadrzaj>
    <derivirana_varijabla naziv="DomainObject.Predmet.ProtustrankaFormatedWithAdress_1"> AUTO ORIGINAL d.o.o., Nadinska 12 B, 10000 Zagreb</derivirana_varijabla>
  </DomainObject.Predmet.ProtustrankaFormatedWithAdress>
  <DomainObject.Predmet.ProtustrankaFormatedWithAdressOIB>
    <izvorni_sadrzaj> AUTO ORIGINAL d.o.o., OIB 48028920707, Nadinska 12 B, 10000 Zagreb</izvorni_sadrzaj>
    <derivirana_varijabla naziv="DomainObject.Predmet.ProtustrankaFormatedWithAdressOIB_1"> AUTO ORIGINAL d.o.o., OIB 48028920707, Nadinska 12 B, 10000 Zagreb</derivirana_varijabla>
  </DomainObject.Predmet.ProtustrankaFormatedWithAdressOIB>
  <DomainObject.Predmet.ProtustrankaWithAdress>
    <izvorni_sadrzaj>AUTO ORIGINAL d.o.o. Nadinska 12 B, 10000 Zagreb</izvorni_sadrzaj>
    <derivirana_varijabla naziv="DomainObject.Predmet.ProtustrankaWithAdress_1">AUTO ORIGINAL d.o.o. Nadinska 12 B, 10000 Zagreb</derivirana_varijabla>
  </DomainObject.Predmet.ProtustrankaWithAdress>
  <DomainObject.Predmet.ProtustrankaWithAdressOIB>
    <izvorni_sadrzaj>AUTO ORIGINAL d.o.o., OIB 48028920707, Nadinska 12 B, 10000 Zagreb</izvorni_sadrzaj>
    <derivirana_varijabla naziv="DomainObject.Predmet.ProtustrankaWithAdressOIB_1">AUTO ORIGINAL d.o.o., OIB 48028920707, Nadinska 12 B, 10000 Zagreb</derivirana_varijabla>
  </DomainObject.Predmet.ProtustrankaWithAdressOIB>
  <DomainObject.Predmet.ProtustrankaNazivFormated>
    <izvorni_sadrzaj>AUTO ORIGINAL d.o.o.</izvorni_sadrzaj>
    <derivirana_varijabla naziv="DomainObject.Predmet.ProtustrankaNazivFormated_1">AUTO ORIGINAL d.o.o.</derivirana_varijabla>
  </DomainObject.Predmet.ProtustrankaNazivFormated>
  <DomainObject.Predmet.ProtustrankaNazivFormatedOIB>
    <izvorni_sadrzaj>AUTO ORIGINAL d.o.o., OIB 48028920707</izvorni_sadrzaj>
    <derivirana_varijabla naziv="DomainObject.Predmet.ProtustrankaNazivFormatedOIB_1">AUTO ORIGINAL d.o.o., OIB 48028920707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AUTO ORIGINAL d.o.o.</item>
    </izvorni_sadrzaj>
    <derivirana_varijabla naziv="DomainObject.Predmet.ProtuStrankaListFormated_1">
      <item>AUTO ORIGINAL d.o.o.</item>
    </derivirana_varijabla>
  </DomainObject.Predmet.ProtuStrankaListFormated>
  <DomainObject.Predmet.ProtuStrankaListFormatedOIB>
    <izvorni_sadrzaj>
      <item>AUTO ORIGINAL d.o.o., OIB 48028920707</item>
    </izvorni_sadrzaj>
    <derivirana_varijabla naziv="DomainObject.Predmet.ProtuStrankaListFormatedOIB_1">
      <item>AUTO ORIGINAL d.o.o., OIB 48028920707</item>
    </derivirana_varijabla>
  </DomainObject.Predmet.ProtuStrankaListFormatedOIB>
  <DomainObject.Predmet.ProtuStrankaListFormatedWithAdress>
    <izvorni_sadrzaj>
      <item>AUTO ORIGINAL d.o.o., Nadinska 12 B, 10000 Zagreb</item>
    </izvorni_sadrzaj>
    <derivirana_varijabla naziv="DomainObject.Predmet.ProtuStrankaListFormatedWithAdress_1">
      <item>AUTO ORIGINAL d.o.o., Nadinska 12 B, 10000 Zagreb</item>
    </derivirana_varijabla>
  </DomainObject.Predmet.ProtuStrankaListFormatedWithAdress>
  <DomainObject.Predmet.ProtuStrankaListFormatedWithAdressOIB>
    <izvorni_sadrzaj>
      <item>AUTO ORIGINAL d.o.o., OIB 48028920707, Nadinska 12 B, 10000 Zagreb</item>
    </izvorni_sadrzaj>
    <derivirana_varijabla naziv="DomainObject.Predmet.ProtuStrankaListFormatedWithAdressOIB_1">
      <item>AUTO ORIGINAL d.o.o., OIB 48028920707, Nadinska 12 B, 10000 Zagreb</item>
    </derivirana_varijabla>
  </DomainObject.Predmet.ProtuStrankaListFormatedWithAdressOIB>
  <DomainObject.Predmet.ProtuStrankaListNazivFormated>
    <izvorni_sadrzaj>
      <item>AUTO ORIGINAL d.o.o.</item>
    </izvorni_sadrzaj>
    <derivirana_varijabla naziv="DomainObject.Predmet.ProtuStrankaListNazivFormated_1">
      <item>AUTO ORIGINAL d.o.o.</item>
    </derivirana_varijabla>
  </DomainObject.Predmet.ProtuStrankaListNazivFormated>
  <DomainObject.Predmet.ProtuStrankaListNazivFormatedOIB>
    <izvorni_sadrzaj>
      <item>AUTO ORIGINAL d.o.o., OIB 48028920707</item>
    </izvorni_sadrzaj>
    <derivirana_varijabla naziv="DomainObject.Predmet.ProtuStrankaListNazivFormatedOIB_1">
      <item>AUTO ORIGINAL d.o.o., OIB 48028920707</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lipnja 2016.</izvorni_sadrzaj>
    <derivirana_varijabla naziv="DomainObject.Datum_1">3. lipnja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AUTO ORIGINAL d.o.o.</izvorni_sadrzaj>
    <derivirana_varijabla naziv="DomainObject.Predmet.ProtustrankaIDrugi_1">AUTO ORIGINAL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AUTO ORIGINAL d.o.o., OIB 48028920707, Nadinska 12 B, 10000 Zagreb</izvorni_sadrzaj>
    <derivirana_varijabla naziv="DomainObject.Predmet.ProtustrankaIDrugiAdressOIB_1">AUTO ORIGINAL d.o.o., OIB 48028920707, Nadinska 12 B,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AUTO ORIGINAL d.o.o.</item>
    </izvorni_sadrzaj>
    <derivirana_varijabla naziv="DomainObject.Predmet.SudioniciListNaziv_1">
      <item>FINA Regionalni centar Zagreb</item>
      <item>AUTO ORIGINAL d.o.o.</item>
    </derivirana_varijabla>
  </DomainObject.Predmet.SudioniciListNaziv>
  <DomainObject.Predmet.SudioniciListAdressOIB>
    <izvorni_sadrzaj>
      <item>FINA Regionalni centar Zagreb, OIB 85821130368, Trg svibanjskih žrtava 1995. br. 1,10000 Zagreb</item>
      <item>AUTO ORIGINAL d.o.o., OIB 48028920707, Nadinska 12 B,10000 Zagreb</item>
    </izvorni_sadrzaj>
    <derivirana_varijabla naziv="DomainObject.Predmet.SudioniciListAdressOIB_1">
      <item>FINA Regionalni centar Zagreb, OIB 85821130368, Trg svibanjskih žrtava 1995. br. 1,10000 Zagreb</item>
      <item>AUTO ORIGINAL d.o.o., OIB 48028920707, Nadinska 12 B,10000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48028920707</item>
    </izvorni_sadrzaj>
    <derivirana_varijabla naziv="DomainObject.Predmet.SudioniciListNazivOIB_1">
      <item>, OIB 85821130368</item>
      <item>, OIB 48028920707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F4FEF28-61F8-45F6-89D3-92430CD526D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909</properties:Words>
  <properties:Characters>4995</properties:Characters>
  <properties:Lines>114</properties:Lines>
  <properties:Paragraphs>39</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5967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2016-06-03T09:46:00Z</dcterms:created>
  <dc:creator>Unknown</dc:creator>
  <cp:lastModifiedBy>Ivana Stampf</cp:lastModifiedBy>
  <cp:lastPrinted>2016-06-03T08:35:00Z</cp:lastPrinted>
  <dcterms:modified xmlns:xsi="http://www.w3.org/2001/XMLSchema-instance" xsi:type="dcterms:W3CDTF">2016-06-03T11:50:00Z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