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8015" w14:paraId="3588015"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Poslovni broj: 6 St-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411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6E0A" w:rsidP="00007D53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A05FB8" w:rsidP="007328E6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237B" w:rsidP="00A05FB8" w:rsidR="00A723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7328E6" w:rsidP="00007D53" w:rsidR="007328E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A05FB8" w:rsidRP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328E6" w:rsidP="00A05FB8" w:rsidR="007328E6" w:rsidRPr="00B262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 w:rsidRPr="00007D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višoj 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Anamariji Kovačić Milković, u pravnoj stvari podnositeljice zahtjeva Financijske agencije, Regionalno</w:t>
      </w:r>
      <w:r w:rsidR="002C79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centra Split, Podružnice Zadar, Zadar, Ivana Danila 4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85821130368, za provedbu skraćenoga stečajnoga postupka nad dužnikom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IRIDIUM GROUP d.o.o., Vir, Stari put 46, OIB: 37029688641</w:t>
      </w:r>
      <w:r w:rsidRPr="009E5C56">
        <w:rPr>
          <w:rFonts w:cs="Times New Roman" w:hAnsi="Times New Roman" w:ascii="Times New Roman"/>
          <w:sz w:val="24"/>
          <w:szCs w:val="24"/>
        </w:rPr>
        <w:t>,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21. veljače 2019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A05FB8" w:rsidP="00A05FB8" w:rsidR="00A05FB8" w:rsidRPr="009E5C56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 w:rsidRPr="009E5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Financijske agencije od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prosinca 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stečajnoga postupka nad dužnikom</w:t>
      </w:r>
      <w:r w:rsidR="00BE4AB6" w:rsidRP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IRIDIUM GROUP d.o.o., Vir, Stari put 46, OIB: 37029688641</w:t>
      </w:r>
      <w:r w:rsidR="009E5C56" w:rsidRPr="009E5C56">
        <w:rPr>
          <w:rFonts w:cs="Times New Roman" w:hAnsi="Times New Roman" w:ascii="Times New Roman"/>
          <w:sz w:val="24"/>
          <w:szCs w:val="24"/>
        </w:rPr>
        <w:t>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007D53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2018. podnijela ovom sudu zahtjev za provedbu skraćenoga stečajnog postupka nad uvodno označenim dužnikom na temelju čl. 429. st. 1. Stečajnog zakona (Narodne novine broj: 71/15</w:t>
      </w:r>
      <w:r w:rsidR="00E5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dal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je: SZ) navodeći da isti na dan</w:t>
      </w:r>
      <w:r w:rsidR="00E423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u Očevidniku redoslijeda osnova za plaćanje ima evidentirane neizvršene osnove za plaćanje u neprekinutom razdoblju od 120 dana u ukupnom iznosu od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25.887,54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kune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nema zaposlenih.  </w:t>
      </w: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A05FB8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Financijska agencija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dostavila potvrdu iz koje proizlazi kako dužnik na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dan 20. veljače 2019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</w:t>
      </w:r>
      <w:r w:rsidR="00007D53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rješenja.</w:t>
      </w:r>
    </w:p>
    <w:p w:rsidRDefault="00007D53" w:rsidP="007328E6" w:rsidR="00007D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21. veljače 2019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443" w:rsidP="00242443" w:rsidR="00242443" w:rsidRPr="00242443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242443">
        <w:rPr>
          <w:rFonts w:hAnsi="Times" w:ascii="Times"/>
          <w:sz w:val="24"/>
        </w:rPr>
        <w:tab/>
        <w:t xml:space="preserve">Za točnost </w:t>
      </w:r>
      <w:proofErr w:type="spellStart"/>
      <w:r w:rsidRPr="00242443">
        <w:rPr>
          <w:rFonts w:hAnsi="Times" w:ascii="Times"/>
          <w:sz w:val="24"/>
        </w:rPr>
        <w:t>otpravka</w:t>
      </w:r>
      <w:proofErr w:type="spellEnd"/>
      <w:r w:rsidRPr="00242443">
        <w:rPr>
          <w:rFonts w:hAnsi="Times" w:ascii="Times"/>
          <w:sz w:val="24"/>
        </w:rPr>
        <w:t xml:space="preserve"> – ovlaštena službenica                                     </w:t>
      </w:r>
      <w:r w:rsidRPr="00242443">
        <w:rPr>
          <w:rFonts w:hAnsi="Times" w:ascii="Times"/>
          <w:sz w:val="24"/>
        </w:rPr>
        <w:tab/>
        <w:t>Viša sudska savjetnica</w:t>
      </w:r>
    </w:p>
    <w:p w:rsidRDefault="00242443" w:rsidP="00242443" w:rsidR="00242443" w:rsidRPr="00242443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242443">
        <w:rPr>
          <w:rFonts w:hAnsi="Times" w:ascii="Times"/>
          <w:sz w:val="24"/>
        </w:rPr>
        <w:tab/>
        <w:t xml:space="preserve">Kristina Njegovan                                                               </w:t>
      </w:r>
      <w:r w:rsidRPr="00242443">
        <w:rPr>
          <w:rFonts w:hAnsi="Times" w:ascii="Times"/>
          <w:sz w:val="24"/>
        </w:rPr>
        <w:tab/>
        <w:t xml:space="preserve">     Anamarija Kovačić Milković, v.r.</w:t>
      </w:r>
    </w:p>
    <w:p w:rsidRDefault="00A05FB8" w:rsidP="00A7237B" w:rsidR="00A7237B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7237B" w:rsidP="00A7237B" w:rsidR="00A05FB8">
      <w:pPr>
        <w:tabs>
          <w:tab w:pos="0" w:val="left"/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E423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E53283" w:rsidP="00A7237B" w:rsidR="00A05FB8">
      <w:pPr>
        <w:tabs>
          <w:tab w:pos="709" w:val="left"/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223F" w:rsidP="00A05FB8" w:rsidR="00C7223F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283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A05FB8" w:rsidP="00A05FB8" w:rsidR="00BE4A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</w:t>
      </w:r>
      <w:r w:rsidR="002C79AA">
        <w:rPr>
          <w:rFonts w:cs="Times New Roman" w:eastAsia="Times New Roman" w:hAnsi="Times New Roman" w:ascii="Times New Roman"/>
          <w:sz w:val="24"/>
          <w:szCs w:val="24"/>
          <w:lang w:eastAsia="hr-HR"/>
        </w:rPr>
        <w:t>genci</w:t>
      </w:r>
      <w:r w:rsidR="00BE4AB6">
        <w:rPr>
          <w:rFonts w:cs="Times New Roman" w:eastAsia="Times New Roman" w:hAnsi="Times New Roman" w:ascii="Times New Roman"/>
          <w:sz w:val="24"/>
          <w:szCs w:val="24"/>
          <w:lang w:eastAsia="hr-HR"/>
        </w:rPr>
        <w:t>ji, RC Split, Podružnici Zadar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</w:rPr>
      </w:pPr>
    </w:p>
    <w:p w:rsidRDefault="00A05FB8" w:rsidP="00A05FB8" w:rsidR="00A05FB8"/>
    <w:p w:rsidRDefault="004A593D" w:rsidR="004A593D"/>
    <w:sectPr w:rsidSect="007328E6" w:rsidR="004A593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8E6" w:rsidP="007328E6" w:rsidR="007328E6">
      <w:pPr>
        <w:spacing w:lineRule="auto" w:line="240" w:after="0"/>
      </w:pPr>
      <w:r>
        <w:separator/>
      </w:r>
    </w:p>
  </w:endnote>
  <w:end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8E6" w:rsidP="007328E6" w:rsidR="007328E6">
      <w:pPr>
        <w:spacing w:lineRule="auto" w:line="240" w:after="0"/>
      </w:pPr>
      <w:r>
        <w:separator/>
      </w:r>
    </w:p>
  </w:footnote>
  <w:foot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8E6" w:rsidR="007328E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2   </w:t>
    </w:r>
    <w:r w:rsidR="00B262B2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</w:t>
    </w:r>
    <w:r w:rsidR="009E5C56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BE4AB6">
      <w:rPr>
        <w:rFonts w:cs="Times New Roman" w:eastAsia="Times New Roman" w:hAnsi="Times New Roman" w:ascii="Times New Roman"/>
        <w:sz w:val="24"/>
        <w:szCs w:val="24"/>
        <w:lang w:eastAsia="hr-HR"/>
      </w:rPr>
      <w:t>411/2018-8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FB8"/>
    <w:rsid w:val="00007D53"/>
    <w:rsid w:val="00242443"/>
    <w:rsid w:val="002C79AA"/>
    <w:rsid w:val="004A593D"/>
    <w:rsid w:val="007328E6"/>
    <w:rsid w:val="007D6E0A"/>
    <w:rsid w:val="008A3B8C"/>
    <w:rsid w:val="0093320E"/>
    <w:rsid w:val="009E5C56"/>
    <w:rsid w:val="00A05FB8"/>
    <w:rsid w:val="00A7237B"/>
    <w:rsid w:val="00B262B2"/>
    <w:rsid w:val="00BE4AB6"/>
    <w:rsid w:val="00C7223F"/>
    <w:rsid w:val="00E423B5"/>
    <w:rsid w:val="00E46358"/>
    <w:rsid w:val="00E53283"/>
    <w:rsid w:val="00E9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5F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28E6"/>
  </w:style>
  <w:style w:styleId="Tekstbalonia" w:type="paragraph">
    <w:name w:val="Balloon Text"/>
    <w:basedOn w:val="Normal"/>
    <w:link w:val="TekstbaloniaChar"/>
    <w:uiPriority w:val="99"/>
    <w:semiHidden/>
    <w:unhideWhenUsed/>
    <w:rsid w:val="007D6E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6E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4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24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24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24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5F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28E6"/>
  </w:style>
  <w:style w:styleId="Tekstbalonia" w:type="paragraph">
    <w:name w:val="Balloon Text"/>
    <w:basedOn w:val="Normal"/>
    <w:link w:val="TekstbaloniaChar"/>
    <w:uiPriority w:val="99"/>
    <w:semiHidden/>
    <w:unhideWhenUsed/>
    <w:rsid w:val="007D6E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6E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4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24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24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24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26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IRIDIUM GROUP d.o.o. za turizam i usluge</izvorni_sadrzaj>
    <derivirana_varijabla naziv="DomainObject.Predmet.ProtustrankaFormated_1">  IRIDIUM GROUP d.o.o. za turizam i usluge</derivirana_varijabla>
  </DomainObject.Predmet.ProtustrankaFormated>
  <DomainObject.Predmet.ProtustrankaFormatedOIB>
    <izvorni_sadrzaj>  IRIDIUM GROUP d.o.o. za turizam i usluge, OIB 37029688641</izvorni_sadrzaj>
    <derivirana_varijabla naziv="DomainObject.Predmet.ProtustrankaFormatedOIB_1">  IRIDIUM GROUP d.o.o. za turizam i usluge, OIB 37029688641</derivirana_varijabla>
  </DomainObject.Predmet.ProtustrankaFormatedOIB>
  <DomainObject.Predmet.ProtustrankaFormatedWithAdress>
    <izvorni_sadrzaj> IRIDIUM GROUP d.o.o. za turizam i usluge, Stari put/46, 23234 Vir</izvorni_sadrzaj>
    <derivirana_varijabla naziv="DomainObject.Predmet.ProtustrankaFormatedWithAdress_1"> IRIDIUM GROUP d.o.o. za turizam i usluge, Stari put/46, 23234 Vir</derivirana_varijabla>
  </DomainObject.Predmet.ProtustrankaFormatedWithAdress>
  <DomainObject.Predmet.ProtustrankaFormatedWithAdressOIB>
    <izvorni_sadrzaj> IRIDIUM GROUP d.o.o. za turizam i usluge, OIB 37029688641, Stari put/46, 23234 Vir</izvorni_sadrzaj>
    <derivirana_varijabla naziv="DomainObject.Predmet.ProtustrankaFormatedWithAdressOIB_1"> IRIDIUM GROUP d.o.o. za turizam i usluge, OIB 37029688641, Stari put/46, 23234 Vir</derivirana_varijabla>
  </DomainObject.Predmet.ProtustrankaFormatedWithAdressOIB>
  <DomainObject.Predmet.ProtustrankaWithAdress>
    <izvorni_sadrzaj>IRIDIUM GROUP d.o.o. za turizam i usluge Stari put/46, 23234 Vir</izvorni_sadrzaj>
    <derivirana_varijabla naziv="DomainObject.Predmet.ProtustrankaWithAdress_1">IRIDIUM GROUP d.o.o. za turizam i usluge Stari put/46, 23234 Vir</derivirana_varijabla>
  </DomainObject.Predmet.ProtustrankaWithAdress>
  <DomainObject.Predmet.ProtustrankaWithAdressOIB>
    <izvorni_sadrzaj>IRIDIUM GROUP d.o.o. za turizam i usluge, OIB 37029688641, Stari put/46, 23234 Vir</izvorni_sadrzaj>
    <derivirana_varijabla naziv="DomainObject.Predmet.ProtustrankaWithAdressOIB_1">IRIDIUM GROUP d.o.o. za turizam i usluge, OIB 37029688641, Stari put/46, 23234 Vir</derivirana_varijabla>
  </DomainObject.Predmet.ProtustrankaWithAdressOIB>
  <DomainObject.Predmet.ProtustrankaNazivFormated>
    <izvorni_sadrzaj>IRIDIUM GROUP d.o.o. za turizam i usluge</izvorni_sadrzaj>
    <derivirana_varijabla naziv="DomainObject.Predmet.ProtustrankaNazivFormated_1">IRIDIUM GROUP d.o.o. za turizam i usluge</derivirana_varijabla>
  </DomainObject.Predmet.ProtustrankaNazivFormated>
  <DomainObject.Predmet.ProtustrankaNazivFormatedOIB>
    <izvorni_sadrzaj>IRIDIUM GROUP d.o.o. za turizam i usluge, OIB 37029688641</izvorni_sadrzaj>
    <derivirana_varijabla naziv="DomainObject.Predmet.ProtustrankaNazivFormatedOIB_1">IRIDIUM GROUP d.o.o. za turizam i usluge, OIB 37029688641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IRIDIUM GROUP d.o.o. za turizam i usluge</item>
    </izvorni_sadrzaj>
    <derivirana_varijabla naziv="DomainObject.Predmet.ProtuStrankaListFormated_1">
      <item>IRIDIUM GROUP d.o.o. za turizam i usluge</item>
    </derivirana_varijabla>
  </DomainObject.Predmet.ProtuStrankaListFormated>
  <DomainObject.Predmet.ProtuStrankaListFormatedOIB>
    <izvorni_sadrzaj>
      <item>IRIDIUM GROUP d.o.o. za turizam i usluge, OIB 37029688641</item>
    </izvorni_sadrzaj>
    <derivirana_varijabla naziv="DomainObject.Predmet.ProtuStrankaListFormatedOIB_1">
      <item>IRIDIUM GROUP d.o.o. za turizam i usluge, OIB 37029688641</item>
    </derivirana_varijabla>
  </DomainObject.Predmet.ProtuStrankaListFormatedOIB>
  <DomainObject.Predmet.ProtuStrankaListFormatedWithAdress>
    <izvorni_sadrzaj>
      <item>IRIDIUM GROUP d.o.o. za turizam i usluge, Stari put/46, 23234 Vir</item>
    </izvorni_sadrzaj>
    <derivirana_varijabla naziv="DomainObject.Predmet.ProtuStrankaListFormatedWithAdress_1">
      <item>IRIDIUM GROUP d.o.o. za turizam i usluge, Stari put/46, 23234 Vir</item>
    </derivirana_varijabla>
  </DomainObject.Predmet.ProtuStrankaListFormatedWithAdress>
  <DomainObject.Predmet.ProtuStrankaListFormatedWithAdressOIB>
    <izvorni_sadrzaj>
      <item>IRIDIUM GROUP d.o.o. za turizam i usluge, OIB 37029688641, Stari put/46, 23234 Vir</item>
    </izvorni_sadrzaj>
    <derivirana_varijabla naziv="DomainObject.Predmet.ProtuStrankaListFormatedWithAdressOIB_1">
      <item>IRIDIUM GROUP d.o.o. za turizam i usluge, OIB 37029688641, Stari put/46, 23234 Vir</item>
    </derivirana_varijabla>
  </DomainObject.Predmet.ProtuStrankaListFormatedWithAdressOIB>
  <DomainObject.Predmet.ProtuStrankaListNazivFormated>
    <izvorni_sadrzaj>
      <item>IRIDIUM GROUP d.o.o. za turizam i usluge</item>
    </izvorni_sadrzaj>
    <derivirana_varijabla naziv="DomainObject.Predmet.ProtuStrankaListNazivFormated_1">
      <item>IRIDIUM GROUP d.o.o. za turizam i usluge</item>
    </derivirana_varijabla>
  </DomainObject.Predmet.ProtuStrankaListNazivFormated>
  <DomainObject.Predmet.ProtuStrankaListNazivFormatedOIB>
    <izvorni_sadrzaj>
      <item>IRIDIUM GROUP d.o.o. za turizam i usluge, OIB 37029688641</item>
    </izvorni_sadrzaj>
    <derivirana_varijabla naziv="DomainObject.Predmet.ProtuStrankaListNazivFormatedOIB_1">
      <item>IRIDIUM GROUP d.o.o. za turizam i usluge, OIB 37029688641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IRIDIUM GROUP d.o.o. za turizam i usluge</izvorni_sadrzaj>
    <derivirana_varijabla naziv="DomainObject.Predmet.ProtustrankaIDrugi_1">IRIDIUM GROUP d.o.o. za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IRIDIUM GROUP d.o.o. za turizam i usluge, OIB 37029688641, Stari put/46, 23234 Vir</izvorni_sadrzaj>
    <derivirana_varijabla naziv="DomainObject.Predmet.ProtustrankaIDrugiAdressOIB_1">IRIDIUM GROUP d.o.o. za turizam i usluge, OIB 37029688641, Stari put/46,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IRIDIUM GROUP d.o.o. za turizam i usluge</item>
    </izvorni_sadrzaj>
    <derivirana_varijabla naziv="DomainObject.Predmet.SudioniciListNaziv_1">
      <item>FINA</item>
      <item>IRIDIUM GROUP d.o.o. za turizam i usluge</item>
    </derivirana_varijabla>
  </DomainObject.Predmet.SudioniciListNaziv>
  <DomainObject.Predmet.SudioniciListAdressOIB>
    <izvorni_sadrzaj>
      <item>FINA, OIB 85821130368, Ivana Danila 4,23000 Zadar</item>
      <item>IRIDIUM GROUP d.o.o. za turizam i usluge, OIB 37029688641, Stari put/46,23234 Vir</item>
    </izvorni_sadrzaj>
    <derivirana_varijabla naziv="DomainObject.Predmet.SudioniciListAdressOIB_1">
      <item>FINA, OIB 85821130368, Ivana Danila 4,23000 Zadar</item>
      <item>IRIDIUM GROUP d.o.o. za turizam i usluge, OIB 37029688641, Stari put/46,23234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37029688641</item>
    </izvorni_sadrzaj>
    <derivirana_varijabla naziv="DomainObject.Predmet.SudioniciListNazivOIB_1">
      <item>, OIB 85821130368</item>
      <item>, OIB 37029688641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St-411/2018-4</izvorni_sadrzaj>
    <derivirana_varijabla naziv="DomainObject.PredzadnjaOdlukaIzPredmeta.Oznaka_1">St-411/2018-4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1EDBC-960A-4C53-A664-577C6C8D3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2243</properties:Characters>
  <properties:Lines>67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2019-02-21T11:30:00Z</dcterms:created>
  <dc:creator>Anamarija Kovačić Milković</dc:creator>
  <cp:lastModifiedBy>Kristina Njegovan</cp:lastModifiedBy>
  <cp:lastPrinted>2019-02-21T11:35:00Z</cp:lastPrinted>
  <dcterms:modified xmlns:xsi="http://www.w3.org/2001/XMLSchema-instance" xsi:type="dcterms:W3CDTF">2019-02-21T14:23:00Z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(St-411-18-po obavijesti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