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1614" w14:paraId="ab61614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0D15DB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Financijske agencije, Regionalni centar Osijek, Podružnica Osijek, L. </w:t>
      </w:r>
      <w:proofErr w:type="spellStart"/>
      <w:r w:rsidRPr="00C66265">
        <w:t>Jagera</w:t>
      </w:r>
      <w:proofErr w:type="spellEnd"/>
      <w:r w:rsidRPr="00C66265">
        <w:t xml:space="preserve"> 3, OIB: 85821130368 za provedbu skraćenog stečajnog postupka nad dužnikom </w:t>
      </w:r>
      <w:r w:rsidR="000D15DB">
        <w:t>EKO-NATRON PAPIR jednostavno društvo s ograničenom odgovornošću za</w:t>
      </w:r>
      <w:r w:rsidR="005765B8">
        <w:t xml:space="preserve"> </w:t>
      </w:r>
      <w:r w:rsidR="000D15DB">
        <w:t>proizvodnju proizvoda od papira</w:t>
      </w:r>
      <w:r w:rsidRPr="00C66265">
        <w:t xml:space="preserve">, </w:t>
      </w:r>
      <w:r w:rsidR="000D15DB" w:rsidRPr="000D15DB">
        <w:t>Čepin</w:t>
      </w:r>
      <w:r w:rsidRPr="00C66265">
        <w:t xml:space="preserve">, </w:t>
      </w:r>
      <w:proofErr w:type="spellStart"/>
      <w:r w:rsidR="000D15DB" w:rsidRPr="000D15DB">
        <w:t>Zrinjske</w:t>
      </w:r>
      <w:proofErr w:type="spellEnd"/>
      <w:r w:rsidR="000D15DB" w:rsidRPr="000D15DB">
        <w:t xml:space="preserve"> gore 36</w:t>
      </w:r>
      <w:r w:rsidRPr="00C66265">
        <w:t xml:space="preserve">, MBS: </w:t>
      </w:r>
      <w:r w:rsidR="000D15DB" w:rsidRPr="000D15DB">
        <w:t>030134566</w:t>
      </w:r>
      <w:r w:rsidRPr="00C66265">
        <w:t xml:space="preserve">, OIB: </w:t>
      </w:r>
      <w:r w:rsidR="000D15DB" w:rsidRPr="000D15DB">
        <w:t>92080848244</w:t>
      </w:r>
      <w:r w:rsidRPr="00C66265">
        <w:t xml:space="preserve">, dana </w:t>
      </w:r>
      <w:r w:rsidR="000D15DB">
        <w:t>7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D72E03" w:rsidR="00D72E03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1D6B28">
        <w:t>EKO-NATRON PAPIR jednostavno društvo s ograničenom odgovornošću za proizvodnju proizvoda od papira</w:t>
      </w:r>
      <w:r w:rsidR="001D6B28" w:rsidRPr="00C66265">
        <w:t xml:space="preserve">, </w:t>
      </w:r>
      <w:r w:rsidR="001D6B28" w:rsidRPr="000D15DB">
        <w:t>Čepin</w:t>
      </w:r>
      <w:r w:rsidR="001D6B28" w:rsidRPr="00C66265">
        <w:t xml:space="preserve">, </w:t>
      </w:r>
      <w:proofErr w:type="spellStart"/>
      <w:r w:rsidR="001D6B28" w:rsidRPr="000D15DB">
        <w:t>Zrinjske</w:t>
      </w:r>
      <w:proofErr w:type="spellEnd"/>
      <w:r w:rsidR="001D6B28" w:rsidRPr="000D15DB">
        <w:t xml:space="preserve"> gore 36</w:t>
      </w:r>
      <w:r w:rsidR="001D6B28" w:rsidRPr="00C66265">
        <w:t xml:space="preserve">, MBS: </w:t>
      </w:r>
      <w:r w:rsidR="001D6B28" w:rsidRPr="000D15DB">
        <w:t>030134566</w:t>
      </w:r>
      <w:r w:rsidR="001D6B28" w:rsidRPr="00C66265">
        <w:t xml:space="preserve">, OIB: </w:t>
      </w:r>
      <w:r w:rsidR="001D6B28" w:rsidRPr="000D15DB">
        <w:t>92080848244</w:t>
      </w:r>
      <w:r w:rsidRPr="00C66265">
        <w:t>.</w:t>
      </w:r>
    </w:p>
    <w:p w:rsidRDefault="00D72E03" w:rsidP="00D72E03" w:rsidR="00D72E03">
      <w:pPr>
        <w:pStyle w:val="Odlomakpopisa"/>
        <w:ind w:left="2160"/>
        <w:jc w:val="both"/>
      </w:pPr>
    </w:p>
    <w:p w:rsidRDefault="001402BE" w:rsidP="001402BE" w:rsidR="001402BE" w:rsidRPr="00C736AD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C736AD">
        <w:t xml:space="preserve">Siniša </w:t>
      </w:r>
      <w:proofErr w:type="spellStart"/>
      <w:r w:rsidRPr="00C736AD">
        <w:t>Rajnović</w:t>
      </w:r>
      <w:proofErr w:type="spellEnd"/>
      <w:r w:rsidRPr="00C736AD">
        <w:t xml:space="preserve">, </w:t>
      </w:r>
      <w:proofErr w:type="spellStart"/>
      <w:r w:rsidRPr="00C736AD">
        <w:t>Milanovac</w:t>
      </w:r>
      <w:proofErr w:type="spellEnd"/>
      <w:r w:rsidRPr="00C736AD">
        <w:t>, Virovitica, Sv. Trojstva 87, OIB: 86217384445</w:t>
      </w:r>
      <w:r>
        <w:t>.</w:t>
      </w:r>
      <w:r w:rsidRPr="00C736AD">
        <w:tab/>
      </w:r>
    </w:p>
    <w:p w:rsidRDefault="00085ECC" w:rsidP="00D72E03" w:rsidR="00085ECC" w:rsidRPr="00C66265">
      <w:pPr>
        <w:pStyle w:val="Odlomakpopisa"/>
        <w:ind w:left="2160"/>
        <w:jc w:val="both"/>
      </w:pPr>
    </w:p>
    <w:p w:rsidRDefault="00085ECC" w:rsidP="004E1C96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D627CC">
        <w:t>EKO-NATRON PAPIR jednostavno društvo s ograničenom odgovornošću za proizvodnju proizvoda od papira</w:t>
      </w:r>
      <w:r w:rsidR="00D627CC" w:rsidRPr="00C66265">
        <w:t xml:space="preserve">, </w:t>
      </w:r>
      <w:r w:rsidR="00D627CC" w:rsidRPr="000D15DB">
        <w:t>Čepin</w:t>
      </w:r>
      <w:r w:rsidR="00D627CC" w:rsidRPr="00C66265">
        <w:t xml:space="preserve">, </w:t>
      </w:r>
      <w:proofErr w:type="spellStart"/>
      <w:r w:rsidR="00D627CC" w:rsidRPr="000D15DB">
        <w:t>Zrinjske</w:t>
      </w:r>
      <w:proofErr w:type="spellEnd"/>
      <w:r w:rsidR="00D627CC" w:rsidRPr="000D15DB">
        <w:t xml:space="preserve"> gore 36</w:t>
      </w:r>
      <w:r w:rsidR="00D627CC" w:rsidRPr="00C66265">
        <w:t xml:space="preserve">, MBS: </w:t>
      </w:r>
      <w:r w:rsidR="00D627CC" w:rsidRPr="000D15DB">
        <w:t>030134566</w:t>
      </w:r>
      <w:r w:rsidR="00D627CC" w:rsidRPr="00C66265">
        <w:t xml:space="preserve">, OIB: </w:t>
      </w:r>
      <w:r w:rsidR="00D627CC" w:rsidRPr="000D15DB">
        <w:t>92080848244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/>
          <w:bCs/>
          <w:sz w:val="24"/>
        </w:rPr>
      </w:pPr>
    </w:p>
    <w:p w:rsidRDefault="00085ECC" w:rsidP="00085ECC" w:rsidR="00085ECC" w:rsidRPr="00C66265">
      <w:pPr>
        <w:jc w:val="both"/>
      </w:pPr>
      <w:r w:rsidRPr="00C66265">
        <w:t xml:space="preserve">            Financijska agencija Regionalni centar Osijek, Podružnica Osijek, L. </w:t>
      </w:r>
      <w:proofErr w:type="spellStart"/>
      <w:r w:rsidRPr="00C66265">
        <w:t>Jagera</w:t>
      </w:r>
      <w:proofErr w:type="spellEnd"/>
      <w:r w:rsidRPr="00C66265">
        <w:t xml:space="preserve"> 3, OIB: 85821130368, podnijela je dana </w:t>
      </w:r>
      <w:r w:rsidR="002976DB">
        <w:t xml:space="preserve">28. </w:t>
      </w:r>
      <w:r w:rsidR="00AB529D">
        <w:t>studenog</w:t>
      </w:r>
      <w:r w:rsidR="00AB529D" w:rsidRPr="00C66265">
        <w:t xml:space="preserve"> </w:t>
      </w:r>
      <w:r w:rsidRPr="00C66265">
        <w:t xml:space="preserve">2016. godine ovom sudu zahtjev za provedbu skraćenog stečajnog postupka nad dužnikom </w:t>
      </w:r>
      <w:r w:rsidR="00AB529D">
        <w:t xml:space="preserve">EKO-NATRON PAPIR jednostavno društvo s ograničenom odgovornošću za proizvodnju proizvoda od papira, Čepin, </w:t>
      </w:r>
      <w:proofErr w:type="spellStart"/>
      <w:r w:rsidR="00AB529D">
        <w:t>Zrinjske</w:t>
      </w:r>
      <w:proofErr w:type="spellEnd"/>
      <w:r w:rsidR="00AB529D">
        <w:t xml:space="preserve"> gore 36, MBS: 030134566, OIB: 92080848244</w:t>
      </w:r>
      <w:r w:rsidRPr="00C66265">
        <w:t>.</w:t>
      </w:r>
    </w:p>
    <w:p w:rsidRDefault="00085ECC" w:rsidP="00085ECC" w:rsidR="00085ECC" w:rsidRPr="00C66265">
      <w:pPr>
        <w:jc w:val="both"/>
      </w:pPr>
    </w:p>
    <w:p w:rsidRDefault="00085ECC" w:rsidP="00715F4B" w:rsidR="00085ECC" w:rsidRPr="00C66265">
      <w:pPr>
        <w:pStyle w:val="Tijeloteksta"/>
        <w:rPr>
          <w:sz w:val="24"/>
        </w:rPr>
      </w:pPr>
    </w:p>
    <w:p w:rsidRDefault="00085ECC" w:rsidP="00706B56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t xml:space="preserve">Trgovački sud u Osijeku je dana </w:t>
      </w:r>
      <w:r w:rsidR="00715F4B">
        <w:rPr>
          <w:sz w:val="24"/>
        </w:rPr>
        <w:t>29. studenog</w:t>
      </w:r>
      <w:r w:rsidR="00706B56" w:rsidRPr="00C66265">
        <w:rPr>
          <w:sz w:val="24"/>
        </w:rPr>
        <w:t xml:space="preserve"> </w:t>
      </w:r>
      <w:r w:rsidRPr="00C66265">
        <w:rPr>
          <w:sz w:val="24"/>
        </w:rPr>
        <w:t>2016. godine objavio oglas na mrežnoj stranici e-Oglasna ploča sudova pod poslovnim brojem St-</w:t>
      </w:r>
      <w:r w:rsidR="006E111D">
        <w:rPr>
          <w:sz w:val="24"/>
        </w:rPr>
        <w:t>2880</w:t>
      </w:r>
      <w:r w:rsidRPr="00C66265">
        <w:rPr>
          <w:sz w:val="24"/>
        </w:rP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C66265">
        <w:rPr>
          <w:sz w:val="24"/>
        </w:rPr>
        <w:t>prokazni</w:t>
      </w:r>
      <w:proofErr w:type="spellEnd"/>
      <w:r w:rsidRPr="00C66265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6E111D">
        <w:rPr>
          <w:sz w:val="24"/>
        </w:rPr>
        <w:t>7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DA1" w:rsidR="00954DA1">
      <w:r>
        <w:separator/>
      </w:r>
    </w:p>
  </w:endnote>
  <w:endnote w:id="0" w:type="continuationSeparator">
    <w:p w:rsidRDefault="00954DA1" w:rsidR="00954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DA1" w:rsidR="00954DA1">
      <w:r>
        <w:separator/>
      </w:r>
    </w:p>
  </w:footnote>
  <w:footnote w:id="0" w:type="continuationSeparator">
    <w:p w:rsidRDefault="00954DA1" w:rsidR="00954D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28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880BD9">
      <w:t>7 St-2880/16-4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880BD9">
      <w:t>2880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5DB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2BE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6B28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76D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286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D80"/>
    <w:rsid w:val="005402F5"/>
    <w:rsid w:val="005408B2"/>
    <w:rsid w:val="00540DB9"/>
    <w:rsid w:val="005411A0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5B8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11D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5F4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BD9"/>
    <w:rsid w:val="00880DC7"/>
    <w:rsid w:val="00881463"/>
    <w:rsid w:val="008814C5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4DA1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29D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27CC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06CB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62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B62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62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2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2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62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B62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62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2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2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2880</izvorni_sadrzaj>
    <derivirana_varijabla naziv="DomainObject.Predmet.Broj_1">2880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St-2880/2016</izvorni_sadrzaj>
    <derivirana_varijabla naziv="DomainObject.Predmet.OznakaBroj_1">St-2880/2016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EKO-NATRON PAPIR jednostavno društvo s ograničenom odgovornošću za proizvodnju proizvoda od papira</izvorni_sadrzaj>
    <derivirana_varijabla naziv="DomainObject.Predmet.ProtustrankaFormated_1">  EKO-NATRON PAPIR jednostavno društvo s ograničenom odgovornošću za proizvodnju proizvoda od papira</derivirana_varijabla>
  </DomainObject.Predmet.ProtustrankaFormated>
  <DomainObject.Predmet.ProtustrankaFormatedOIB>
    <izvorni_sadrzaj>  EKO-NATRON PAPIR jednostavno društvo s ograničenom odgovornošću za proizvodnju proizvoda od papira, OIB 92080848244</izvorni_sadrzaj>
    <derivirana_varijabla naziv="DomainObject.Predmet.ProtustrankaFormatedOIB_1">  EKO-NATRON PAPIR jednostavno društvo s ograničenom odgovornošću za proizvodnju proizvoda od papira, OIB 92080848244</derivirana_varijabla>
  </DomainObject.Predmet.ProtustrankaFormatedOIB>
  <DomainObject.Predmet.ProtustrankaFormatedWithAdress>
    <izvorni_sadrzaj> EKO-NATRON PAPIR jednostavno društvo s ograničenom odgovornošću za proizvodnju proizvoda od papira, Zrinjske gore 36, 31431 Čepin</izvorni_sadrzaj>
    <derivirana_varijabla naziv="DomainObject.Predmet.ProtustrankaFormatedWithAdress_1"> EKO-NATRON PAPIR jednostavno društvo s ograničenom odgovornošću za proizvodnju proizvoda od papira, Zrinjske gore 36, 31431 Čepin</derivirana_varijabla>
  </DomainObject.Predmet.ProtustrankaFormatedWithAdress>
  <DomainObject.Predmet.ProtustrankaFormatedWithAdressOIB>
    <izvorni_sadrzaj> EKO-NATRON PAPIR jednostavno društvo s ograničenom odgovornošću za proizvodnju proizvoda od papira, OIB 92080848244, Zrinjske gore 36, 31431 Čepin</izvorni_sadrzaj>
    <derivirana_varijabla naziv="DomainObject.Predmet.ProtustrankaFormatedWithAdressOIB_1"> EKO-NATRON PAPIR jednostavno društvo s ograničenom odgovornošću za proizvodnju proizvoda od papira, OIB 92080848244, Zrinjske gore 36, 31431 Čepin</derivirana_varijabla>
  </DomainObject.Predmet.ProtustrankaFormatedWithAdressOIB>
  <DomainObject.Predmet.ProtustrankaWithAdress>
    <izvorni_sadrzaj>EKO-NATRON PAPIR jednostavno društvo s ograničenom odgovornošću za proizvodnju proizvoda od papira Zrinjske gore 36, 31431 Čepin</izvorni_sadrzaj>
    <derivirana_varijabla naziv="DomainObject.Predmet.ProtustrankaWithAdress_1">EKO-NATRON PAPIR jednostavno društvo s ograničenom odgovornošću za proizvodnju proizvoda od papira Zrinjske gore 36, 31431 Čepin</derivirana_varijabla>
  </DomainObject.Predmet.ProtustrankaWithAdress>
  <DomainObject.Predmet.ProtustrankaWithAdressOIB>
    <izvorni_sadrzaj>EKO-NATRON PAPIR jednostavno društvo s ograničenom odgovornošću za proizvodnju proizvoda od papira, OIB 92080848244, Zrinjske gore 36, 31431 Čepin</izvorni_sadrzaj>
    <derivirana_varijabla naziv="DomainObject.Predmet.ProtustrankaWithAdressOIB_1">EKO-NATRON PAPIR jednostavno društvo s ograničenom odgovornošću za proizvodnju proizvoda od papira, OIB 92080848244, Zrinjske gore 36, 31431 Čepin</derivirana_varijabla>
  </DomainObject.Predmet.ProtustrankaWithAdressOIB>
  <DomainObject.Predmet.ProtustrankaNazivFormated>
    <izvorni_sadrzaj>EKO-NATRON PAPIR jednostavno društvo s ograničenom odgovornošću za proizvodnju proizvoda od papira</izvorni_sadrzaj>
    <derivirana_varijabla naziv="DomainObject.Predmet.ProtustrankaNazivFormated_1">EKO-NATRON PAPIR jednostavno društvo s ograničenom odgovornošću za proizvodnju proizvoda od papira</derivirana_varijabla>
  </DomainObject.Predmet.ProtustrankaNazivFormated>
  <DomainObject.Predmet.ProtustrankaNazivFormatedOIB>
    <izvorni_sadrzaj>EKO-NATRON PAPIR jednostavno društvo s ograničenom odgovornošću za proizvodnju proizvoda od papira, OIB 92080848244</izvorni_sadrzaj>
    <derivirana_varijabla naziv="DomainObject.Predmet.ProtustrankaNazivFormatedOIB_1">EKO-NATRON PAPIR jednostavno društvo s ograničenom odgovornošću za proizvodnju proizvoda od papira, OIB 92080848244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EKO-NATRON PAPIR jednostavno društvo s ograničenom odgovornošću za proizvodnju proizvoda od papira</item>
    </izvorni_sadrzaj>
    <derivirana_varijabla naziv="DomainObject.Predmet.ProtuStrankaListFormated_1">
      <item>EKO-NATRON PAPIR jednostavno društvo s ograničenom odgovornošću za proizvodnju proizvoda od papira</item>
    </derivirana_varijabla>
  </DomainObject.Predmet.ProtuStrankaListFormated>
  <DomainObject.Predmet.ProtuStrankaListFormatedOIB>
    <izvorni_sadrzaj>
      <item>EKO-NATRON PAPIR jednostavno društvo s ograničenom odgovornošću za proizvodnju proizvoda od papira, OIB 92080848244</item>
    </izvorni_sadrzaj>
    <derivirana_varijabla naziv="DomainObject.Predmet.ProtuStrankaListFormatedOIB_1">
      <item>EKO-NATRON PAPIR jednostavno društvo s ograničenom odgovornošću za proizvodnju proizvoda od papira, OIB 92080848244</item>
    </derivirana_varijabla>
  </DomainObject.Predmet.ProtuStrankaListFormatedOIB>
  <DomainObject.Predmet.ProtuStrankaListFormatedWithAdress>
    <izvorni_sadrzaj>
      <item>EKO-NATRON PAPIR jednostavno društvo s ograničenom odgovornošću za proizvodnju proizvoda od papira, Zrinjske gore 36, 31431 Čepin</item>
    </izvorni_sadrzaj>
    <derivirana_varijabla naziv="DomainObject.Predmet.ProtuStrankaListFormatedWithAdress_1">
      <item>EKO-NATRON PAPIR jednostavno društvo s ograničenom odgovornošću za proizvodnju proizvoda od papira, Zrinjske gore 36, 31431 Čepin</item>
    </derivirana_varijabla>
  </DomainObject.Predmet.ProtuStrankaListFormatedWithAdress>
  <DomainObject.Predmet.ProtuStrankaListFormatedWithAdressOIB>
    <izvorni_sadrzaj>
      <item>EKO-NATRON PAPIR jednostavno društvo s ograničenom odgovornošću za proizvodnju proizvoda od papira, OIB 92080848244, Zrinjske gore 36, 31431 Čepin</item>
    </izvorni_sadrzaj>
    <derivirana_varijabla naziv="DomainObject.Predmet.ProtuStrankaListFormatedWithAdressOIB_1">
      <item>EKO-NATRON PAPIR jednostavno društvo s ograničenom odgovornošću za proizvodnju proizvoda od papira, OIB 92080848244, Zrinjske gore 36, 31431 Čepin</item>
    </derivirana_varijabla>
  </DomainObject.Predmet.ProtuStrankaListFormatedWithAdressOIB>
  <DomainObject.Predmet.ProtuStrankaListNazivFormated>
    <izvorni_sadrzaj>
      <item>EKO-NATRON PAPIR jednostavno društvo s ograničenom odgovornošću za proizvodnju proizvoda od papira</item>
    </izvorni_sadrzaj>
    <derivirana_varijabla naziv="DomainObject.Predmet.ProtuStrankaListNazivFormated_1">
      <item>EKO-NATRON PAPIR jednostavno društvo s ograničenom odgovornošću za proizvodnju proizvoda od papira</item>
    </derivirana_varijabla>
  </DomainObject.Predmet.ProtuStrankaListNazivFormated>
  <DomainObject.Predmet.ProtuStrankaListNazivFormatedOIB>
    <izvorni_sadrzaj>
      <item>EKO-NATRON PAPIR jednostavno društvo s ograničenom odgovornošću za proizvodnju proizvoda od papira, OIB 92080848244</item>
    </izvorni_sadrzaj>
    <derivirana_varijabla naziv="DomainObject.Predmet.ProtuStrankaListNazivFormatedOIB_1">
      <item>EKO-NATRON PAPIR jednostavno društvo s ograničenom odgovornošću za proizvodnju proizvoda od papira, OIB 92080848244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EKO-NATRON PAPIR jednostavno društvo s ograničenom odgovornošću za proizvodnju proizvoda od papira</izvorni_sadrzaj>
    <derivirana_varijabla naziv="DomainObject.Predmet.ProtustrankaIDrugi_1">EKO-NATRON PAPIR jednostavno društvo s ograničenom odgovornošću za proizvodnju proizvoda od papira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EKO-NATRON PAPIR jednostavno društvo s ograničenom odgovornošću za proizvodnju proizvoda od papira, OIB 92080848244, Zrinjske gore 36, 31431 Čepin</izvorni_sadrzaj>
    <derivirana_varijabla naziv="DomainObject.Predmet.ProtustrankaIDrugiAdressOIB_1">EKO-NATRON PAPIR jednostavno društvo s ograničenom odgovornošću za proizvodnju proizvoda od papira, OIB 92080848244, Zrinjske gore 36,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EKO-NATRON PAPIR jednostavno društvo s ograničenom odgovornošću za proizvodnju proizvoda od papira</item>
    </izvorni_sadrzaj>
    <derivirana_varijabla naziv="DomainObject.Predmet.SudioniciListNaziv_1">
      <item>FINA RC OSIJEK</item>
      <item>EKO-NATRON PAPIR jednostavno društvo s ograničenom odgovornošću za proizvodnju proizvoda od papira</item>
    </derivirana_varijabla>
  </DomainObject.Predmet.SudioniciListNaziv>
  <DomainObject.Predmet.SudioniciListAdressOIB>
    <izvorni_sadrzaj>
      <item>FINA RC OSIJEK, OIB 85821130368</item>
      <item>EKO-NATRON PAPIR jednostavno društvo s ograničenom odgovornošću za proizvodnju proizvoda od papira, OIB 92080848244, Zrinjske gore 36,31431 Čepin</item>
    </izvorni_sadrzaj>
    <derivirana_varijabla naziv="DomainObject.Predmet.SudioniciListAdressOIB_1">
      <item>FINA RC OSIJEK, OIB 85821130368</item>
      <item>EKO-NATRON PAPIR jednostavno društvo s ograničenom odgovornošću za proizvodnju proizvoda od papira, OIB 92080848244, Zrinjske gore 36,31431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92080848244</item>
    </izvorni_sadrzaj>
    <derivirana_varijabla naziv="DomainObject.Predmet.SudioniciListNazivOIB_1">
      <item>, OIB 85821130368</item>
      <item>, OIB 92080848244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AA33C-705C-4701-ADBE-AAB4C8303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460</properties:Words>
  <properties:Characters>2515</properties:Characters>
  <properties:Lines>155</properties:Lines>
  <properties:Paragraphs>28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2017-02-07T10:24:00Z</dcterms:modified>
  <cp:revision>403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