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650a" w14:paraId="e7f650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95D10" w:rsidRPr="001E3414">
        <w:rPr>
          <w:sz w:val="24"/>
          <w:szCs w:val="24"/>
          <w:lang w:eastAsia="en-US"/>
        </w:rPr>
        <w:t>SKIN-CRUMENA d.o.o. za trgovinu i usluge Draga Bašćanska, Draga Bašćanska 92/A  ( MBS 130024319 – OIB 24509034680 )</w:t>
      </w:r>
      <w:r w:rsidR="00495D1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495D10">
        <w:rPr>
          <w:color w:val="000000"/>
          <w:sz w:val="24"/>
          <w:szCs w:val="24"/>
        </w:rPr>
        <w:t>2.645,26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530429">
        <w:rPr>
          <w:color w:val="000000"/>
          <w:sz w:val="24"/>
          <w:szCs w:val="24"/>
        </w:rPr>
        <w:t>8</w:t>
      </w:r>
      <w:r w:rsidR="00495D10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530429">
        <w:rPr>
          <w:color w:val="000000"/>
          <w:sz w:val="24"/>
          <w:szCs w:val="24"/>
        </w:rPr>
        <w:t>8</w:t>
      </w:r>
      <w:r w:rsidR="00495D10">
        <w:rPr>
          <w:color w:val="000000"/>
          <w:sz w:val="24"/>
          <w:szCs w:val="24"/>
        </w:rPr>
        <w:t>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BEE" w:rsidP="00FF2B80" w:rsidR="00082BEE">
      <w:pPr>
        <w:spacing w:lineRule="auto" w:line="240" w:after="0"/>
      </w:pPr>
      <w:r>
        <w:separator/>
      </w:r>
    </w:p>
  </w:endnote>
  <w:endnote w:id="0" w:type="continuationSeparator">
    <w:p w:rsidRDefault="00082BEE" w:rsidP="00FF2B80" w:rsidR="00082B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BEE" w:rsidP="00FF2B80" w:rsidR="00082BEE">
      <w:pPr>
        <w:spacing w:lineRule="auto" w:line="240" w:after="0"/>
      </w:pPr>
      <w:r>
        <w:separator/>
      </w:r>
    </w:p>
  </w:footnote>
  <w:footnote w:id="0" w:type="continuationSeparator">
    <w:p w:rsidRDefault="00082BEE" w:rsidP="00FF2B80" w:rsidR="00082B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542B1">
      <w:rPr>
        <w:sz w:val="24"/>
        <w:szCs w:val="24"/>
      </w:rPr>
      <w:t>2</w:t>
    </w:r>
    <w:r w:rsidR="00530429">
      <w:rPr>
        <w:sz w:val="24"/>
        <w:szCs w:val="24"/>
      </w:rPr>
      <w:t>8</w:t>
    </w:r>
    <w:r w:rsidR="00495D10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082BE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0A7B"/>
    <w:rsid w:val="00074AB3"/>
    <w:rsid w:val="00074BEF"/>
    <w:rsid w:val="00082943"/>
    <w:rsid w:val="00082BEE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6782C"/>
    <w:rsid w:val="0047385F"/>
    <w:rsid w:val="00474213"/>
    <w:rsid w:val="0049259F"/>
    <w:rsid w:val="00492794"/>
    <w:rsid w:val="00495D10"/>
    <w:rsid w:val="004A2CCA"/>
    <w:rsid w:val="004D038D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25AB"/>
    <w:rsid w:val="005971DB"/>
    <w:rsid w:val="005A62BF"/>
    <w:rsid w:val="005B77B8"/>
    <w:rsid w:val="005C5485"/>
    <w:rsid w:val="005C7F73"/>
    <w:rsid w:val="005D6AF7"/>
    <w:rsid w:val="005E3337"/>
    <w:rsid w:val="0060071B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3A51"/>
    <w:rsid w:val="00795FB3"/>
    <w:rsid w:val="007A3103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A0489C"/>
    <w:rsid w:val="00A14056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65720"/>
    <w:rsid w:val="00B80884"/>
    <w:rsid w:val="00B919EC"/>
    <w:rsid w:val="00BA3EB5"/>
    <w:rsid w:val="00BB1DAF"/>
    <w:rsid w:val="00BB3517"/>
    <w:rsid w:val="00BC319F"/>
    <w:rsid w:val="00BD0DE3"/>
    <w:rsid w:val="00BD5811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7BFB"/>
    <w:rsid w:val="00F308B6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B3630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0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0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SKIN - CRUMENA d.o.o.</izvorni_sadrzaj>
    <derivirana_varijabla naziv="DomainObject.Predmet.ProtustrankaFormated_1">  SKIN - CRUMENA d.o.o.</derivirana_varijabla>
  </DomainObject.Predmet.ProtustrankaFormated>
  <DomainObject.Predmet.ProtustrankaFormatedOIB>
    <izvorni_sadrzaj>  SKIN - CRUMENA d.o.o., OIB 24509034680</izvorni_sadrzaj>
    <derivirana_varijabla naziv="DomainObject.Predmet.ProtustrankaFormatedOIB_1">  SKIN - CRUMENA d.o.o., OIB 24509034680</derivirana_varijabla>
  </DomainObject.Predmet.ProtustrankaFormatedOIB>
  <DomainObject.Predmet.ProtustrankaFormatedWithAdress>
    <izvorni_sadrzaj> SKIN - CRUMENA d.o.o., Draga Bašćanska 92a, 51522 Draga Bašćanska</izvorni_sadrzaj>
    <derivirana_varijabla naziv="DomainObject.Predmet.ProtustrankaFormatedWithAdress_1"> SKIN - CRUMENA d.o.o., Draga Bašćanska 92a, 51522 Draga Bašćanska</derivirana_varijabla>
  </DomainObject.Predmet.ProtustrankaFormatedWithAdress>
  <DomainObject.Predmet.ProtustrankaFormatedWithAdressOIB>
    <izvorni_sadrzaj> SKIN - CRUMENA d.o.o., OIB 24509034680, Draga Bašćanska 92a, 51522 Draga Bašćanska</izvorni_sadrzaj>
    <derivirana_varijabla naziv="DomainObject.Predmet.ProtustrankaFormatedWithAdressOIB_1"> SKIN - CRUMENA d.o.o., OIB 24509034680, Draga Bašćanska 92a, 51522 Draga Bašćanska</derivirana_varijabla>
  </DomainObject.Predmet.ProtustrankaFormatedWithAdressOIB>
  <DomainObject.Predmet.ProtustrankaWithAdress>
    <izvorni_sadrzaj>SKIN - CRUMENA d.o.o. Draga Bašćanska 92a, 51522 Draga Bašćanska</izvorni_sadrzaj>
    <derivirana_varijabla naziv="DomainObject.Predmet.ProtustrankaWithAdress_1">SKIN - CRUMENA d.o.o. Draga Bašćanska 92a, 51522 Draga Bašćanska</derivirana_varijabla>
  </DomainObject.Predmet.ProtustrankaWithAdress>
  <DomainObject.Predmet.ProtustrankaWithAdressOIB>
    <izvorni_sadrzaj>SKIN - CRUMENA d.o.o., OIB 24509034680, Draga Bašćanska 92a, 51522 Draga Bašćanska</izvorni_sadrzaj>
    <derivirana_varijabla naziv="DomainObject.Predmet.ProtustrankaWithAdressOIB_1">SKIN - CRUMENA d.o.o., OIB 24509034680, Draga Bašćanska 92a, 51522 Draga Bašćanska</derivirana_varijabla>
  </DomainObject.Predmet.ProtustrankaWithAdressOIB>
  <DomainObject.Predmet.ProtustrankaNazivFormated>
    <izvorni_sadrzaj>SKIN - CRUMENA d.o.o.</izvorni_sadrzaj>
    <derivirana_varijabla naziv="DomainObject.Predmet.ProtustrankaNazivFormated_1">SKIN - CRUMENA d.o.o.</derivirana_varijabla>
  </DomainObject.Predmet.ProtustrankaNazivFormated>
  <DomainObject.Predmet.ProtustrankaNazivFormatedOIB>
    <izvorni_sadrzaj>SKIN - CRUMENA d.o.o., OIB 24509034680</izvorni_sadrzaj>
    <derivirana_varijabla naziv="DomainObject.Predmet.ProtustrankaNazivFormatedOIB_1">SKIN - CRUMENA d.o.o., OIB 24509034680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SKIN - CRUMENA d.o.o.</item>
    </izvorni_sadrzaj>
    <derivirana_varijabla naziv="DomainObject.Predmet.ProtuStrankaListFormated_1">
      <item>SKIN - CRUMENA d.o.o.</item>
    </derivirana_varijabla>
  </DomainObject.Predmet.ProtuStrankaListFormated>
  <DomainObject.Predmet.ProtuStrankaListFormatedOIB>
    <izvorni_sadrzaj>
      <item>SKIN - CRUMENA d.o.o., OIB 24509034680</item>
    </izvorni_sadrzaj>
    <derivirana_varijabla naziv="DomainObject.Predmet.ProtuStrankaListFormatedOIB_1">
      <item>SKIN - CRUMENA d.o.o., OIB 24509034680</item>
    </derivirana_varijabla>
  </DomainObject.Predmet.ProtuStrankaListFormatedOIB>
  <DomainObject.Predmet.ProtuStrankaListFormatedWithAdress>
    <izvorni_sadrzaj>
      <item>SKIN - CRUMENA d.o.o., Draga Bašćanska 92a, 51522 Draga Bašćanska</item>
    </izvorni_sadrzaj>
    <derivirana_varijabla naziv="DomainObject.Predmet.ProtuStrankaListFormatedWithAdress_1">
      <item>SKIN - CRUMENA d.o.o., Draga Bašćanska 92a, 51522 Draga Bašćanska</item>
    </derivirana_varijabla>
  </DomainObject.Predmet.ProtuStrankaListFormatedWithAdress>
  <DomainObject.Predmet.ProtuStrankaListFormatedWithAdressOIB>
    <izvorni_sadrzaj>
      <item>SKIN - CRUMENA d.o.o., OIB 24509034680, Draga Bašćanska 92a, 51522 Draga Bašćanska</item>
    </izvorni_sadrzaj>
    <derivirana_varijabla naziv="DomainObject.Predmet.ProtuStrankaListFormatedWithAdressOIB_1">
      <item>SKIN - CRUMENA d.o.o., OIB 24509034680, Draga Bašćanska 92a, 51522 Draga Bašćanska</item>
    </derivirana_varijabla>
  </DomainObject.Predmet.ProtuStrankaListFormatedWithAdressOIB>
  <DomainObject.Predmet.ProtuStrankaListNazivFormated>
    <izvorni_sadrzaj>
      <item>SKIN - CRUMENA d.o.o.</item>
    </izvorni_sadrzaj>
    <derivirana_varijabla naziv="DomainObject.Predmet.ProtuStrankaListNazivFormated_1">
      <item>SKIN - CRUMENA d.o.o.</item>
    </derivirana_varijabla>
  </DomainObject.Predmet.ProtuStrankaListNazivFormated>
  <DomainObject.Predmet.ProtuStrankaListNazivFormatedOIB>
    <izvorni_sadrzaj>
      <item>SKIN - CRUMENA d.o.o., OIB 24509034680</item>
    </izvorni_sadrzaj>
    <derivirana_varijabla naziv="DomainObject.Predmet.ProtuStrankaListNazivFormatedOIB_1">
      <item>SKIN - CRUMENA d.o.o., OIB 24509034680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SKIN - CRUMENA d.o.o.</izvorni_sadrzaj>
    <derivirana_varijabla naziv="DomainObject.Predmet.ProtustrankaIDrugi_1">SKIN - CRUMENA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SKIN - CRUMENA d.o.o., OIB 24509034680, Draga Bašćanska 92a, 51522 Draga Bašćanska</izvorni_sadrzaj>
    <derivirana_varijabla naziv="DomainObject.Predmet.ProtustrankaIDrugiAdressOIB_1">SKIN - CRUMENA d.o.o., OIB 24509034680, Draga Bašćanska 92a, 51522 Draga Bašćanska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SKIN - CRUMENA d.o.o.</item>
    </izvorni_sadrzaj>
    <derivirana_varijabla naziv="DomainObject.Predmet.SudioniciListNaziv_1">
      <item>FINA Rijeka</item>
      <item>SKIN - CRUMENA d.o.o.</item>
    </derivirana_varijabla>
  </DomainObject.Predmet.SudioniciListNaziv>
  <DomainObject.Predmet.SudioniciListAdressOIB>
    <izvorni_sadrzaj>
      <item>FINA Rijeka, OIB 85821130368, F. Kurelca 8,51000 Rijeka</item>
      <item>SKIN - CRUMENA d.o.o., OIB 24509034680, Draga Bašćanska 92a,51522 Draga Bašćanska</item>
    </izvorni_sadrzaj>
    <derivirana_varijabla naziv="DomainObject.Predmet.SudioniciListAdressOIB_1">
      <item>FINA Rijeka, OIB 85821130368, F. Kurelca 8,51000 Rijeka</item>
      <item>SKIN - CRUMENA d.o.o., OIB 24509034680, Draga Bašćanska 92a,51522 Draga Bašćanska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24509034680</item>
    </izvorni_sadrzaj>
    <derivirana_varijabla naziv="DomainObject.Predmet.SudioniciListNazivOIB_1">
      <item>, OIB 85821130368</item>
      <item>, OIB 24509034680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2FDFE-D4BE-4DAF-A8DC-61F095F89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2016-03-10T13:01:00Z</dcterms:created>
  <dc:creator>Vera Jelenović</dc:creator>
  <cp:lastModifiedBy>Tanja Fidel</cp:lastModifiedBy>
  <dcterms:modified xmlns:xsi="http://www.w3.org/2001/XMLSchema-instance" xsi:type="dcterms:W3CDTF">2016-03-11T08:31:00Z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