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b3f9" w14:paraId="dcdb3f9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E022E9">
      <w:pPr>
        <w:rPr>
          <w:b/>
          <w:bCs/>
        </w:rPr>
      </w:pPr>
      <w:r>
        <w:rPr>
          <w:b/>
          <w:bCs/>
        </w:rPr>
        <w:t>Dr. Franje Tuđmana 35</w:t>
      </w:r>
      <w:r w:rsidR="00281BC7" w:rsidRPr="00E022E9">
        <w:rPr>
          <w:b/>
          <w:bCs/>
        </w:rPr>
        <w:tab/>
      </w:r>
    </w:p>
    <w:p w:rsidRDefault="00E022E9" w:rsidP="00281BC7" w:rsidR="00E022E9">
      <w:pPr>
        <w:rPr>
          <w:b/>
          <w:bCs/>
        </w:rPr>
      </w:pPr>
    </w:p>
    <w:p w:rsidRDefault="00C63971" w:rsidP="00281BC7" w:rsidR="00C63971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777515" w:rsidR="00B105A9" w:rsidRPr="00A524FA">
      <w:pPr>
        <w:ind w:firstLine="708"/>
        <w:jc w:val="both"/>
      </w:pPr>
      <w:r w:rsidRPr="00570832">
        <w:rPr>
          <w:rFonts w:cstheme="majorBidi" w:hAnsiTheme="majorBidi" w:asciiTheme="majorBidi"/>
        </w:rPr>
        <w:t xml:space="preserve">Trgovački sud u Zadru OIB:39670464653, po sutkinji Ani Markač, </w:t>
      </w:r>
      <w:r w:rsidR="00777515">
        <w:rPr>
          <w:rFonts w:cstheme="majorBidi" w:hAnsiTheme="majorBidi" w:asciiTheme="majorBidi"/>
        </w:rPr>
        <w:t xml:space="preserve">povodom prijedloga Financijske agencije za otvaranje stečajnog postupka nad </w:t>
      </w:r>
      <w:r w:rsidR="00B105A9" w:rsidRPr="00A524FA">
        <w:t>dužnik</w:t>
      </w:r>
      <w:r w:rsidR="00B105A9">
        <w:t xml:space="preserve">om </w:t>
      </w:r>
      <w:r w:rsidR="00276300">
        <w:t>ZADAR VAL d.o.o</w:t>
      </w:r>
      <w:r w:rsidR="00777515">
        <w:t>. Zadar, Vlahe Paljetka 2, OIB:</w:t>
      </w:r>
      <w:r w:rsidR="00276300">
        <w:t>14089632209, 14</w:t>
      </w:r>
      <w:r w:rsidR="00B105A9">
        <w:t>. travnja 2016</w:t>
      </w:r>
      <w:r w:rsidR="00B105A9" w:rsidRPr="00A524FA">
        <w:t>.,</w:t>
      </w:r>
    </w:p>
    <w:p w:rsidRDefault="00281BC7" w:rsidP="00B105A9" w:rsidR="00281BC7" w:rsidRPr="00EF7C9A">
      <w:pPr>
        <w:pStyle w:val="Tijeloteksta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77515" w:rsidP="00777515" w:rsidR="00777515" w:rsidRPr="001C5505">
      <w:pPr>
        <w:pStyle w:val="Odlomakpopisa"/>
        <w:ind w:left="0"/>
        <w:jc w:val="both"/>
      </w:pPr>
      <w:r>
        <w:t>I.</w:t>
      </w:r>
      <w:r>
        <w:tab/>
      </w:r>
      <w:r w:rsidR="00B105A9" w:rsidRPr="00A524FA">
        <w:t xml:space="preserve">Pozivaju se </w:t>
      </w:r>
      <w:r w:rsidR="003C0BEC">
        <w:t xml:space="preserve">osobe koje imaju pravni interes za provedbom stečajnog postupka nad </w:t>
      </w:r>
      <w:r w:rsidR="00B105A9" w:rsidRPr="00A524FA">
        <w:t>dužnik</w:t>
      </w:r>
      <w:r w:rsidR="003C0BEC">
        <w:t>om</w:t>
      </w:r>
      <w:r>
        <w:t xml:space="preserve"> </w:t>
      </w:r>
      <w:r w:rsidR="00276300">
        <w:t>ZADAR VAL d.o.o. Zadar, Vlahe Paljetka 2, OIB: 14089632209</w:t>
      </w:r>
      <w:r w:rsidR="00B105A9">
        <w:t xml:space="preserve">, </w:t>
      </w:r>
      <w:r w:rsidRPr="001C5505">
        <w:t xml:space="preserve">da u roku od </w:t>
      </w:r>
      <w:r>
        <w:t>15</w:t>
      </w:r>
      <w:r w:rsidRPr="001C5505">
        <w:t xml:space="preserve"> dana od isteka osmog dana od objave ovog rješenja </w:t>
      </w:r>
      <w:r>
        <w:t>na e-oglasnoj ploči suda</w:t>
      </w:r>
      <w:r w:rsidRPr="001C5505">
        <w:t xml:space="preserve"> solidarno predujme iznos od </w:t>
      </w:r>
      <w:r>
        <w:t>12.500,00</w:t>
      </w:r>
      <w:r w:rsidRPr="001C5505">
        <w:t xml:space="preserve"> kuna potreban za pokriće troškova vođenja stečajnog postupka nad ovim dužnikom. </w:t>
      </w:r>
    </w:p>
    <w:p w:rsidRDefault="009149BF" w:rsidP="00777515" w:rsidR="009149BF" w:rsidRPr="001C5505">
      <w:pPr>
        <w:jc w:val="both"/>
      </w:pPr>
    </w:p>
    <w:p w:rsidRDefault="009149BF" w:rsidP="00276300" w:rsidR="009149BF" w:rsidRPr="00A524FA">
      <w:pPr>
        <w:jc w:val="both"/>
      </w:pPr>
      <w:r>
        <w:t>II.</w:t>
      </w:r>
      <w:r>
        <w:tab/>
      </w:r>
      <w:r w:rsidRPr="00FA3260">
        <w:t xml:space="preserve">Uplata se ima izvršiti na depozitni račun ovog suda na broj: IBAN: HR43 2390 0011 3000 0085 7 s pozivom na broj odobrenja </w:t>
      </w:r>
      <w:r w:rsidRPr="00A524FA">
        <w:t>05 221-</w:t>
      </w:r>
      <w:r w:rsidR="00276300">
        <w:t>444</w:t>
      </w:r>
      <w:r w:rsidRPr="00A524FA">
        <w:t>-</w:t>
      </w:r>
      <w:r>
        <w:t>20</w:t>
      </w:r>
      <w:r w:rsidRPr="00A524FA">
        <w:t>1</w:t>
      </w:r>
      <w:r w:rsidR="00276300">
        <w:t>5</w:t>
      </w:r>
      <w:r w:rsidRPr="00A524FA">
        <w:t>.</w:t>
      </w:r>
    </w:p>
    <w:p w:rsidRDefault="009149BF" w:rsidP="009149BF" w:rsidR="009149BF" w:rsidRPr="00A524FA">
      <w:pPr>
        <w:jc w:val="both"/>
      </w:pPr>
    </w:p>
    <w:p w:rsidRDefault="009149BF" w:rsidP="00777515" w:rsidR="009149BF">
      <w:pPr>
        <w:jc w:val="both"/>
      </w:pPr>
      <w:r>
        <w:t>III.</w:t>
      </w:r>
      <w:r>
        <w:tab/>
      </w:r>
      <w:r w:rsidRPr="00FA3260">
        <w:t xml:space="preserve">Ukoliko </w:t>
      </w:r>
      <w:r w:rsidR="003C0BEC">
        <w:t xml:space="preserve">zainteresirane osobe </w:t>
      </w:r>
      <w:r w:rsidRPr="00FA3260">
        <w:t>ne postup</w:t>
      </w:r>
      <w:r w:rsidR="003C0BEC">
        <w:t>e</w:t>
      </w:r>
      <w:r w:rsidRPr="00FA3260">
        <w:t xml:space="preserve"> po nalogu suda iz točke </w:t>
      </w:r>
      <w:r w:rsidR="00777515">
        <w:t>II</w:t>
      </w:r>
      <w:r w:rsidRPr="00FA3260">
        <w:t xml:space="preserve">. donijet će se rješenje o </w:t>
      </w:r>
      <w:r>
        <w:t>otvaranju</w:t>
      </w:r>
      <w:r w:rsidRPr="00FA3260">
        <w:t xml:space="preserve"> i zaključenju stečajnog postupka. </w:t>
      </w:r>
    </w:p>
    <w:p w:rsidRDefault="009149BF" w:rsidP="009149BF" w:rsidR="009149BF">
      <w:pPr>
        <w:jc w:val="both"/>
      </w:pPr>
    </w:p>
    <w:p w:rsidRDefault="009149BF" w:rsidP="009149BF" w:rsidR="009149BF" w:rsidRPr="00FA3260">
      <w:pPr>
        <w:jc w:val="both"/>
      </w:pPr>
    </w:p>
    <w:p w:rsidRDefault="00B105A9" w:rsidP="00B105A9" w:rsidR="00B105A9" w:rsidRPr="00A524FA">
      <w:pPr>
        <w:jc w:val="center"/>
      </w:pPr>
      <w:r w:rsidRPr="00A524FA">
        <w:t>Obrazloženje</w:t>
      </w:r>
    </w:p>
    <w:p w:rsidRDefault="00B105A9" w:rsidP="00B105A9" w:rsidR="00B105A9"/>
    <w:p w:rsidRDefault="00B105A9" w:rsidP="00777515" w:rsidR="003C0BEC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</w:t>
      </w:r>
      <w:r w:rsidR="00777515">
        <w:t xml:space="preserve">Željko Vrkić </w:t>
      </w:r>
      <w:r>
        <w:t>koji</w:t>
      </w:r>
      <w:r w:rsidRPr="00A524FA">
        <w:t xml:space="preserve"> je imenovan</w:t>
      </w:r>
      <w:r>
        <w:t xml:space="preserve"> u ovom postupku utvrdio</w:t>
      </w:r>
      <w:r w:rsidR="00777515">
        <w:t xml:space="preserve"> je da je </w:t>
      </w:r>
      <w:r w:rsidRPr="00A524FA">
        <w:t xml:space="preserve">dužnik </w:t>
      </w:r>
      <w:r w:rsidR="00777515">
        <w:t>trgovačko društvo ZADAR VAL d.o.o. Zadar</w:t>
      </w:r>
      <w:r w:rsidR="00777515" w:rsidRPr="00777515">
        <w:t xml:space="preserve"> </w:t>
      </w:r>
      <w:r w:rsidR="00777515">
        <w:t>prezadužen</w:t>
      </w:r>
      <w:r w:rsidR="003C0BEC">
        <w:t xml:space="preserve">, s obzirom da mu iznos obveza višestruko premašuje vrijednost raspoložive imovine aktive kao i da je </w:t>
      </w:r>
      <w:r w:rsidR="00777515">
        <w:t xml:space="preserve">dužnik </w:t>
      </w:r>
      <w:r w:rsidR="003C0BEC">
        <w:t xml:space="preserve"> nesposoban za plaćanje jer da je u neprekidnoj blokadi od 22. svibnja 2015. Isti je nadalje procijenio da bi u vođenje stečajnog postupka samo u razdoblju do očekivanog održavanja izvještajnog ročišta, na kojem bi vjerovnici odlučili o daljnjem tijeku postupka nužno rezultiralo slijedećim troškovima stečajnog postupka i</w:t>
      </w:r>
      <w:r w:rsidR="00777515">
        <w:t xml:space="preserve"> ostalim obvezama stečajne mase i to</w:t>
      </w:r>
      <w:r w:rsidR="003C0BEC">
        <w:t xml:space="preserve">: ime nagrade privremenog stečajnog upravitelja (bruto bez PDV-a) iznos od 6.000,00 kn, na ime zbrinjavanja dokumentacije 3.000,00  kn, na ime usluga knjigovodstva iznos od 2.500,00 kn na ime administrativnih taksi i pristojbi 500,00 kn te ostali troškovi u iznosu od 500,00 kn dakle ukupno 12.500,00 kn. </w:t>
      </w:r>
    </w:p>
    <w:p w:rsidRDefault="003C0BEC" w:rsidP="00FE1847" w:rsidR="00C63971">
      <w:pPr>
        <w:jc w:val="both"/>
      </w:pPr>
      <w:r>
        <w:tab/>
        <w:t xml:space="preserve">Budući da je imovina dužnika neznatne vrijednosti, a njenu vrijednost da višestruko premašuje iznos dužnikovih obveza to je isti predložio sudu da postupi sukladno odredbama čl. 132. Stečajnog zakona. </w:t>
      </w:r>
    </w:p>
    <w:p w:rsidRDefault="009149BF" w:rsidP="00777515" w:rsidR="003C0BEC">
      <w:pPr>
        <w:ind w:firstLine="708"/>
        <w:jc w:val="both"/>
      </w:pPr>
      <w:r w:rsidRPr="00D019D4">
        <w:t xml:space="preserve">Člankom </w:t>
      </w:r>
      <w:r w:rsidRPr="005838C3">
        <w:t xml:space="preserve">132. st. 1. </w:t>
      </w:r>
      <w:r w:rsidRPr="00D019D4">
        <w:t>S</w:t>
      </w:r>
      <w:r w:rsidR="00777515">
        <w:t>tečajnog zakona (Narodne novine broj 71/15, nadalje SZ)</w:t>
      </w:r>
      <w:r w:rsidRPr="00D019D4">
        <w:t xml:space="preserve"> propisano da </w:t>
      </w:r>
      <w:r w:rsidR="003C0BEC">
        <w:t xml:space="preserve">ako prije otvaranja stečajnog postupka sud utvrdi da imovina dužnika koja bi ušla u stečajnu masu nije dovoljna ni za namirenje troškova tog postupka </w:t>
      </w:r>
      <w:r w:rsidR="00777515">
        <w:t>ili j</w:t>
      </w:r>
      <w:r w:rsidR="003C0BEC">
        <w:t xml:space="preserve">e neznatne </w:t>
      </w:r>
      <w:r w:rsidR="003C0BEC">
        <w:lastRenderedPageBreak/>
        <w:t xml:space="preserve">vrijednosti, rješenjem će pozvati osobe koje imaju pravni interes za provedbom stečajnog postupka da u roku od 15 dana uplate predujam za namirenje troškova prethodnog </w:t>
      </w:r>
      <w:r w:rsidR="00FE1847">
        <w:t>i otvorenoga stečajnog postupka.</w:t>
      </w:r>
    </w:p>
    <w:p w:rsidRDefault="00FE1847" w:rsidP="003C0BEC" w:rsidR="00FE1847">
      <w:pPr>
        <w:ind w:firstLine="708"/>
        <w:jc w:val="both"/>
      </w:pPr>
      <w:r>
        <w:t>U konkretnom slučaju stečajni upravitelj procijenio je da bi se radilo o troškovima od 12.500,00 kn i to samo u razdoblju do očekivanog održavanja izvještajnog ročišta.</w:t>
      </w:r>
    </w:p>
    <w:p w:rsidRDefault="00FE1847" w:rsidP="00777515" w:rsidR="00FE1847">
      <w:pPr>
        <w:ind w:firstLine="708"/>
        <w:jc w:val="both"/>
      </w:pPr>
      <w:r>
        <w:t>Nadalje</w:t>
      </w:r>
      <w:r w:rsidR="00777515">
        <w:t>,</w:t>
      </w:r>
      <w:r>
        <w:t xml:space="preserve"> člankom 132. st. 2. SZ-a propisano je da ako osobe iz stavka 1. istog članka citiranog </w:t>
      </w:r>
      <w:r w:rsidR="00777515">
        <w:t>Z</w:t>
      </w:r>
      <w:r>
        <w:t xml:space="preserve">akona ne predujme zatraženi iznos, sud će donijeti rješenje o otvaranju i zaključenju stečajnog postupka. </w:t>
      </w:r>
    </w:p>
    <w:p w:rsidRDefault="009149BF" w:rsidP="00FE1847" w:rsidR="00C63971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</w:t>
      </w:r>
      <w:r w:rsidR="00FE1847">
        <w:t xml:space="preserve">i st. 2. </w:t>
      </w:r>
      <w:r w:rsidRPr="00D019D4">
        <w:t>S</w:t>
      </w:r>
      <w:r w:rsidR="00C63971">
        <w:t>Z</w:t>
      </w:r>
      <w:r w:rsidRPr="00D019D4">
        <w:t xml:space="preserve"> </w:t>
      </w:r>
      <w:r w:rsidR="00FE1847">
        <w:t>odlučeno kao u izreci ovog rješenja</w:t>
      </w:r>
      <w:r w:rsidRPr="00D019D4">
        <w:t>.</w:t>
      </w:r>
    </w:p>
    <w:p w:rsidRDefault="009149BF" w:rsidP="00C63971" w:rsidR="009149BF">
      <w:pPr>
        <w:ind w:firstLine="708"/>
        <w:jc w:val="both"/>
      </w:pPr>
      <w:r w:rsidRPr="00D019D4">
        <w:t xml:space="preserve"> </w:t>
      </w:r>
    </w:p>
    <w:p w:rsidRDefault="008F3AD6" w:rsidP="009D7950" w:rsidR="008F03DE" w:rsidRPr="00EF7C9A">
      <w:pPr>
        <w:jc w:val="center"/>
      </w:pPr>
      <w:r w:rsidRPr="00EF7C9A">
        <w:t>U Zadru</w:t>
      </w:r>
      <w:r w:rsidR="003C0BEC">
        <w:t xml:space="preserve"> 14</w:t>
      </w:r>
      <w:r w:rsidR="004E7E9B">
        <w:t xml:space="preserve">. </w:t>
      </w:r>
      <w:r w:rsidR="00B105A9">
        <w:t xml:space="preserve">travnja </w:t>
      </w:r>
      <w:r w:rsidR="004E7E9B">
        <w:t xml:space="preserve">2016. </w:t>
      </w:r>
    </w:p>
    <w:p w:rsidRDefault="0055636D" w:rsidP="0055636D" w:rsidR="0055636D">
      <w:pPr>
        <w:jc w:val="both"/>
      </w:pPr>
    </w:p>
    <w:p w:rsidRDefault="00FE1847" w:rsidP="0055636D" w:rsidR="00FE1847">
      <w:pPr>
        <w:jc w:val="both"/>
      </w:pPr>
    </w:p>
    <w:p w:rsidRDefault="00FE1847" w:rsidP="0055636D" w:rsidR="00FE1847">
      <w:pPr>
        <w:jc w:val="both"/>
      </w:pPr>
    </w:p>
    <w:p w:rsidRDefault="003E7B35" w:rsidP="003E7B35" w:rsidR="004E7E9B">
      <w:r>
        <w:t xml:space="preserve">Za točnost otpravka – ovlaštena službenica </w:t>
      </w:r>
      <w:r w:rsidR="007239D9">
        <w:t xml:space="preserve">     </w:t>
      </w:r>
      <w:r>
        <w:t xml:space="preserve">                                                              </w:t>
      </w:r>
      <w:r w:rsidR="004E7E9B">
        <w:t>Sutkinja</w:t>
      </w:r>
    </w:p>
    <w:p w:rsidRDefault="003E7B35" w:rsidP="003E7B35" w:rsidR="009068CC">
      <w:r>
        <w:t>Merlina Klišmanić</w:t>
      </w:r>
      <w:r w:rsidR="007239D9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7239D9">
        <w:t xml:space="preserve">     </w:t>
      </w:r>
      <w:r w:rsidR="004E7E9B">
        <w:t>Ana Markač</w:t>
      </w:r>
      <w:r>
        <w:t>, v.r.</w:t>
      </w:r>
    </w:p>
    <w:p w:rsidRDefault="00C63971" w:rsidP="00C63971" w:rsidR="00C63971" w:rsidRPr="00D019D4"/>
    <w:p w:rsidRDefault="006439D9" w:rsidP="00C63971" w:rsidR="006439D9"/>
    <w:p w:rsidRDefault="006439D9" w:rsidP="00C63971" w:rsidR="00C63971" w:rsidRPr="00B32CC5">
      <w:r w:rsidRPr="00B32CC5">
        <w:t xml:space="preserve">POUKA O PRAVNOM LIJEKU: </w:t>
      </w:r>
    </w:p>
    <w:p w:rsidRDefault="00C63971" w:rsidP="003C0BEC" w:rsidR="00C63971" w:rsidRPr="00D019D4">
      <w:pPr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</w:t>
      </w:r>
      <w:r>
        <w:t xml:space="preserve">Republike Hrvatske </w:t>
      </w:r>
      <w:r w:rsidRPr="00D019D4">
        <w:t>putem ovog suda</w:t>
      </w:r>
      <w:r>
        <w:t>,</w:t>
      </w:r>
      <w:r w:rsidRPr="00D019D4">
        <w:t xml:space="preserve"> u roku od 8 </w:t>
      </w:r>
      <w:r>
        <w:t xml:space="preserve">(osam) </w:t>
      </w:r>
      <w:r w:rsidRPr="00D019D4">
        <w:t xml:space="preserve">dana od isteka osmog dana od objave ovog rješenja </w:t>
      </w:r>
      <w:r>
        <w:t xml:space="preserve">na e-oglasnoj ploči suda u 2 (dva) istovjetna primjeraka. </w:t>
      </w:r>
    </w:p>
    <w:p w:rsidRDefault="00C63971" w:rsidP="00C63971" w:rsidR="00C63971"/>
    <w:p w:rsidRDefault="003C0BEC" w:rsidP="00C63971" w:rsidR="003C0BEC"/>
    <w:p w:rsidRDefault="00FE1847" w:rsidP="00C63971" w:rsidR="00FE1847" w:rsidRPr="00D019D4"/>
    <w:p w:rsidRDefault="00C63971" w:rsidP="00C63971" w:rsidR="00C63971" w:rsidRPr="00D019D4">
      <w:r w:rsidRPr="00D019D4">
        <w:t xml:space="preserve">Dostaviti: </w:t>
      </w:r>
    </w:p>
    <w:p w:rsidRDefault="00C63971" w:rsidP="003C0BEC" w:rsidR="00C63971" w:rsidRPr="00D019D4">
      <w:r w:rsidRPr="00D019D4">
        <w:t>-</w:t>
      </w:r>
      <w:r>
        <w:t xml:space="preserve"> privremenom </w:t>
      </w:r>
      <w:r w:rsidRPr="00D019D4">
        <w:t>stečajnom upravitelju</w:t>
      </w:r>
      <w:r>
        <w:t xml:space="preserve"> </w:t>
      </w:r>
      <w:r w:rsidR="003C0BEC">
        <w:t>Željku Vrkiću</w:t>
      </w:r>
      <w:r>
        <w:t>, Zadar</w:t>
      </w:r>
    </w:p>
    <w:p w:rsidRDefault="00C63971" w:rsidP="00C63971" w:rsidR="00C63971" w:rsidRPr="00D019D4">
      <w:r w:rsidRPr="00D019D4">
        <w:t>-</w:t>
      </w:r>
      <w:r>
        <w:t xml:space="preserve"> e-</w:t>
      </w:r>
      <w:r w:rsidRPr="00D019D4">
        <w:t>oglasna ploča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u spis</w:t>
      </w:r>
    </w:p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FA3260">
      <w:pPr>
        <w:jc w:val="both"/>
      </w:pPr>
    </w:p>
    <w:p w:rsidRDefault="00842CEB" w:rsidP="00B105A9" w:rsidR="00842CEB" w:rsidRPr="00EF7C9A"/>
    <w:sectPr w:rsidSect="00FE1847" w:rsidR="00842CEB" w:rsidRPr="00EF7C9A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FE1847" w:rsidR="009C0FF2" w:rsidRPr="00EF7C9A">
        <w:pPr>
          <w:pStyle w:val="Zaglavlje"/>
          <w:jc w:val="right"/>
        </w:pPr>
        <w:r>
          <w:tab/>
        </w:r>
        <w:r>
          <w:tab/>
        </w:r>
        <w:r w:rsidR="00FE1847">
          <w:t>Poslovni broj: 2 St-444/15-31</w:t>
        </w:r>
      </w:p>
      <w:p w:rsidRDefault="00C41683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D7950" w:rsidR="00E022E9">
    <w:pPr>
      <w:pStyle w:val="Zaglavlje"/>
      <w:jc w:val="right"/>
    </w:pPr>
    <w:r>
      <w:t>Poslovni broj: 2 St-</w:t>
    </w:r>
    <w:r w:rsidR="00667560">
      <w:t>444/15-31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C0BEC"/>
    <w:rsid w:val="003C6DA5"/>
    <w:rsid w:val="003E7B3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67560"/>
    <w:rsid w:val="006A6847"/>
    <w:rsid w:val="007002A2"/>
    <w:rsid w:val="007239D9"/>
    <w:rsid w:val="0074396A"/>
    <w:rsid w:val="00766A92"/>
    <w:rsid w:val="00777515"/>
    <w:rsid w:val="007B6657"/>
    <w:rsid w:val="007C75BF"/>
    <w:rsid w:val="007F26FC"/>
    <w:rsid w:val="00842CEB"/>
    <w:rsid w:val="008F03DE"/>
    <w:rsid w:val="008F3AD6"/>
    <w:rsid w:val="009068CC"/>
    <w:rsid w:val="009149BF"/>
    <w:rsid w:val="009B4456"/>
    <w:rsid w:val="009C0FF2"/>
    <w:rsid w:val="009D7950"/>
    <w:rsid w:val="009F62F2"/>
    <w:rsid w:val="00A5292A"/>
    <w:rsid w:val="00B105A9"/>
    <w:rsid w:val="00B310F0"/>
    <w:rsid w:val="00BB4F73"/>
    <w:rsid w:val="00BE6E59"/>
    <w:rsid w:val="00C30170"/>
    <w:rsid w:val="00C41683"/>
    <w:rsid w:val="00C63971"/>
    <w:rsid w:val="00C85781"/>
    <w:rsid w:val="00C9120F"/>
    <w:rsid w:val="00E022E9"/>
    <w:rsid w:val="00EB3FAB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1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6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6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6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6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1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6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6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6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6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VAL d.o.o. za građenje, turizam i usluge</izvorni_sadrzaj>
    <derivirana_varijabla naziv="DomainObject.Predmet.ProtustrankaFormated_1">  ZADAR VAL d.o.o. za građenje, turizam i usluge</derivirana_varijabla>
  </DomainObject.Predmet.ProtustrankaFormated>
  <DomainObject.Predmet.ProtustrankaFormatedOIB>
    <izvorni_sadrzaj>  ZADAR VAL d.o.o. za građenje, turizam i usluge, OIB 14089632209</izvorni_sadrzaj>
    <derivirana_varijabla naziv="DomainObject.Predmet.ProtustrankaFormatedOIB_1">  ZADAR VAL d.o.o. za građenje, turizam i usluge, OIB 14089632209</derivirana_varijabla>
  </DomainObject.Predmet.ProtustrankaFormatedOIB>
  <DomainObject.Predmet.ProtustrankaFormatedWithAdress>
    <izvorni_sadrzaj> ZADAR VAL d.o.o. za građenje, turizam i usluge, Ulica Vlahe Paljetka 2, 23000 Zadar</izvorni_sadrzaj>
    <derivirana_varijabla naziv="DomainObject.Predmet.ProtustrankaFormatedWithAdress_1"> ZADAR VAL d.o.o. za građenje, turizam i usluge, Ulica Vlahe Paljetka 2, 23000 Zadar</derivirana_varijabla>
  </DomainObject.Predmet.ProtustrankaFormatedWithAdress>
  <DomainObject.Predmet.ProtustrankaFormatedWithAdressOIB>
    <izvorni_sadrzaj> ZADAR VAL d.o.o. za građenje, turizam i usluge, OIB 14089632209, Ulica Vlahe Paljetka 2, 23000 Zadar</izvorni_sadrzaj>
    <derivirana_varijabla naziv="DomainObject.Predmet.ProtustrankaFormatedWithAdressOIB_1"> ZADAR VAL d.o.o. za građenje, turizam i usluge, OIB 14089632209, Ulica Vlahe Paljetka 2, 23000 Zadar</derivirana_varijabla>
  </DomainObject.Predmet.ProtustrankaFormatedWithAdressOIB>
  <DomainObject.Predmet.ProtustrankaWithAdress>
    <izvorni_sadrzaj>ZADAR VAL d.o.o. za građenje, turizam i usluge Ulica Vlahe Paljetka 2, 23000 Zadar</izvorni_sadrzaj>
    <derivirana_varijabla naziv="DomainObject.Predmet.ProtustrankaWithAdress_1">ZADAR VAL d.o.o. za građenje, turizam i usluge Ulica Vlahe Paljetka 2, 23000 Zadar</derivirana_varijabla>
  </DomainObject.Predmet.ProtustrankaWithAdress>
  <DomainObject.Predmet.ProtustrankaWithAdressOIB>
    <izvorni_sadrzaj>ZADAR VAL d.o.o. za građenje, turizam i usluge, OIB 14089632209, Ulica Vlahe Paljetka 2, 23000 Zadar</izvorni_sadrzaj>
    <derivirana_varijabla naziv="DomainObject.Predmet.ProtustrankaWithAdressOIB_1">ZADAR VAL d.o.o. za građenje, turizam i usluge, OIB 14089632209, Ulica Vlahe Paljetka 2, 23000 Zadar</derivirana_varijabla>
  </DomainObject.Predmet.ProtustrankaWithAdressOIB>
  <DomainObject.Predmet.ProtustrankaNazivFormated>
    <izvorni_sadrzaj>ZADAR VAL d.o.o. za građenje, turizam i usluge</izvorni_sadrzaj>
    <derivirana_varijabla naziv="DomainObject.Predmet.ProtustrankaNazivFormated_1">ZADAR VAL d.o.o. za građenje, turizam i usluge</derivirana_varijabla>
  </DomainObject.Predmet.ProtustrankaNazivFormated>
  <DomainObject.Predmet.ProtustrankaNazivFormatedOIB>
    <izvorni_sadrzaj>ZADAR VAL d.o.o. za građenje, turizam i usluge, OIB 14089632209</izvorni_sadrzaj>
    <derivirana_varijabla naziv="DomainObject.Predmet.ProtustrankaNazivFormatedOIB_1">ZADAR VAL d.o.o. za građenje, turizam i usluge, OIB 14089632209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VAL d.o.o. za građenje, turizam i usluge</item>
    </izvorni_sadrzaj>
    <derivirana_varijabla naziv="DomainObject.Predmet.ProtuStrankaListFormated_1">
      <item>ZADAR VAL d.o.o. za građenje, turizam i usluge</item>
    </derivirana_varijabla>
  </DomainObject.Predmet.ProtuStrankaListFormated>
  <DomainObject.Predmet.ProtuStrankaListFormatedOIB>
    <izvorni_sadrzaj>
      <item>ZADAR VAL d.o.o. za građenje, turizam i usluge, OIB 14089632209</item>
    </izvorni_sadrzaj>
    <derivirana_varijabla naziv="DomainObject.Predmet.ProtuStrankaListFormatedOIB_1">
      <item>ZADAR VAL d.o.o. za građenje, turizam i usluge, OIB 14089632209</item>
    </derivirana_varijabla>
  </DomainObject.Predmet.ProtuStrankaListFormatedOIB>
  <DomainObject.Predmet.ProtuStrankaListFormatedWithAdress>
    <izvorni_sadrzaj>
      <item>ZADAR VAL d.o.o. za građenje, turizam i usluge, Ulica Vlahe Paljetka 2, 23000 Zadar</item>
    </izvorni_sadrzaj>
    <derivirana_varijabla naziv="DomainObject.Predmet.ProtuStrankaListFormatedWithAdress_1">
      <item>ZADAR VAL d.o.o. za građenje, turizam i usluge, Ulica Vlahe Paljetka 2, 23000 Zadar</item>
    </derivirana_varijabla>
  </DomainObject.Predmet.ProtuStrankaListFormatedWithAdress>
  <DomainObject.Predmet.ProtuStrankaListFormatedWithAdressOIB>
    <izvorni_sadrzaj>
      <item>ZADAR VAL d.o.o. za građenje, turizam i usluge, OIB 14089632209, Ulica Vlahe Paljetka 2, 23000 Zadar</item>
    </izvorni_sadrzaj>
    <derivirana_varijabla naziv="DomainObject.Predmet.ProtuStrankaListFormatedWithAdressOIB_1">
      <item>ZADAR VAL d.o.o. za građenje, turizam i usluge, OIB 14089632209, Ulica Vlahe Paljetka 2, 23000 Zadar</item>
    </derivirana_varijabla>
  </DomainObject.Predmet.ProtuStrankaListFormatedWithAdressOIB>
  <DomainObject.Predmet.ProtuStrankaListNazivFormated>
    <izvorni_sadrzaj>
      <item>ZADAR VAL d.o.o. za građenje, turizam i usluge</item>
    </izvorni_sadrzaj>
    <derivirana_varijabla naziv="DomainObject.Predmet.ProtuStrankaListNazivFormated_1">
      <item>ZADAR VAL d.o.o. za građenje, turizam i usluge</item>
    </derivirana_varijabla>
  </DomainObject.Predmet.ProtuStrankaListNazivFormated>
  <DomainObject.Predmet.ProtuStrankaListNazivFormatedOIB>
    <izvorni_sadrzaj>
      <item>ZADAR VAL d.o.o. za građenje, turizam i usluge, OIB 14089632209</item>
    </izvorni_sadrzaj>
    <derivirana_varijabla naziv="DomainObject.Predmet.ProtuStrankaListNazivFormatedOIB_1">
      <item>ZADAR VAL d.o.o. za građenje, turizam i usluge, OIB 14089632209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VAL d.o.o. za građenje, turizam i usluge</izvorni_sadrzaj>
    <derivirana_varijabla naziv="DomainObject.Predmet.ProtustrankaIDrugi_1">ZADAR VAL d.o.o. za građenje,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VAL d.o.o. za građenje, turizam i usluge, OIB 14089632209, Ulica Vlahe Paljetka 2, 23000 Zadar</izvorni_sadrzaj>
    <derivirana_varijabla naziv="DomainObject.Predmet.ProtustrankaIDrugiAdressOIB_1">ZADAR VAL d.o.o. za građenje, turizam i usluge, OIB 14089632209, Ulica Vlahe Paljetka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VAL d.o.o. za građenje, turizam i usluge</item>
    </izvorni_sadrzaj>
    <derivirana_varijabla naziv="DomainObject.Predmet.SudioniciListNaziv_1">
      <item>FINA</item>
      <item>ZADAR VAL d.o.o. za građenje, turizam i usluge</item>
    </derivirana_varijabla>
  </DomainObject.Predmet.SudioniciListNaziv>
  <DomainObject.Predmet.SudioniciListAdressOIB>
    <izvorni_sadrzaj>
      <item>FINA, OIB 85821130368</item>
      <item>ZADAR VAL d.o.o. za građenje, turizam i usluge, OIB 14089632209, Ulica Vlahe Paljetka 2,23000 Zadar</item>
    </izvorni_sadrzaj>
    <derivirana_varijabla naziv="DomainObject.Predmet.SudioniciListAdressOIB_1">
      <item>FINA, OIB 85821130368</item>
      <item>ZADAR VAL d.o.o. za građenje, turizam i usluge, OIB 14089632209, Ulica Vlahe Paljetka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14089632209</item>
    </izvorni_sadrzaj>
    <derivirana_varijabla naziv="DomainObject.Predmet.SudioniciListNazivOIB_1">
      <item>, OIB 85821130368</item>
      <item>, OIB 14089632209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99E27-9827-4BB4-AED1-132653D45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2976</properties:Characters>
  <properties:Lines>86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2016-04-14T09:18:00Z</dcterms:created>
  <dc:creator>Ardena Bajlo</dc:creator>
  <cp:lastModifiedBy>Merlina Klišmanić</cp:lastModifiedBy>
  <cp:lastPrinted>2016-04-14T10:04:00Z</cp:lastPrinted>
  <dcterms:modified xmlns:xsi="http://www.w3.org/2001/XMLSchema-instance" xsi:type="dcterms:W3CDTF">2016-04-14T12:37:00Z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