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8f12" w14:paraId="0ac8f12" w:rsidRDefault="0019398B" w:rsidP="00BE41EF" w:rsidR="0019398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190EF0" w:rsidP="00BE41EF" w:rsidR="00D717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8B" w:rsidP="00B65EC0" w:rsidR="0019398B"/>
    <w:p w:rsidRDefault="0019398B" w:rsidP="0019398B" w:rsidR="0019398B" w:rsidRPr="0092005E">
      <w:r w:rsidRPr="0092005E">
        <w:t>REPUBLIKA HRVATSKA</w:t>
      </w:r>
    </w:p>
    <w:p w:rsidRDefault="0019398B" w:rsidP="0019398B" w:rsidR="0019398B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19398B" w:rsidP="0019398B" w:rsidR="0019398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412E71">
        <w:rPr>
          <w:b/>
        </w:rPr>
        <w:t>283</w:t>
      </w:r>
      <w:r w:rsidRPr="00353FF7">
        <w:rPr>
          <w:b/>
        </w:rPr>
        <w:t>/</w:t>
      </w:r>
      <w:r>
        <w:rPr>
          <w:b/>
        </w:rPr>
        <w:t>201</w:t>
      </w:r>
      <w:r w:rsidR="00412E71">
        <w:rPr>
          <w:b/>
        </w:rPr>
        <w:t>3</w:t>
      </w:r>
    </w:p>
    <w:p w:rsidRDefault="0019398B" w:rsidP="0019398B" w:rsidR="0019398B"/>
    <w:p w:rsidRDefault="0019398B" w:rsidP="0019398B" w:rsidR="0019398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19398B" w:rsidP="0019398B" w:rsidR="0019398B" w:rsidRPr="00353FF7">
      <w:pPr>
        <w:jc w:val="center"/>
        <w:rPr>
          <w:b/>
        </w:rPr>
      </w:pPr>
    </w:p>
    <w:p w:rsidRDefault="00412E71" w:rsidP="00412E71" w:rsidR="00412E71">
      <w:pPr>
        <w:jc w:val="both"/>
      </w:pPr>
      <w:r>
        <w:t>TRGOVAČKI SUD U ZAGREBU po stečajnom sucu Nini Radiću , u stečajnom postupku nad trgovačkim društvom,</w:t>
      </w:r>
      <w:r w:rsidRPr="007C4AD0">
        <w:t xml:space="preserve"> </w:t>
      </w:r>
      <w:r>
        <w:t>MOTUS CEE d.o.o. u stečaju za trgovinu i usluge, Samobor, Josipa Jelačića 115, MBS:080715490, OIB:51786417388, 11. ožujka 2016.,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412E71">
        <w:t>MOTUS CEE d.o.o. u stečaju za trgovinu i usluge, Samobor, Josipa Jelačića 115, MBS:080715490, OIB:51786417388</w:t>
      </w:r>
      <w:r>
        <w:t xml:space="preserve"> određuje se za dan </w:t>
      </w:r>
      <w:r w:rsidR="0019398B" w:rsidRPr="0019398B">
        <w:rPr>
          <w:b/>
        </w:rPr>
        <w:t>0</w:t>
      </w:r>
      <w:r w:rsidR="00412E71">
        <w:rPr>
          <w:b/>
        </w:rPr>
        <w:t>5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412E71">
        <w:rPr>
          <w:b/>
        </w:rPr>
        <w:t>travnja</w:t>
      </w:r>
      <w:r>
        <w:rPr>
          <w:b/>
        </w:rPr>
        <w:t xml:space="preserve"> 20</w:t>
      </w:r>
      <w:r w:rsidR="0062491D">
        <w:rPr>
          <w:b/>
        </w:rPr>
        <w:t>1</w:t>
      </w:r>
      <w:r w:rsidR="00412E71">
        <w:rPr>
          <w:b/>
        </w:rPr>
        <w:t>6. godine 9</w:t>
      </w:r>
      <w:r w:rsidRPr="005468A6">
        <w:rPr>
          <w:b/>
        </w:rPr>
        <w:t>,</w:t>
      </w:r>
      <w:r w:rsidR="00412E71">
        <w:rPr>
          <w:b/>
        </w:rPr>
        <w:t>3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14359">
        <w:t xml:space="preserve"> upravitelj </w:t>
      </w:r>
      <w:r w:rsidR="00E3307C">
        <w:t xml:space="preserve">, </w:t>
      </w:r>
      <w:r w:rsidR="00412E71">
        <w:t xml:space="preserve">Duško </w:t>
      </w:r>
      <w:proofErr w:type="spellStart"/>
      <w:r w:rsidR="00412E71">
        <w:t>Koruga</w:t>
      </w:r>
      <w:proofErr w:type="spellEnd"/>
      <w:r w:rsidR="00412E71">
        <w:t xml:space="preserve"> iz Zagreba, Davora Zbiljskog 28</w:t>
      </w:r>
      <w:r w:rsidR="00BE41EF">
        <w:t xml:space="preserve"> iz</w:t>
      </w:r>
      <w:r w:rsidR="00176AC6">
        <w:t>vijesti</w:t>
      </w:r>
      <w:r w:rsidR="00412E71">
        <w:t>o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040285">
        <w:t>11</w:t>
      </w:r>
      <w:r>
        <w:t xml:space="preserve">. </w:t>
      </w:r>
      <w:r w:rsidR="00412E71">
        <w:t>ožujka</w:t>
      </w:r>
      <w:r w:rsidR="0035283C">
        <w:t xml:space="preserve"> 201</w:t>
      </w:r>
      <w:r w:rsidR="00412E71">
        <w:t>6</w:t>
      </w:r>
      <w:r>
        <w:t>. godine</w:t>
      </w:r>
    </w:p>
    <w:p w:rsidRDefault="00C14359" w:rsidP="00C14359" w:rsidR="00C14359"/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FC2250" w:rsidR="002A4BAF">
      <w:r>
        <w:t xml:space="preserve">    </w:t>
      </w:r>
      <w:r w:rsidR="002A4BAF">
        <w:t xml:space="preserve">    </w:t>
      </w:r>
      <w:r w:rsidR="002A4BAF">
        <w:tab/>
      </w:r>
      <w:r w:rsidR="002A4BAF">
        <w:tab/>
      </w:r>
      <w:r w:rsidR="002A4BAF">
        <w:tab/>
      </w:r>
      <w:r w:rsidR="002A4BAF">
        <w:tab/>
      </w:r>
      <w:r w:rsidR="002A4BAF">
        <w:tab/>
      </w:r>
      <w:r w:rsidR="002A4BAF">
        <w:tab/>
      </w:r>
      <w:r w:rsidR="002A4BAF">
        <w:tab/>
      </w:r>
      <w:r w:rsidR="002A4BAF">
        <w:tab/>
        <w:t xml:space="preserve">          Za točnost </w:t>
      </w:r>
      <w:proofErr w:type="spellStart"/>
      <w:r w:rsidR="002A4BAF">
        <w:t>otpravka</w:t>
      </w:r>
      <w:proofErr w:type="spellEnd"/>
      <w:r w:rsidR="002A4BAF">
        <w:t xml:space="preserve">: </w:t>
      </w:r>
    </w:p>
    <w:p w:rsidRDefault="002A4BAF" w:rsidR="002A4BA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Tatjana Slaviček </w:t>
      </w:r>
    </w:p>
    <w:p w:rsidRDefault="00C14359" w:rsidP="002A4BAF" w:rsidR="00C14359" w:rsidRPr="00190EF0">
      <w:pPr>
        <w:rPr>
          <w:sz w:val="20"/>
          <w:szCs w:val="20"/>
        </w:rPr>
      </w:pPr>
    </w:p>
    <w:sectPr w:rsidR="00C14359" w:rsidRPr="00190E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4BAF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2F5D64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D6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D6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D6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D6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D6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D6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D6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D6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</izvorni_sadrzaj>
    <derivirana_varijabla naziv="DomainObject.Primjedba_1">skupština</derivirana_varijabla>
  </DomainObject.Primjedba>
  <DomainObject.Oznaka>
    <izvorni_sadrzaj>St-283/2013-47</izvorni_sadrzaj>
    <derivirana_varijabla naziv="DomainObject.Oznaka_1">St-283/2013-47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steč.postupka</izvorni_sadrzaj>
    <derivirana_varijabla naziv="DomainObject.Predmet.Opis_1">prijedlog za pokretanje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St-283/2013</izvorni_sadrzaj>
    <derivirana_varijabla naziv="DomainObject.Predmet.OznakaBroj_1">St-283/2013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MOTUS CEE d.o.o. za trgovinu i usluge - u stečaju</izvorni_sadrzaj>
    <derivirana_varijabla naziv="DomainObject.Predmet.ProtustrankaFormated_1">  MOTUS CEE d.o.o. za trgovinu i usluge - u stečaju</derivirana_varijabla>
  </DomainObject.Predmet.ProtustrankaFormated>
  <DomainObject.Predmet.ProtustrankaFormatedOIB>
    <izvorni_sadrzaj>  MOTUS CEE d.o.o. za trgovinu i usluge - u stečaju, OIB 51786417388</izvorni_sadrzaj>
    <derivirana_varijabla naziv="DomainObject.Predmet.ProtustrankaFormatedOIB_1">  MOTUS CEE d.o.o. za trgovinu i usluge - u stečaju, OIB 51786417388</derivirana_varijabla>
  </DomainObject.Predmet.ProtustrankaFormatedOIB>
  <DomainObject.Predmet.ProtustrankaFormatedWithAdress>
    <izvorni_sadrzaj> MOTUS CEE d.o.o. za trgovinu i usluge - u stečaju, Josipa Jelačića 115, 10430 Samobor</izvorni_sadrzaj>
    <derivirana_varijabla naziv="DomainObject.Predmet.ProtustrankaFormatedWithAdress_1"> MOTUS CEE d.o.o. za trgovinu i usluge - u stečaju, Josipa Jelačića 115, 10430 Samobor</derivirana_varijabla>
  </DomainObject.Predmet.ProtustrankaFormatedWithAdress>
  <DomainObject.Predmet.ProtustrankaFormatedWithAdressOIB>
    <izvorni_sadrzaj> MOTUS CEE d.o.o. za trgovinu i usluge - u stečaju, OIB 51786417388, Josipa Jelačića 115, 10430 Samobor</izvorni_sadrzaj>
    <derivirana_varijabla naziv="DomainObject.Predmet.ProtustrankaFormatedWithAdressOIB_1"> MOTUS CEE d.o.o. za trgovinu i usluge - u stečaju, OIB 51786417388, Josipa Jelačića 115, 10430 Samobor</derivirana_varijabla>
  </DomainObject.Predmet.ProtustrankaFormatedWithAdressOIB>
  <DomainObject.Predmet.ProtustrankaWithAdress>
    <izvorni_sadrzaj>MOTUS CEE d.o.o. za trgovinu i usluge - u stečaju Josipa Jelačića 115, 10430 Samobor</izvorni_sadrzaj>
    <derivirana_varijabla naziv="DomainObject.Predmet.ProtustrankaWithAdress_1">MOTUS CEE d.o.o. za trgovinu i usluge - u stečaju Josipa Jelačića 115, 10430 Samobor</derivirana_varijabla>
  </DomainObject.Predmet.ProtustrankaWithAdress>
  <DomainObject.Predmet.ProtustrankaWithAdressOIB>
    <izvorni_sadrzaj>MOTUS CEE d.o.o. za trgovinu i usluge - u stečaju, OIB 51786417388, Josipa Jelačića 115, 10430 Samobor</izvorni_sadrzaj>
    <derivirana_varijabla naziv="DomainObject.Predmet.ProtustrankaWithAdressOIB_1">MOTUS CEE d.o.o. za trgovinu i usluge - u stečaju, OIB 51786417388, Josipa Jelačića 115, 10430 Samobor</derivirana_varijabla>
  </DomainObject.Predmet.ProtustrankaWithAdressOIB>
  <DomainObject.Predmet.ProtustrankaNazivFormated>
    <izvorni_sadrzaj>MOTUS CEE d.o.o. za trgovinu i usluge - u stečaju</izvorni_sadrzaj>
    <derivirana_varijabla naziv="DomainObject.Predmet.ProtustrankaNazivFormated_1">MOTUS CEE d.o.o. za trgovinu i usluge - u stečaju</derivirana_varijabla>
  </DomainObject.Predmet.ProtustrankaNazivFormated>
  <DomainObject.Predmet.ProtustrankaNazivFormatedOIB>
    <izvorni_sadrzaj>MOTUS CEE d.o.o. za trgovinu i usluge - u stečaju, OIB 51786417388</izvorni_sadrzaj>
    <derivirana_varijabla naziv="DomainObject.Predmet.ProtustrankaNazivFormatedOIB_1">MOTUS CEE d.o.o. za trgovinu i usluge - u stečaju, OIB 51786417388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CELIŽIĆ; Dražena Milković; HRVATSKE ŠUME društvo s ograničenom odgovornošću</izvorni_sadrzaj>
    <derivirana_varijabla naziv="DomainObject.Predmet.StrankaFormated_1">  DENIS CELIŽIĆ; Dražena Milković; HRVATSKE ŠUME društvo s ograničenom odgovornošću</derivirana_varijabla>
  </DomainObject.Predmet.StrankaFormated>
  <DomainObject.Predmet.StrankaFormatedOIB>
    <izvorni_sadrzaj>  DENIS CELIŽIĆ, OIB 40937143081; Dražena Milković; HRVATSKE ŠUME društvo s ograničenom odgovornošću, OIB 69693144506</izvorni_sadrzaj>
    <derivirana_varijabla naziv="DomainObject.Predmet.StrankaFormatedOIB_1">  DENIS CELIŽIĆ, OIB 40937143081; Dražena Milković; HRVATSKE ŠUME društvo s ograničenom odgovornošću, OIB 69693144506</derivirana_varijabla>
  </DomainObject.Predmet.StrankaFormatedOIB>
  <DomainObject.Predmet.StrankaFormatedWithAdress>
    <izvorni_sadrzaj> DENIS CELIŽIĆ, Klokoćevac 8/1, 10432 Bregana; Dražena Milković; HRVATSKE ŠUME društvo s ograničenom odgovornošću, Ul.Ljudevita Farkaša Vukotinovića 2, Zagreb</izvorni_sadrzaj>
    <derivirana_varijabla naziv="DomainObject.Predmet.StrankaFormatedWithAdress_1"> DENIS CELIŽIĆ, Klokoćevac 8/1, 10432 Bregana; Dražena Milković; HRVATSKE ŠUME društvo s ograničenom odgovornošću, Ul.Ljudevita Farkaša Vukotinovića 2, Zagreb</derivirana_varijabla>
  </DomainObject.Predmet.StrankaFormatedWithAdress>
  <DomainObject.Predmet.StrankaFormatedWithAdressOIB>
    <izvorni_sadrzaj> DENIS CELIŽIĆ, OIB 40937143081, Klokoćevac 8/1, 10432 Bregana; Dražena Milković; HRVATSKE ŠUME društvo s ograničenom odgovornošću, OIB 69693144506, Ul.Ljudevita Farkaša Vukotinovića 2, Zagreb</izvorni_sadrzaj>
    <derivirana_varijabla naziv="DomainObject.Predmet.StrankaFormatedWithAdressOIB_1"> DENIS CELIŽIĆ, OIB 40937143081, Klokoćevac 8/1, 10432 Bregana; Dražena Milković; HRVATSKE ŠUME društvo s ograničenom odgovornošću, OIB 69693144506, Ul.Ljudevita Farkaša Vukotinovića 2, Zagreb</derivirana_varijabla>
  </DomainObject.Predmet.StrankaFormatedWithAdressOIB>
  <DomainObject.Predmet.StrankaWithAdress>
    <izvorni_sadrzaj>DENIS CELIŽIĆ Klokoćevac 8/1,10432 Bregana,Dražena Milković ,HRVATSKE ŠUME društvo s ograničenom odgovornošću Ul.Ljudevita Farkaša Vukotinovića 2,Zagreb</izvorni_sadrzaj>
    <derivirana_varijabla naziv="DomainObject.Predmet.StrankaWithAdress_1">DENIS CELIŽIĆ Klokoćevac 8/1,10432 Bregana,Dražena Milković ,HRVATSKE ŠUME društvo s ograničenom odgovornošću Ul.Ljudevita Farkaša Vukotinovića 2,Zagreb</derivirana_varijabla>
  </DomainObject.Predmet.StrankaWithAdress>
  <DomainObject.Predmet.StrankaWithAdressOIB>
    <izvorni_sadrzaj>DENIS CELIŽIĆ, OIB 40937143081, Klokoćevac 8/1,10432 Bregana,Dražena Milković,HRVATSKE ŠUME društvo s ograničenom odgovornošću, OIB 69693144506, Ul.Ljudevita Farkaša Vukotinovića 2,Zagreb</izvorni_sadrzaj>
    <derivirana_varijabla naziv="DomainObject.Predmet.StrankaWithAdressOIB_1">DENIS CELIŽIĆ, OIB 40937143081, Klokoćevac 8/1,10432 Bregana,Dražena Milković,HRVATSKE ŠUME društvo s ograničenom odgovornošću, OIB 69693144506, Ul.Ljudevita Farkaša Vukotinovića 2,Zagreb</derivirana_varijabla>
  </DomainObject.Predmet.StrankaWithAdressOIB>
  <DomainObject.Predmet.StrankaNazivFormated>
    <izvorni_sadrzaj>DENIS CELIŽIĆ,Dražena Milković,HRVATSKE ŠUME društvo s ograničenom odgovornošću</izvorni_sadrzaj>
    <derivirana_varijabla naziv="DomainObject.Predmet.StrankaNazivFormated_1">DENIS CELIŽIĆ,Dražena Milković,HRVATSKE ŠUME društvo s ograničenom odgovornošću</derivirana_varijabla>
  </DomainObject.Predmet.StrankaNazivFormated>
  <DomainObject.Predmet.StrankaNazivFormatedOIB>
    <izvorni_sadrzaj>DENIS CELIŽIĆ, OIB 40937143081,Dražena Milković,HRVATSKE ŠUME društvo s ograničenom odgovornošću, OIB 69693144506</izvorni_sadrzaj>
    <derivirana_varijabla naziv="DomainObject.Predmet.StrankaNazivFormatedOIB_1">DENIS CELIŽIĆ, OIB 40937143081,Dražena Milković,HRVATSKE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DENIS CELIŽIĆ</item>
      <item>Dražena Milković</item>
      <item>HRVATSKE ŠUME društvo s ograničenom odgovornošću</item>
    </izvorni_sadrzaj>
    <derivirana_varijabla naziv="DomainObject.Predmet.StrankaListFormated_1">
      <item>DENIS CELIŽIĆ</item>
      <item>Dražena Milković</item>
      <item>HRVATSKE ŠUME društvo s ograničenom odgovornošću</item>
    </derivirana_varijabla>
  </DomainObject.Predmet.StrankaListFormated>
  <DomainObject.Predmet.StrankaListFormatedOIB>
    <izvorni_sadrzaj>
      <item>DENIS CELIŽIĆ, OIB 40937143081</item>
      <item>Dražena Milković</item>
      <item>HRVATSKE ŠUME društvo s ograničenom odgovornošću, OIB 69693144506</item>
    </izvorni_sadrzaj>
    <derivirana_varijabla naziv="DomainObject.Predmet.StrankaListFormatedOIB_1">
      <item>DENIS CELIŽIĆ, OIB 40937143081</item>
      <item>Dražena Milković</item>
      <item>HRVATSKE ŠUME društvo s ograničenom odgovornošću, OIB 69693144506</item>
    </derivirana_varijabla>
  </DomainObject.Predmet.StrankaListFormatedOIB>
  <DomainObject.Predmet.StrankaListFormatedWithAdress>
    <izvorni_sadrzaj>
      <item>DENIS CELIŽIĆ, Klokoćevac 8/1, 10432 Bregana</item>
      <item>Dražena Milković</item>
      <item>HRVATSKE ŠUME društvo s ograničenom odgovornošću, Ul.Ljudevita Farkaša Vukotinovića 2, Zagreb</item>
    </izvorni_sadrzaj>
    <derivirana_varijabla naziv="DomainObject.Predmet.StrankaListFormatedWithAdress_1">
      <item>DENIS CELIŽIĆ, Klokoćevac 8/1, 10432 Bregana</item>
      <item>Dražena Milković</item>
      <item>HRVATSKE ŠUME društvo s ograničenom odgovornošću, Ul.Ljudevita Farkaša Vukotinovića 2, Zagreb</item>
    </derivirana_varijabla>
  </DomainObject.Predmet.StrankaListFormatedWithAdress>
  <DomainObject.Predmet.StrankaListFormatedWithAdressOIB>
    <izvorni_sadrzaj>
      <item>DENIS CELIŽIĆ, OIB 40937143081, Klokoćevac 8/1, 10432 Bregana</item>
      <item>Dražena Milković</item>
      <item>HRVATSKE ŠUME društvo s ograničenom odgovornošću, OIB 69693144506, Ul.Ljudevita Farkaša Vukotinovića 2, Zagreb</item>
    </izvorni_sadrzaj>
    <derivirana_varijabla naziv="DomainObject.Predmet.StrankaListFormatedWithAdressOIB_1">
      <item>DENIS CELIŽIĆ, OIB 40937143081, Klokoćevac 8/1, 10432 Bregana</item>
      <item>Dražena Milković</item>
      <item>HRVATSKE ŠUME društvo s ograničenom odgovornošću, OIB 69693144506, Ul.Ljudevita Farkaša Vukotinovića 2, Zagreb</item>
    </derivirana_varijabla>
  </DomainObject.Predmet.StrankaListFormatedWithAdressOIB>
  <DomainObject.Predmet.StrankaListNazivFormated>
    <izvorni_sadrzaj>
      <item>DENIS CELIŽIĆ</item>
      <item>Dražena Milković</item>
      <item>HRVATSKE ŠUME društvo s ograničenom odgovornošću</item>
    </izvorni_sadrzaj>
    <derivirana_varijabla naziv="DomainObject.Predmet.StrankaListNazivFormated_1">
      <item>DENIS CELIŽIĆ</item>
      <item>Dražena Milković</item>
      <item>HRVATSKE ŠUME društvo s ograničenom odgovornošću</item>
    </derivirana_varijabla>
  </DomainObject.Predmet.StrankaListNazivFormated>
  <DomainObject.Predmet.StrankaListNazivFormatedOIB>
    <izvorni_sadrzaj>
      <item>DENIS CELIŽIĆ, OIB 40937143081</item>
      <item>Dražena Milković</item>
      <item>HRVATSKE ŠUME društvo s ograničenom odgovornošću, OIB 69693144506</item>
    </izvorni_sadrzaj>
    <derivirana_varijabla naziv="DomainObject.Predmet.StrankaListNazivFormatedOIB_1">
      <item>DENIS CELIŽIĆ, OIB 40937143081</item>
      <item>Dražena Milković</item>
      <item>HRVATSKE ŠUME društvo s ograničenom odgovornošću, OIB 69693144506</item>
    </derivirana_varijabla>
  </DomainObject.Predmet.StrankaListNazivFormatedOIB>
  <DomainObject.Predmet.ProtuStrankaListFormated>
    <izvorni_sadrzaj>
      <item>MOTUS CEE d.o.o. za trgovinu i usluge - u stečaju</item>
    </izvorni_sadrzaj>
    <derivirana_varijabla naziv="DomainObject.Predmet.ProtuStrankaListFormated_1">
      <item>MOTUS CEE d.o.o. za trgovinu i usluge - u stečaju</item>
    </derivirana_varijabla>
  </DomainObject.Predmet.ProtuStrankaListFormated>
  <DomainObject.Predmet.ProtuStrankaListFormatedOIB>
    <izvorni_sadrzaj>
      <item>MOTUS CEE d.o.o. za trgovinu i usluge - u stečaju, OIB 51786417388</item>
    </izvorni_sadrzaj>
    <derivirana_varijabla naziv="DomainObject.Predmet.ProtuStrankaListFormatedOIB_1">
      <item>MOTUS CEE d.o.o. za trgovinu i usluge - u stečaju, OIB 51786417388</item>
    </derivirana_varijabla>
  </DomainObject.Predmet.ProtuStrankaListFormatedOIB>
  <DomainObject.Predmet.ProtuStrankaListFormatedWithAdress>
    <izvorni_sadrzaj>
      <item>MOTUS CEE d.o.o. za trgovinu i usluge - u stečaju, Josipa Jelačića 115, 10430 Samobor</item>
    </izvorni_sadrzaj>
    <derivirana_varijabla naziv="DomainObject.Predmet.ProtuStrankaListFormatedWithAdress_1">
      <item>MOTUS CEE d.o.o. za trgovinu i usluge - u stečaju, Josipa Jelačića 115, 10430 Samobor</item>
    </derivirana_varijabla>
  </DomainObject.Predmet.ProtuStrankaListFormatedWithAdress>
  <DomainObject.Predmet.ProtuStrankaListFormatedWithAdressOIB>
    <izvorni_sadrzaj>
      <item>MOTUS CEE d.o.o. za trgovinu i usluge - u stečaju, OIB 51786417388, Josipa Jelačića 115, 10430 Samobor</item>
    </izvorni_sadrzaj>
    <derivirana_varijabla naziv="DomainObject.Predmet.ProtuStrankaListFormatedWithAdressOIB_1">
      <item>MOTUS CEE d.o.o. za trgovinu i usluge - u stečaju, OIB 51786417388, Josipa Jelačića 115, 10430 Samobor</item>
    </derivirana_varijabla>
  </DomainObject.Predmet.ProtuStrankaListFormatedWithAdressOIB>
  <DomainObject.Predmet.ProtuStrankaListNazivFormated>
    <izvorni_sadrzaj>
      <item>MOTUS CEE d.o.o. za trgovinu i usluge - u stečaju</item>
    </izvorni_sadrzaj>
    <derivirana_varijabla naziv="DomainObject.Predmet.ProtuStrankaListNazivFormated_1">
      <item>MOTUS CEE d.o.o. za trgovinu i usluge - u stečaju</item>
    </derivirana_varijabla>
  </DomainObject.Predmet.ProtuStrankaListNazivFormated>
  <DomainObject.Predmet.ProtuStrankaListNazivFormatedOIB>
    <izvorni_sadrzaj>
      <item>MOTUS CEE d.o.o. za trgovinu i usluge - u stečaju, OIB 51786417388</item>
    </izvorni_sadrzaj>
    <derivirana_varijabla naziv="DomainObject.Predmet.ProtuStrankaListNazivFormatedOIB_1">
      <item>MOTUS CEE d.o.o. za trgovinu i usluge - u stečaju, OIB 51786417388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Ivana Vencla 32, 10290 Zaprešić</item>
    </izvorni_sadrzaj>
    <derivirana_varijabla naziv="DomainObject.Predmet.OstaliListFormatedWithAdress_1">
      <item>Milorad Zajkovski, Ivana Vencla 32, 10290 Zaprešić</item>
    </derivirana_varijabla>
  </DomainObject.Predmet.OstaliListFormatedWithAdress>
  <DomainObject.Predmet.OstaliListFormatedWithAdressOIB>
    <izvorni_sadrzaj>
      <item>Milorad Zajkovski, OIB 59768013642, Ivana Vencla 32, 10290 Zaprešić</item>
    </izvorni_sadrzaj>
    <derivirana_varijabla naziv="DomainObject.Predmet.OstaliListFormatedWithAdressOIB_1">
      <item>Milorad Zajkovski, OIB 59768013642,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St-283/2013-47</izvorni_sadrzaj>
    <derivirana_varijabla naziv="DomainObject.PoslovniBrojDokumenta_1">St-283/2013-47</derivirana_varijabla>
  </DomainObject.PoslovniBrojDokumenta>
  <DomainObject.Predmet.StrankaIDrugi>
    <izvorni_sadrzaj>DENIS CELIŽIĆ i dr.</izvorni_sadrzaj>
    <derivirana_varijabla naziv="DomainObject.Predmet.StrankaIDrugi_1">DENIS CELIŽIĆ i dr.</derivirana_varijabla>
  </DomainObject.Predmet.StrankaIDrugi>
  <DomainObject.Predmet.ProtustrankaIDrugi>
    <izvorni_sadrzaj>MOTUS CEE d.o.o. za trgovinu i usluge - u stečaju</izvorni_sadrzaj>
    <derivirana_varijabla naziv="DomainObject.Predmet.ProtustrankaIDrugi_1">MOTUS CEE d.o.o. za trgovinu i usluge - u stečaju</derivirana_varijabla>
  </DomainObject.Predmet.ProtustrankaIDrugi>
  <DomainObject.Predmet.StrankaIDrugiAdressOIB>
    <izvorni_sadrzaj>DENIS CELIŽIĆ, OIB 40937143081, Klokoćevac 8/1, 10432 Bregana i dr.</izvorni_sadrzaj>
    <derivirana_varijabla naziv="DomainObject.Predmet.StrankaIDrugiAdressOIB_1">DENIS CELIŽIĆ, OIB 40937143081, Klokoćevac 8/1, 10432 Bregana i dr.</derivirana_varijabla>
  </DomainObject.Predmet.StrankaIDrugiAdressOIB>
  <DomainObject.Predmet.ProtustrankaIDrugiAdressOIB>
    <izvorni_sadrzaj>MOTUS CEE d.o.o. za trgovinu i usluge - u stečaju, OIB 51786417388, Josipa Jelačića 115, 10430 Samobor</izvorni_sadrzaj>
    <derivirana_varijabla naziv="DomainObject.Predmet.ProtustrankaIDrugiAdressOIB_1">MOTUS CEE d.o.o. za trgovinu i usluge - u stečaju, OIB 51786417388, Josipa Jelačića 115,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MOTUS CEE d.o.o. za trgovinu i usluge - u stečaju</item>
      <item>DENIS CELIŽIĆ</item>
      <item>Milorad Zajkovski</item>
      <item>Dražena Milković</item>
      <item>HRVATSKE ŠUME društvo s ograničenom odgovornošću</item>
    </izvorni_sadrzaj>
    <derivirana_varijabla naziv="DomainObject.Predmet.SudioniciListNaziv_1">
      <item>MOTUS CEE d.o.o. za trgovinu i usluge - u stečaju</item>
      <item>DENIS CELIŽIĆ</item>
      <item>Milorad Zajkovski</item>
      <item>Dražena Milković</item>
      <item>HRVATSKE ŠUME društvo s ograničenom odgovornošću</item>
    </derivirana_varijabla>
  </DomainObject.Predmet.SudioniciListNaziv>
  <DomainObject.Predmet.SudioniciListAdressOIB>
    <izvorni_sadrzaj>
      <item>MOTUS CEE d.o.o. za trgovinu i usluge - u stečaju, OIB 51786417388, Josipa Jelačića 115,10430 Samobor</item>
      <item>DENIS CELIŽIĆ, OIB 40937143081, Klokoćevac 8/1,10432 Bregana</item>
      <item>Milorad Zajkovski, OIB 59768013642, Ivana Vencla 32,10290 Zaprešić</item>
      <item>Dražena Milković</item>
      <item>HRVATSKE ŠUME društvo s ograničenom odgovornošću, OIB 69693144506, Ul.Ljudevita Farkaša Vukotinovića 2,Zagreb</item>
    </izvorni_sadrzaj>
    <derivirana_varijabla naziv="DomainObject.Predmet.SudioniciListAdressOIB_1">
      <item>MOTUS CEE d.o.o. za trgovinu i usluge - u stečaju, OIB 51786417388, Josipa Jelačića 115,10430 Samobor</item>
      <item>DENIS CELIŽIĆ, OIB 40937143081, Klokoćevac 8/1,10432 Bregana</item>
      <item>Milorad Zajkovski, OIB 59768013642, Ivana Vencla 32,10290 Zaprešić</item>
      <item>Dražena Milković</item>
      <item>HRVATSKE ŠUME društvo s ograničenom odgovornošću,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51786417388</item>
      <item>, OIB 40937143081</item>
      <item>, OIB 59768013642</item>
      <item>, OIB null</item>
      <item>, OIB 69693144506</item>
    </izvorni_sadrzaj>
    <derivirana_varijabla naziv="DomainObject.Predmet.SudioniciListNazivOIB_1">
      <item>, OIB 51786417388</item>
      <item>, OIB 40937143081</item>
      <item>, OIB 59768013642</item>
      <item>, OIB null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297</properties:Words>
  <properties:Characters>1633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2016-03-15T08:07:00Z</dcterms:created>
  <dc:creator>radicn</dc:creator>
  <cp:lastModifiedBy>Tatjana Slaviček</cp:lastModifiedBy>
  <cp:lastPrinted>2016-03-15T08:07:00Z</cp:lastPrinted>
  <dcterms:modified xmlns:xsi="http://www.w3.org/2001/XMLSchema-instance" xsi:type="dcterms:W3CDTF">2016-03-15T08:31:00Z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St-283/2013-47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