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cdc8" w14:paraId="06bcdc8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3725E">
        <w:t>4510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93725E">
        <w:rPr>
          <w:rFonts w:eastAsia="Calibri"/>
          <w:lang w:eastAsia="en-US"/>
        </w:rPr>
        <w:t>INSTALA CASA d.o.o., Sesvete, Slavonska 21, OIB: 39550628209,</w:t>
      </w:r>
      <w:r w:rsidR="00C241E6">
        <w:t xml:space="preserve"> </w:t>
      </w:r>
      <w:r w:rsidR="00207C73">
        <w:t>9</w:t>
      </w:r>
      <w:r w:rsidR="00B276A8">
        <w:t>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207C7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93725E">
        <w:rPr>
          <w:rFonts w:eastAsia="Calibri"/>
          <w:lang w:eastAsia="en-US"/>
        </w:rPr>
        <w:t>INSTALA CASA d.o.o., Sesvete, Slavonska 21, OIB: 39550628209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07C73">
        <w:t>9</w:t>
      </w:r>
      <w:r w:rsidR="00B276A8">
        <w:t>. siječnja 2018</w:t>
      </w:r>
      <w:r w:rsidR="00410421">
        <w:t>.</w:t>
      </w:r>
      <w:r w:rsidRPr="00AF1EFD">
        <w:t xml:space="preserve"> u </w:t>
      </w:r>
      <w:r w:rsidR="008524D8">
        <w:t>14,</w:t>
      </w:r>
      <w:r w:rsidR="0093725E">
        <w:t>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93725E">
        <w:t>Miroslav Borš, Zagreb, Plemićeva 2, OIB: 69665623244</w:t>
      </w:r>
      <w:r w:rsidR="008524D8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207C73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93725E">
        <w:rPr>
          <w:rFonts w:eastAsia="Calibri"/>
          <w:lang w:eastAsia="en-US"/>
        </w:rPr>
        <w:t xml:space="preserve">INSTALA CASA d.o.o., Sesvete, Slavonska 21, OIB: 39550628209, </w:t>
      </w:r>
      <w:r w:rsidR="00C241E6">
        <w:rPr>
          <w:rFonts w:eastAsia="Calibri"/>
          <w:lang w:eastAsia="en-US"/>
        </w:rPr>
        <w:t xml:space="preserve">sa danom </w:t>
      </w:r>
      <w:r w:rsidR="00207C73">
        <w:rPr>
          <w:rFonts w:eastAsia="Calibri"/>
          <w:lang w:eastAsia="en-US"/>
        </w:rPr>
        <w:t>9</w:t>
      </w:r>
      <w:r w:rsidR="00B276A8">
        <w:rPr>
          <w:rFonts w:eastAsia="Calibri"/>
          <w:lang w:eastAsia="en-US"/>
        </w:rPr>
        <w:t>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207C7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93725E">
        <w:rPr>
          <w:rFonts w:eastAsia="Calibri"/>
          <w:lang w:eastAsia="en-US"/>
        </w:rPr>
        <w:t>INSTALA CASA d.o.o., Sesvete, Slavonska 21, OIB: 39550628209,</w:t>
      </w:r>
      <w:r w:rsidR="008524D8" w:rsidRPr="00C241E6">
        <w:t xml:space="preserve"> </w:t>
      </w:r>
      <w:r w:rsidR="008524D8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93725E">
        <w:rPr>
          <w:rFonts w:eastAsia="Calibri"/>
          <w:lang w:eastAsia="en-US"/>
        </w:rPr>
        <w:t>INSTALA CASA d.o.o., Sesvete, Slavonska 21, OIB: 39550628209</w:t>
      </w:r>
      <w:r w:rsidR="008524D8">
        <w:rPr>
          <w:rFonts w:eastAsia="Calibri"/>
          <w:lang w:eastAsia="en-US"/>
        </w:rPr>
        <w:t>,</w:t>
      </w:r>
      <w:r w:rsidR="008524D8" w:rsidRPr="00C241E6">
        <w:t xml:space="preserve"> </w:t>
      </w:r>
      <w:r w:rsidR="008524D8">
        <w:t xml:space="preserve"> </w:t>
      </w:r>
      <w:r w:rsidR="00631A90">
        <w:t xml:space="preserve">dana </w:t>
      </w:r>
      <w:r w:rsidR="0093725E">
        <w:t>23</w:t>
      </w:r>
      <w:r w:rsidR="008524D8">
        <w:t>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93725E">
        <w:t>4510</w:t>
      </w:r>
      <w:r w:rsidR="00B0604A">
        <w:t>/16</w:t>
      </w:r>
      <w:r>
        <w:t xml:space="preserve"> od </w:t>
      </w:r>
      <w:r w:rsidR="0093725E">
        <w:t>5. svibnja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93725E">
        <w:t>12. svibnja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8524D8">
        <w:t>1. rujna 2015</w:t>
      </w:r>
      <w:r w:rsidR="0093725E">
        <w:t>.</w:t>
      </w:r>
      <w:r w:rsidR="00B0604A">
        <w:t xml:space="preserve"> </w:t>
      </w:r>
      <w:r>
        <w:t xml:space="preserve">ima evidentirane neizvršene osnove za plaćanje u iznosu </w:t>
      </w:r>
      <w:r w:rsidR="00207C73">
        <w:t xml:space="preserve">od </w:t>
      </w:r>
      <w:r w:rsidR="0093725E">
        <w:t xml:space="preserve">95.525,70 </w:t>
      </w:r>
      <w:r w:rsidR="00AF1B3C">
        <w:t>kn</w:t>
      </w:r>
      <w:r>
        <w:t xml:space="preserve"> i </w:t>
      </w:r>
      <w:r w:rsidR="0093725E">
        <w:t>538 dana</w:t>
      </w:r>
      <w:r>
        <w:t xml:space="preserve"> neprekidne blokade (list </w:t>
      </w:r>
      <w:r w:rsidR="00B276A8">
        <w:t>1</w:t>
      </w:r>
      <w:r w:rsidR="0093725E">
        <w:t>1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93725E">
        <w:t>16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8524D8" w:rsidP="00F6264F" w:rsidR="008524D8">
      <w:pPr>
        <w:ind w:firstLine="708"/>
        <w:jc w:val="both"/>
      </w:pPr>
      <w:r>
        <w:t>Iz Uvjerenja Policijske uprave zagrebačke</w:t>
      </w:r>
      <w:r w:rsidR="0093725E">
        <w:t>, Policijske postaje Sesvete</w:t>
      </w:r>
      <w:r>
        <w:t xml:space="preserve"> od </w:t>
      </w:r>
      <w:r w:rsidR="0093725E">
        <w:t>26. lipnja</w:t>
      </w:r>
      <w:r>
        <w:t xml:space="preserve"> 2017. proizlazi da dužnik nije evidentiran kao vlasnik vozila (list </w:t>
      </w:r>
      <w:r w:rsidR="0093725E">
        <w:t>19</w:t>
      </w:r>
      <w:r>
        <w:t xml:space="preserve"> spisa).</w:t>
      </w:r>
    </w:p>
    <w:p w:rsidRDefault="008524D8" w:rsidP="00F6264F" w:rsidR="008524D8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93725E">
        <w:t>4510</w:t>
      </w:r>
      <w:r w:rsidR="00B0604A">
        <w:t>/16</w:t>
      </w:r>
      <w:r>
        <w:t xml:space="preserve"> od </w:t>
      </w:r>
      <w:r w:rsidR="008524D8">
        <w:t>2. kolovoza</w:t>
      </w:r>
      <w:r w:rsidR="00207C73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8524D8">
        <w:t>3. kolovoza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D017E5" w:rsidP="00D21534" w:rsidR="00D017E5" w:rsidRPr="00AF1EFD">
      <w:pPr>
        <w:jc w:val="both"/>
      </w:pPr>
    </w:p>
    <w:p w:rsidRDefault="002C5A29" w:rsidP="00207C73" w:rsidR="00410421">
      <w:pPr>
        <w:jc w:val="center"/>
      </w:pPr>
      <w:r w:rsidRPr="00AF1EFD">
        <w:t>U Karlovcu</w:t>
      </w:r>
      <w:r w:rsidR="006420C7">
        <w:t xml:space="preserve"> </w:t>
      </w:r>
      <w:r w:rsidR="008524D8">
        <w:t>9</w:t>
      </w:r>
      <w:r w:rsidR="00B276A8">
        <w:t>. siječnja 2018</w:t>
      </w:r>
      <w:r w:rsidR="00410421">
        <w:t>.</w:t>
      </w:r>
    </w:p>
    <w:p w:rsidRDefault="00C241E6" w:rsidP="002C5A29" w:rsidR="00C241E6">
      <w:pPr>
        <w:jc w:val="both"/>
      </w:pP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D2B" w:rsidR="00A77D2B">
      <w:r>
        <w:separator/>
      </w:r>
    </w:p>
  </w:endnote>
  <w:endnote w:id="0" w:type="continuationSeparator">
    <w:p w:rsidRDefault="00A77D2B" w:rsidR="00A77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D2B" w:rsidR="00A77D2B">
      <w:r>
        <w:separator/>
      </w:r>
    </w:p>
  </w:footnote>
  <w:footnote w:id="0" w:type="continuationSeparator">
    <w:p w:rsidRDefault="00A77D2B" w:rsidR="00A77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C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3725E">
      <w:t>4510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07C73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07C87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24D8"/>
    <w:rsid w:val="00855AE8"/>
    <w:rsid w:val="008B73DD"/>
    <w:rsid w:val="008E2F7A"/>
    <w:rsid w:val="008E42C6"/>
    <w:rsid w:val="00912B69"/>
    <w:rsid w:val="0092768B"/>
    <w:rsid w:val="00932E10"/>
    <w:rsid w:val="0093725E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34FF5"/>
    <w:rsid w:val="00A40812"/>
    <w:rsid w:val="00A505C4"/>
    <w:rsid w:val="00A74268"/>
    <w:rsid w:val="00A77D2B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BE0053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017E5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7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7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7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7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7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7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7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7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4510</izvorni_sadrzaj>
    <derivirana_varijabla naziv="DomainObject.Predmet.Broj_1">4510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St-4510/2016</izvorni_sadrzaj>
    <derivirana_varijabla naziv="DomainObject.Predmet.OznakaBroj_1">St-4510/2016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 CASA d.o.o. zastupanog po punomoćniku Anđelko Matok</izvorni_sadrzaj>
    <derivirana_varijabla naziv="DomainObject.Predmet.ProtustrankaFormated_1">  INSTALA CASA d.o.o. zastupanog po punomoćniku Anđelko Matok</derivirana_varijabla>
  </DomainObject.Predmet.ProtustrankaFormated>
  <DomainObject.Predmet.ProtustrankaFormatedOIB>
    <izvorni_sadrzaj>  INSTALA CASA d.o.o., OIB 39550628209 zastupanog po punomoćniku Anđelko Matok</izvorni_sadrzaj>
    <derivirana_varijabla naziv="DomainObject.Predmet.ProtustrankaFormatedOIB_1">  INSTALA CASA d.o.o., OIB 39550628209 zastupanog po punomoćniku Anđelko Matok</derivirana_varijabla>
  </DomainObject.Predmet.ProtustrankaFormatedOIB>
  <DomainObject.Predmet.ProtustrankaFormatedWithAdress>
    <izvorni_sadrzaj> INSTALA CASA d.o.o., Slavonska 21, 10360 Sesvete zastupanog po punomoćniku Anđelko Matok</izvorni_sadrzaj>
    <derivirana_varijabla naziv="DomainObject.Predmet.ProtustrankaFormatedWithAdress_1"> INSTALA CASA d.o.o., Slavonska 21, 10360 Sesvete zastupanog po punomoćniku Anđelko Matok</derivirana_varijabla>
  </DomainObject.Predmet.ProtustrankaFormatedWithAdress>
  <DomainObject.Predmet.ProtustrankaFormatedWithAdressOIB>
    <izvorni_sadrzaj> INSTALA CASA d.o.o., OIB 39550628209, Slavonska 21, 10360 Sesvete zastupanog po punomoćniku Anđelko Matok</izvorni_sadrzaj>
    <derivirana_varijabla naziv="DomainObject.Predmet.ProtustrankaFormatedWithAdressOIB_1"> INSTALA CASA d.o.o., OIB 39550628209, Slavonska 21, 10360 Sesvete zastupanog po punomoćniku Anđelko Matok</derivirana_varijabla>
  </DomainObject.Predmet.ProtustrankaFormatedWithAdressOIB>
  <DomainObject.Predmet.ProtustrankaWithAdress>
    <izvorni_sadrzaj>INSTALA CASA d.o.o. Slavonska 21, 10360 Sesvete</izvorni_sadrzaj>
    <derivirana_varijabla naziv="DomainObject.Predmet.ProtustrankaWithAdress_1">INSTALA CASA d.o.o. Slavonska 21, 10360 Sesvete</derivirana_varijabla>
  </DomainObject.Predmet.ProtustrankaWithAdress>
  <DomainObject.Predmet.ProtustrankaWithAdressOIB>
    <izvorni_sadrzaj>INSTALA CASA d.o.o., OIB 39550628209, Slavonska 21, 10360 Sesvete</izvorni_sadrzaj>
    <derivirana_varijabla naziv="DomainObject.Predmet.ProtustrankaWithAdressOIB_1">INSTALA CASA d.o.o., OIB 39550628209, Slavonska 21, 10360 Sesvete</derivirana_varijabla>
  </DomainObject.Predmet.ProtustrankaWithAdressOIB>
  <DomainObject.Predmet.ProtustrankaNazivFormated>
    <izvorni_sadrzaj>INSTALA CASA d.o.o.</izvorni_sadrzaj>
    <derivirana_varijabla naziv="DomainObject.Predmet.ProtustrankaNazivFormated_1">INSTALA CASA d.o.o.</derivirana_varijabla>
  </DomainObject.Predmet.ProtustrankaNazivFormated>
  <DomainObject.Predmet.ProtustrankaNazivFormatedOIB>
    <izvorni_sadrzaj>INSTALA CASA d.o.o., OIB 39550628209</izvorni_sadrzaj>
    <derivirana_varijabla naziv="DomainObject.Predmet.ProtustrankaNazivFormatedOIB_1">INSTALA CASA d.o.o., OIB 39550628209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 CASA d.o.o. zastupanog po punomoćniku Anđelko Matok</item>
    </izvorni_sadrzaj>
    <derivirana_varijabla naziv="DomainObject.Predmet.ProtuStrankaListFormated_1">
      <item>INSTALA CASA d.o.o. zastupanog po punomoćniku Anđelko Matok</item>
    </derivirana_varijabla>
  </DomainObject.Predmet.ProtuStrankaListFormated>
  <DomainObject.Predmet.ProtuStrankaListFormatedOIB>
    <izvorni_sadrzaj>
      <item>INSTALA CASA d.o.o., OIB 39550628209 zastupanog po punomoćniku Anđelko Matok</item>
    </izvorni_sadrzaj>
    <derivirana_varijabla naziv="DomainObject.Predmet.ProtuStrankaListFormatedOIB_1">
      <item>INSTALA CASA d.o.o., OIB 39550628209 zastupanog po punomoćniku Anđelko Matok</item>
    </derivirana_varijabla>
  </DomainObject.Predmet.ProtuStrankaListFormatedOIB>
  <DomainObject.Predmet.ProtuStrankaListFormatedWithAdress>
    <izvorni_sadrzaj>
      <item>INSTALA CASA d.o.o., Slavonska 21, 10360 Sesvete zastupanog po punomoćniku Anđelko Matok</item>
    </izvorni_sadrzaj>
    <derivirana_varijabla naziv="DomainObject.Predmet.ProtuStrankaListFormatedWithAdress_1">
      <item>INSTALA CASA d.o.o., Slavonska 21, 10360 Sesvete zastupanog po punomoćniku Anđelko Matok</item>
    </derivirana_varijabla>
  </DomainObject.Predmet.ProtuStrankaListFormatedWithAdress>
  <DomainObject.Predmet.ProtuStrankaListFormatedWithAdressOIB>
    <izvorni_sadrzaj>
      <item>INSTALA CASA d.o.o., OIB 39550628209, Slavonska 21, 10360 Sesvete zastupanog po punomoćniku Anđelko Matok</item>
    </izvorni_sadrzaj>
    <derivirana_varijabla naziv="DomainObject.Predmet.ProtuStrankaListFormatedWithAdressOIB_1">
      <item>INSTALA CASA d.o.o., OIB 39550628209, Slavonska 21, 10360 Sesvete zastupanog po punomoćniku Anđelko Matok</item>
    </derivirana_varijabla>
  </DomainObject.Predmet.ProtuStrankaListFormatedWithAdressOIB>
  <DomainObject.Predmet.ProtuStrankaListNazivFormated>
    <izvorni_sadrzaj>
      <item>INSTALA CASA d.o.o.</item>
    </izvorni_sadrzaj>
    <derivirana_varijabla naziv="DomainObject.Predmet.ProtuStrankaListNazivFormated_1">
      <item>INSTALA CASA d.o.o.</item>
    </derivirana_varijabla>
  </DomainObject.Predmet.ProtuStrankaListNazivFormated>
  <DomainObject.Predmet.ProtuStrankaListNazivFormatedOIB>
    <izvorni_sadrzaj>
      <item>INSTALA CASA d.o.o., OIB 39550628209</item>
    </izvorni_sadrzaj>
    <derivirana_varijabla naziv="DomainObject.Predmet.ProtuStrankaListNazivFormatedOIB_1">
      <item>INSTALA CASA d.o.o., OIB 39550628209</item>
    </derivirana_varijabla>
  </DomainObject.Predmet.ProtuStrankaListNazivFormatedOIB>
  <DomainObject.Predmet.OstaliListFormated>
    <izvorni_sadrzaj>
      <item>Anđelko Matok punomoćnik sudionika u postupku INSTALA CASA d.o.o.</item>
    </izvorni_sadrzaj>
    <derivirana_varijabla naziv="DomainObject.Predmet.OstaliListFormated_1">
      <item>Anđelko Matok punomoćnik sudionika u postupku INSTALA CASA d.o.o.</item>
    </derivirana_varijabla>
  </DomainObject.Predmet.OstaliListFormated>
  <DomainObject.Predmet.OstaliListFormatedOIB>
    <izvorni_sadrzaj>
      <item>Anđelko Matok, OIB 10932359624 punomoćnik sudionika u postupku INSTALA CASA d.o.o.</item>
    </izvorni_sadrzaj>
    <derivirana_varijabla naziv="DomainObject.Predmet.OstaliListFormatedOIB_1">
      <item>Anđelko Matok, OIB 10932359624 punomoćnik sudionika u postupku INSTALA CASA d.o.o.</item>
    </derivirana_varijabla>
  </DomainObject.Predmet.OstaliListFormatedOIB>
  <DomainObject.Predmet.OstaliListFormatedWithAdress>
    <izvorni_sadrzaj>
      <item>Anđelko Matok, Slavonska 21, 10360 Sesvete punomoćnik sudionika u postupku INSTALA CASA d.o.o.</item>
    </izvorni_sadrzaj>
    <derivirana_varijabla naziv="DomainObject.Predmet.OstaliListFormatedWithAdress_1">
      <item>Anđelko Matok, Slavonska 21, 10360 Sesvete punomoćnik sudionika u postupku INSTALA CASA d.o.o.</item>
    </derivirana_varijabla>
  </DomainObject.Predmet.OstaliListFormatedWithAdress>
  <DomainObject.Predmet.OstaliListFormatedWithAdressOIB>
    <izvorni_sadrzaj>
      <item>Anđelko Matok, OIB 10932359624, Slavonska 21, 10360 Sesvete punomoćnik sudionika u postupku INSTALA CASA d.o.o.</item>
    </izvorni_sadrzaj>
    <derivirana_varijabla naziv="DomainObject.Predmet.OstaliListFormatedWithAdressOIB_1">
      <item>Anđelko Matok, OIB 10932359624, Slavonska 21, 10360 Sesvete punomoćnik sudionika u postupku INSTALA CASA d.o.o.</item>
    </derivirana_varijabla>
  </DomainObject.Predmet.OstaliListFormatedWithAdressOIB>
  <DomainObject.Predmet.OstaliListNazivFormated>
    <izvorni_sadrzaj>
      <item>Anđelko Matok</item>
    </izvorni_sadrzaj>
    <derivirana_varijabla naziv="DomainObject.Predmet.OstaliListNazivFormated_1">
      <item>Anđelko Matok</item>
    </derivirana_varijabla>
  </DomainObject.Predmet.OstaliListNazivFormated>
  <DomainObject.Predmet.OstaliListNazivFormatedOIB>
    <izvorni_sadrzaj>
      <item>Anđelko Matok, OIB 10932359624</item>
    </izvorni_sadrzaj>
    <derivirana_varijabla naziv="DomainObject.Predmet.OstaliListNazivFormatedOIB_1">
      <item>Anđelko Matok, OIB 10932359624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 CASA d.o.o.</izvorni_sadrzaj>
    <derivirana_varijabla naziv="DomainObject.Predmet.ProtustrankaIDrugi_1">INSTALA CASA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INSTALA CASA d.o.o., OIB 39550628209, Slavonska 21, 10360 Sesvete</izvorni_sadrzaj>
    <derivirana_varijabla naziv="DomainObject.Predmet.ProtustrankaIDrugiAdressOIB_1">INSTALA CASA d.o.o., OIB 39550628209, Slavonska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 CASA d.o.o.</item>
      <item>Anđelko Matok</item>
    </izvorni_sadrzaj>
    <derivirana_varijabla naziv="DomainObject.Predmet.SudioniciListNaziv_1">
      <item>FINA Regionalni centar Zagreb</item>
      <item>INSTALA CASA d.o.o.</item>
      <item>Anđelko Matok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INSTALA CASA d.o.o., OIB 39550628209, Slavonska 21,10360 Sesvete</item>
      <item>Anđelko Matok, OIB 10932359624, Slavonska 21,10360 Sesvete</item>
    </izvorni_sadrzaj>
    <derivirana_varijabla naziv="DomainObject.Predmet.SudioniciListAdressOIB_1">
      <item>FINA Regionalni centar Zagreb, OIB 85821130368, Trg svibanjskih žrtava 1995. br. 1,10000 Zagreb</item>
      <item>INSTALA CASA d.o.o., OIB 39550628209, Slavonska 21,10360 Sesvete</item>
      <item>Anđelko Matok, OIB 10932359624, Slavonska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39550628209</item>
      <item>, OIB 10932359624</item>
    </izvorni_sadrzaj>
    <derivirana_varijabla naziv="DomainObject.Predmet.SudioniciListNazivOIB_1">
      <item>, OIB 85821130368</item>
      <item>, OIB 39550628209</item>
      <item>, OIB 10932359624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550</properties:Words>
  <properties:Characters>2859</properties:Characters>
  <properties:Lines>95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2018-01-09T13:37:00Z</dcterms:created>
  <dc:creator>Korisnik</dc:creator>
  <cp:lastModifiedBy>Draženka Prpić</cp:lastModifiedBy>
  <cp:lastPrinted>2018-01-09T13:38:00Z</cp:lastPrinted>
  <dcterms:modified xmlns:xsi="http://www.w3.org/2001/XMLSchema-instance" xsi:type="dcterms:W3CDTF">2018-01-09T13:39:00Z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