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2bd1d" w14:paraId="d92bd1d" w:rsidRDefault="00264FF4" w:rsidP="00264FF4" w:rsidR="00264FF4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5 St-430/2015-5</w:t>
      </w:r>
    </w:p>
    <w:p w:rsidRDefault="00264FF4" w:rsidP="00264FF4" w:rsidR="00264FF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264FF4" w:rsidP="00264FF4" w:rsidR="00264FF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264FF4" w:rsidP="00264FF4" w:rsidR="00264FF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264FF4" w:rsidP="00264FF4" w:rsidR="00264FF4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264FF4" w:rsidP="00264FF4" w:rsidR="00264FF4">
      <w:pPr>
        <w:rPr>
          <w:szCs w:val="24"/>
        </w:rPr>
      </w:pPr>
    </w:p>
    <w:p w:rsidRDefault="00264FF4" w:rsidP="00264FF4" w:rsidR="00264FF4">
      <w:pPr>
        <w:rPr>
          <w:szCs w:val="24"/>
        </w:rPr>
      </w:pPr>
    </w:p>
    <w:p w:rsidRDefault="00264FF4" w:rsidP="00264FF4" w:rsidR="00264FF4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264FF4" w:rsidP="00264FF4" w:rsidR="00264FF4">
      <w:pPr>
        <w:rPr>
          <w:szCs w:val="24"/>
        </w:rPr>
      </w:pPr>
    </w:p>
    <w:p w:rsidRDefault="00264FF4" w:rsidP="00264FF4" w:rsidR="00264FF4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64FF4" w:rsidP="00264FF4" w:rsidR="00264FF4">
      <w:pPr>
        <w:rPr>
          <w:szCs w:val="24"/>
        </w:rPr>
      </w:pPr>
    </w:p>
    <w:p w:rsidRDefault="00264FF4" w:rsidP="00264FF4" w:rsidR="00264FF4">
      <w:pPr>
        <w:jc w:val="both"/>
      </w:pPr>
      <w:r>
        <w:rPr>
          <w:szCs w:val="24"/>
        </w:rPr>
        <w:tab/>
      </w:r>
      <w:r>
        <w:t xml:space="preserve">Trgovački sud u Varaždinu po sucu toga suda Kseniji </w:t>
      </w:r>
      <w:proofErr w:type="spellStart"/>
      <w:r>
        <w:t>Flack</w:t>
      </w:r>
      <w:proofErr w:type="spellEnd"/>
      <w:r>
        <w:t xml:space="preserve"> </w:t>
      </w:r>
      <w:proofErr w:type="spellStart"/>
      <w:r>
        <w:t>Makitan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SIMTI TEX d.o.o., </w:t>
      </w:r>
      <w:proofErr w:type="spellStart"/>
      <w:r>
        <w:t>Držimurec</w:t>
      </w:r>
      <w:proofErr w:type="spellEnd"/>
      <w:r>
        <w:t xml:space="preserve">, </w:t>
      </w:r>
      <w:proofErr w:type="spellStart"/>
      <w:r>
        <w:t>Držimurec</w:t>
      </w:r>
      <w:proofErr w:type="spellEnd"/>
      <w:r>
        <w:t xml:space="preserve"> 97, OIB: 76552872844, dana 02. ožujka 2016. godine</w:t>
      </w:r>
    </w:p>
    <w:p w:rsidRDefault="00264FF4" w:rsidP="00264FF4" w:rsidR="00264FF4">
      <w:pPr>
        <w:jc w:val="both"/>
      </w:pPr>
    </w:p>
    <w:p w:rsidRDefault="00264FF4" w:rsidP="00264FF4" w:rsidR="00264FF4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64FF4" w:rsidP="00264FF4" w:rsidR="00264FF4">
      <w:pPr>
        <w:rPr>
          <w:szCs w:val="24"/>
        </w:rPr>
      </w:pPr>
    </w:p>
    <w:p w:rsidRDefault="00264FF4" w:rsidP="00264FF4" w:rsidR="00264FF4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SIMTI TEX d.o.o., </w:t>
      </w:r>
      <w:proofErr w:type="spellStart"/>
      <w:r>
        <w:t>Držimurec</w:t>
      </w:r>
      <w:proofErr w:type="spellEnd"/>
      <w:r>
        <w:t xml:space="preserve">, </w:t>
      </w:r>
      <w:proofErr w:type="spellStart"/>
      <w:r>
        <w:t>Držimurec</w:t>
      </w:r>
      <w:proofErr w:type="spellEnd"/>
      <w:r>
        <w:t xml:space="preserve"> 97, OIB: 76552872844</w:t>
      </w:r>
      <w:r>
        <w:rPr>
          <w:szCs w:val="24"/>
        </w:rPr>
        <w:t>, s danom 02. ožujka 2016. u 13,00 sati.</w:t>
      </w:r>
    </w:p>
    <w:p w:rsidRDefault="00264FF4" w:rsidP="00264FF4" w:rsidR="00264FF4">
      <w:pPr>
        <w:jc w:val="both"/>
        <w:rPr>
          <w:szCs w:val="24"/>
        </w:rPr>
      </w:pPr>
    </w:p>
    <w:p w:rsidRDefault="00264FF4" w:rsidP="00264FF4" w:rsidR="00264FF4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SIMTI TEX d.o.o., </w:t>
      </w:r>
      <w:proofErr w:type="spellStart"/>
      <w:r>
        <w:t>Držimurec</w:t>
      </w:r>
      <w:proofErr w:type="spellEnd"/>
      <w:r>
        <w:t xml:space="preserve">, </w:t>
      </w:r>
      <w:proofErr w:type="spellStart"/>
      <w:r>
        <w:t>Držimurec</w:t>
      </w:r>
      <w:proofErr w:type="spellEnd"/>
      <w:r>
        <w:t xml:space="preserve"> 97, OIB: 76552872844.</w:t>
      </w:r>
    </w:p>
    <w:p w:rsidRDefault="00264FF4" w:rsidP="00264FF4" w:rsidR="00264FF4">
      <w:pPr>
        <w:jc w:val="both"/>
      </w:pPr>
    </w:p>
    <w:p w:rsidRDefault="00264FF4" w:rsidP="00264FF4" w:rsidR="00264FF4">
      <w:pPr>
        <w:jc w:val="both"/>
      </w:pPr>
      <w:r>
        <w:tab/>
        <w:t xml:space="preserve">III Za stečajnog upravitelja imenuje se Dinka Trumbić, </w:t>
      </w:r>
      <w:proofErr w:type="spellStart"/>
      <w:r>
        <w:t>Lovretska</w:t>
      </w:r>
      <w:proofErr w:type="spellEnd"/>
      <w:r>
        <w:t xml:space="preserve"> 10, Split, OIB: 43468134790. </w:t>
      </w:r>
    </w:p>
    <w:p w:rsidRDefault="00264FF4" w:rsidP="00264FF4" w:rsidR="00264FF4">
      <w:pPr>
        <w:jc w:val="both"/>
        <w:rPr>
          <w:color w:val="FF0000"/>
        </w:rPr>
      </w:pPr>
    </w:p>
    <w:p w:rsidRDefault="00264FF4" w:rsidP="00264FF4" w:rsidR="00264FF4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264FF4" w:rsidP="00264FF4" w:rsidR="00264FF4">
      <w:pPr>
        <w:jc w:val="both"/>
        <w:rPr>
          <w:szCs w:val="24"/>
        </w:rPr>
      </w:pPr>
    </w:p>
    <w:p w:rsidRDefault="00264FF4" w:rsidP="00264FF4" w:rsidR="00264FF4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SIMTI TEX d.o.o., </w:t>
      </w:r>
      <w:proofErr w:type="spellStart"/>
      <w:r>
        <w:t>Držimurec</w:t>
      </w:r>
      <w:proofErr w:type="spellEnd"/>
      <w:r>
        <w:t xml:space="preserve">, </w:t>
      </w:r>
      <w:proofErr w:type="spellStart"/>
      <w:r>
        <w:t>Držimurec</w:t>
      </w:r>
      <w:proofErr w:type="spellEnd"/>
      <w:r>
        <w:t xml:space="preserve"> 97, OIB: 76552872844</w:t>
      </w:r>
      <w:r>
        <w:rPr>
          <w:szCs w:val="24"/>
        </w:rPr>
        <w:t>, bit će brisan iz sudskog registra.</w:t>
      </w:r>
    </w:p>
    <w:p w:rsidRDefault="00264FF4" w:rsidP="00264FF4" w:rsidR="00264FF4">
      <w:pPr>
        <w:rPr>
          <w:szCs w:val="24"/>
        </w:rPr>
      </w:pPr>
    </w:p>
    <w:p w:rsidRDefault="00264FF4" w:rsidP="00264FF4" w:rsidR="00264FF4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64FF4" w:rsidP="00264FF4" w:rsidR="00264FF4">
      <w:pPr>
        <w:rPr>
          <w:szCs w:val="24"/>
        </w:rPr>
      </w:pPr>
    </w:p>
    <w:p w:rsidRDefault="00264FF4" w:rsidP="00264FF4" w:rsidR="00264FF4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264FF4" w:rsidP="00264FF4" w:rsidR="00264FF4">
      <w:pPr>
        <w:rPr>
          <w:szCs w:val="24"/>
        </w:rPr>
      </w:pPr>
    </w:p>
    <w:p w:rsidRDefault="00264FF4" w:rsidP="00264FF4" w:rsidR="00264FF4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264FF4" w:rsidP="00264FF4" w:rsidR="00264FF4">
      <w:pPr>
        <w:rPr>
          <w:szCs w:val="24"/>
        </w:rPr>
      </w:pPr>
    </w:p>
    <w:p w:rsidRDefault="00264FF4" w:rsidP="00264FF4" w:rsidR="00264FF4">
      <w:pPr>
        <w:rPr>
          <w:szCs w:val="24"/>
        </w:rPr>
      </w:pPr>
    </w:p>
    <w:p w:rsidRDefault="00264FF4" w:rsidP="00264FF4" w:rsidR="00264FF4">
      <w:pPr>
        <w:jc w:val="center"/>
        <w:rPr>
          <w:szCs w:val="24"/>
        </w:rPr>
      </w:pPr>
      <w:r>
        <w:rPr>
          <w:szCs w:val="24"/>
        </w:rPr>
        <w:t>U Varaždinu, 02. ožujka 2016.</w:t>
      </w:r>
    </w:p>
    <w:p w:rsidRDefault="00264FF4" w:rsidP="00264FF4" w:rsidR="00264FF4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264FF4" w:rsidP="00264FF4" w:rsidR="00264FF4">
      <w:pPr>
        <w:rPr>
          <w:szCs w:val="24"/>
        </w:rPr>
      </w:pPr>
      <w:r>
        <w:rPr>
          <w:szCs w:val="24"/>
        </w:rPr>
        <w:t xml:space="preserve">     </w:t>
      </w:r>
    </w:p>
    <w:p w:rsidRDefault="00264FF4" w:rsidP="00264FF4" w:rsidR="00264FF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264FF4" w:rsidP="00264FF4" w:rsidR="00264FF4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Ksenija </w:t>
      </w:r>
      <w:proofErr w:type="spellStart"/>
      <w:r>
        <w:rPr>
          <w:szCs w:val="24"/>
        </w:rPr>
        <w:t>Flack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Makitan</w:t>
      </w:r>
      <w:proofErr w:type="spellEnd"/>
      <w:r>
        <w:rPr>
          <w:szCs w:val="24"/>
        </w:rPr>
        <w:t>, v.r.</w:t>
      </w:r>
    </w:p>
    <w:p w:rsidRDefault="00264FF4" w:rsidP="00264FF4" w:rsidR="00264FF4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264FF4" w:rsidP="00264FF4" w:rsidR="00264FF4">
      <w:pPr>
        <w:rPr>
          <w:szCs w:val="24"/>
        </w:rPr>
      </w:pPr>
    </w:p>
    <w:p w:rsidRDefault="00264FF4" w:rsidP="00264FF4" w:rsidR="00264FF4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264FF4" w:rsidP="00264FF4" w:rsidR="00264FF4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264FF4" w:rsidP="00264FF4" w:rsidR="00264FF4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264FF4" w:rsidP="00264FF4" w:rsidR="00264FF4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64FF4" w:rsidP="00264FF4" w:rsidR="00264FF4">
      <w:pPr>
        <w:rPr>
          <w:szCs w:val="24"/>
        </w:rPr>
      </w:pPr>
    </w:p>
    <w:p w:rsidRDefault="00264FF4" w:rsidP="00264FF4" w:rsidR="00264FF4">
      <w:pPr>
        <w:rPr>
          <w:szCs w:val="24"/>
        </w:rPr>
      </w:pPr>
    </w:p>
    <w:p w:rsidRDefault="00264FF4" w:rsidP="00264FF4" w:rsidR="00264FF4">
      <w:pPr>
        <w:rPr>
          <w:szCs w:val="24"/>
        </w:rPr>
      </w:pPr>
      <w:r>
        <w:rPr>
          <w:szCs w:val="24"/>
        </w:rPr>
        <w:t>DNA:</w:t>
      </w:r>
    </w:p>
    <w:p w:rsidRDefault="00264FF4" w:rsidP="00264FF4" w:rsidR="00264FF4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264FF4" w:rsidP="00264FF4" w:rsidR="00264FF4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264FF4" w:rsidP="00264FF4" w:rsidR="00264FF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 w:rsidR="00474261">
        <w:t xml:space="preserve">SIMTI TEX d.o.o., </w:t>
      </w:r>
      <w:proofErr w:type="spellStart"/>
      <w:r w:rsidR="00474261">
        <w:t>Držimurec</w:t>
      </w:r>
      <w:proofErr w:type="spellEnd"/>
      <w:r w:rsidR="00474261">
        <w:t xml:space="preserve">, </w:t>
      </w:r>
      <w:proofErr w:type="spellStart"/>
      <w:r w:rsidR="00474261">
        <w:t>Držimurec</w:t>
      </w:r>
      <w:proofErr w:type="spellEnd"/>
      <w:r w:rsidR="00474261">
        <w:t xml:space="preserve"> 97, OIB: 76552872844</w:t>
      </w:r>
    </w:p>
    <w:p w:rsidRDefault="00474261" w:rsidP="00264FF4" w:rsidR="00264FF4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proofErr w:type="spellStart"/>
      <w:r>
        <w:t>Tizedes</w:t>
      </w:r>
      <w:proofErr w:type="spellEnd"/>
      <w:r>
        <w:t xml:space="preserve"> </w:t>
      </w:r>
      <w:proofErr w:type="spellStart"/>
      <w:r>
        <w:t>Attila</w:t>
      </w:r>
      <w:proofErr w:type="spellEnd"/>
      <w:r>
        <w:t xml:space="preserve">, Mađarska, </w:t>
      </w:r>
      <w:proofErr w:type="spellStart"/>
      <w:r>
        <w:t>Becsehely</w:t>
      </w:r>
      <w:proofErr w:type="spellEnd"/>
      <w:r>
        <w:t xml:space="preserve">, </w:t>
      </w:r>
      <w:proofErr w:type="spellStart"/>
      <w:r>
        <w:t>Ifjusagi</w:t>
      </w:r>
      <w:proofErr w:type="spellEnd"/>
      <w:r>
        <w:t xml:space="preserve"> 41</w:t>
      </w:r>
    </w:p>
    <w:p w:rsidRDefault="00264FF4" w:rsidP="00264FF4" w:rsidR="00264FF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264FF4" w:rsidP="00264FF4" w:rsidR="00264FF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 w:rsidR="00474261">
        <w:rPr>
          <w:szCs w:val="24"/>
        </w:rPr>
        <w:t xml:space="preserve">Čakovec, O. </w:t>
      </w:r>
      <w:proofErr w:type="spellStart"/>
      <w:r w:rsidR="00474261">
        <w:rPr>
          <w:szCs w:val="24"/>
        </w:rPr>
        <w:t>Keršovanija</w:t>
      </w:r>
      <w:proofErr w:type="spellEnd"/>
      <w:r w:rsidR="00474261">
        <w:rPr>
          <w:szCs w:val="24"/>
        </w:rPr>
        <w:t xml:space="preserve"> 11</w:t>
      </w:r>
    </w:p>
    <w:p w:rsidRDefault="00264FF4" w:rsidP="00264FF4" w:rsidR="00264FF4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Dinka </w:t>
      </w:r>
      <w:proofErr w:type="spellStart"/>
      <w:r>
        <w:t>Trubić</w:t>
      </w:r>
      <w:proofErr w:type="spellEnd"/>
      <w:r>
        <w:t xml:space="preserve">, </w:t>
      </w:r>
      <w:proofErr w:type="spellStart"/>
      <w:r>
        <w:t>Lovretska</w:t>
      </w:r>
      <w:proofErr w:type="spellEnd"/>
      <w:r>
        <w:t xml:space="preserve"> 10, Split</w:t>
      </w:r>
    </w:p>
    <w:p w:rsidRDefault="00264FF4" w:rsidP="00264FF4" w:rsidR="00264FF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264FF4" w:rsidP="00264FF4" w:rsidR="00264FF4">
      <w:pPr>
        <w:rPr>
          <w:szCs w:val="24"/>
        </w:rPr>
      </w:pPr>
    </w:p>
    <w:p w:rsidRDefault="00264FF4" w:rsidP="00264FF4" w:rsidR="00264FF4">
      <w:pPr>
        <w:rPr>
          <w:szCs w:val="24"/>
        </w:rPr>
      </w:pPr>
    </w:p>
    <w:p w:rsidRDefault="00264FF4" w:rsidP="00264FF4" w:rsidR="00264FF4">
      <w:pPr>
        <w:rPr>
          <w:szCs w:val="24"/>
        </w:rPr>
      </w:pPr>
    </w:p>
    <w:p w:rsidRDefault="00264FF4" w:rsidP="00264FF4" w:rsidR="00264FF4">
      <w:pPr>
        <w:rPr>
          <w:szCs w:val="24"/>
        </w:rPr>
      </w:pPr>
    </w:p>
    <w:p w:rsidRDefault="00264FF4" w:rsidP="00264FF4" w:rsidR="00264FF4">
      <w:pPr>
        <w:rPr>
          <w:szCs w:val="24"/>
        </w:rPr>
      </w:pPr>
    </w:p>
    <w:p w:rsidRDefault="00264FF4" w:rsidP="00264FF4" w:rsidR="00264FF4"/>
    <w:p w:rsidRDefault="00264FF4" w:rsidP="00264FF4" w:rsidR="00264FF4"/>
    <w:p w:rsidRDefault="00264FF4" w:rsidP="00264FF4" w:rsidR="00264FF4"/>
    <w:p w:rsidRDefault="00264FF4" w:rsidP="00264FF4" w:rsidR="00264FF4"/>
    <w:p w:rsidRDefault="00264FF4" w:rsidP="00264FF4" w:rsidR="00264FF4"/>
    <w:p w:rsidRDefault="00DA0242" w:rsidP="00264FF4" w:rsidR="00DA0242" w:rsidRPr="00264FF4"/>
    <w:sectPr w:rsidSect="00EB0D4C" w:rsidR="00DA0242" w:rsidRPr="00264FF4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4FF4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4261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264FF4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264FF4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33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St-430/2015-5</izvorni_sadrzaj>
    <derivirana_varijabla naziv="DomainObject.Oznaka_1">St-430/2015-5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St-430/2015</izvorni_sadrzaj>
    <derivirana_varijabla naziv="DomainObject.Predmet.OznakaBroj_1">St-430/2015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SIMTI TEX d.o.o. za trgovinu</izvorni_sadrzaj>
    <derivirana_varijabla naziv="DomainObject.Predmet.ProtustrankaFormated_1">  SIMTI TEX d.o.o. za trgovinu</derivirana_varijabla>
  </DomainObject.Predmet.ProtustrankaFormated>
  <DomainObject.Predmet.ProtustrankaFormatedOIB>
    <izvorni_sadrzaj>  SIMTI TEX d.o.o. za trgovinu, OIB 76552872844</izvorni_sadrzaj>
    <derivirana_varijabla naziv="DomainObject.Predmet.ProtustrankaFormatedOIB_1">  SIMTI TEX d.o.o. za trgovinu, OIB 76552872844</derivirana_varijabla>
  </DomainObject.Predmet.ProtustrankaFormatedOIB>
  <DomainObject.Predmet.ProtustrankaFormatedWithAdress>
    <izvorni_sadrzaj> SIMTI TEX d.o.o. za trgovinu, Držimurec 97, 40000 Držimurec</izvorni_sadrzaj>
    <derivirana_varijabla naziv="DomainObject.Predmet.ProtustrankaFormatedWithAdress_1"> SIMTI TEX d.o.o. za trgovinu, Držimurec 97, 40000 Držimurec</derivirana_varijabla>
  </DomainObject.Predmet.ProtustrankaFormatedWithAdress>
  <DomainObject.Predmet.ProtustrankaFormatedWithAdressOIB>
    <izvorni_sadrzaj> SIMTI TEX d.o.o. za trgovinu, OIB 76552872844, Držimurec 97, 40000 Držimurec</izvorni_sadrzaj>
    <derivirana_varijabla naziv="DomainObject.Predmet.ProtustrankaFormatedWithAdressOIB_1"> SIMTI TEX d.o.o. za trgovinu, OIB 76552872844, Držimurec 97, 40000 Držimurec</derivirana_varijabla>
  </DomainObject.Predmet.ProtustrankaFormatedWithAdressOIB>
  <DomainObject.Predmet.ProtustrankaWithAdress>
    <izvorni_sadrzaj>SIMTI TEX d.o.o. za trgovinu Držimurec 97, 40000 Držimurec</izvorni_sadrzaj>
    <derivirana_varijabla naziv="DomainObject.Predmet.ProtustrankaWithAdress_1">SIMTI TEX d.o.o. za trgovinu Držimurec 97, 40000 Držimurec</derivirana_varijabla>
  </DomainObject.Predmet.ProtustrankaWithAdress>
  <DomainObject.Predmet.ProtustrankaWithAdressOIB>
    <izvorni_sadrzaj>SIMTI TEX d.o.o. za trgovinu, OIB 76552872844, Držimurec 97, 40000 Držimurec</izvorni_sadrzaj>
    <derivirana_varijabla naziv="DomainObject.Predmet.ProtustrankaWithAdressOIB_1">SIMTI TEX d.o.o. za trgovinu, OIB 76552872844, Držimurec 97, 40000 Držimurec</derivirana_varijabla>
  </DomainObject.Predmet.ProtustrankaWithAdressOIB>
  <DomainObject.Predmet.ProtustrankaNazivFormated>
    <izvorni_sadrzaj>SIMTI TEX d.o.o. za trgovinu</izvorni_sadrzaj>
    <derivirana_varijabla naziv="DomainObject.Predmet.ProtustrankaNazivFormated_1">SIMTI TEX d.o.o. za trgovinu</derivirana_varijabla>
  </DomainObject.Predmet.ProtustrankaNazivFormated>
  <DomainObject.Predmet.ProtustrankaNazivFormatedOIB>
    <izvorni_sadrzaj>SIMTI TEX d.o.o. za trgovinu, OIB 76552872844</izvorni_sadrzaj>
    <derivirana_varijabla naziv="DomainObject.Predmet.ProtustrankaNazivFormatedOIB_1">SIMTI TEX d.o.o. za trgovinu, OIB 76552872844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3104.80</izvorni_sadrzaj>
    <derivirana_varijabla naziv="DomainObject.Predmet.TrenutnaVrijednost_1">3104.80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SIMTI TEX d.o.o. za trgovinu</item>
    </izvorni_sadrzaj>
    <derivirana_varijabla naziv="DomainObject.Predmet.ProtuStrankaListFormated_1">
      <item>SIMTI TEX d.o.o. za trgovinu</item>
    </derivirana_varijabla>
  </DomainObject.Predmet.ProtuStrankaListFormated>
  <DomainObject.Predmet.ProtuStrankaListFormatedOIB>
    <izvorni_sadrzaj>
      <item>SIMTI TEX d.o.o. za trgovinu, OIB 76552872844</item>
    </izvorni_sadrzaj>
    <derivirana_varijabla naziv="DomainObject.Predmet.ProtuStrankaListFormatedOIB_1">
      <item>SIMTI TEX d.o.o. za trgovinu, OIB 76552872844</item>
    </derivirana_varijabla>
  </DomainObject.Predmet.ProtuStrankaListFormatedOIB>
  <DomainObject.Predmet.ProtuStrankaListFormatedWithAdress>
    <izvorni_sadrzaj>
      <item>SIMTI TEX d.o.o. za trgovinu, Držimurec 97, 40000 Držimurec</item>
    </izvorni_sadrzaj>
    <derivirana_varijabla naziv="DomainObject.Predmet.ProtuStrankaListFormatedWithAdress_1">
      <item>SIMTI TEX d.o.o. za trgovinu, Držimurec 97, 40000 Držimurec</item>
    </derivirana_varijabla>
  </DomainObject.Predmet.ProtuStrankaListFormatedWithAdress>
  <DomainObject.Predmet.ProtuStrankaListFormatedWithAdressOIB>
    <izvorni_sadrzaj>
      <item>SIMTI TEX d.o.o. za trgovinu, OIB 76552872844, Držimurec 97, 40000 Držimurec</item>
    </izvorni_sadrzaj>
    <derivirana_varijabla naziv="DomainObject.Predmet.ProtuStrankaListFormatedWithAdressOIB_1">
      <item>SIMTI TEX d.o.o. za trgovinu, OIB 76552872844, Držimurec 97, 40000 Držimurec</item>
    </derivirana_varijabla>
  </DomainObject.Predmet.ProtuStrankaListFormatedWithAdressOIB>
  <DomainObject.Predmet.ProtuStrankaListNazivFormated>
    <izvorni_sadrzaj>
      <item>SIMTI TEX d.o.o. za trgovinu</item>
    </izvorni_sadrzaj>
    <derivirana_varijabla naziv="DomainObject.Predmet.ProtuStrankaListNazivFormated_1">
      <item>SIMTI TEX d.o.o. za trgovinu</item>
    </derivirana_varijabla>
  </DomainObject.Predmet.ProtuStrankaListNazivFormated>
  <DomainObject.Predmet.ProtuStrankaListNazivFormatedOIB>
    <izvorni_sadrzaj>
      <item>SIMTI TEX d.o.o. za trgovinu, OIB 76552872844</item>
    </izvorni_sadrzaj>
    <derivirana_varijabla naziv="DomainObject.Predmet.ProtuStrankaListNazivFormatedOIB_1">
      <item>SIMTI TEX d.o.o. za trgovinu, OIB 76552872844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St-430/2015-5</izvorni_sadrzaj>
    <derivirana_varijabla naziv="DomainObject.PoslovniBrojDokumenta_1">St-430/2015-5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SIMTI TEX d.o.o. za trgovinu</izvorni_sadrzaj>
    <derivirana_varijabla naziv="DomainObject.Predmet.ProtustrankaIDrugi_1">SIMTI TEX d.o.o.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SIMTI TEX d.o.o. za trgovinu, OIB 76552872844, Držimurec 97, 40000 Držimurec</izvorni_sadrzaj>
    <derivirana_varijabla naziv="DomainObject.Predmet.ProtustrankaIDrugiAdressOIB_1">SIMTI TEX d.o.o. za trgovinu, OIB 76552872844, Držimurec 97, 40000 Držimurec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SIMTI TEX d.o.o. za trgovinu</item>
      <item>E-oglasna ploča ovog suda</item>
      <item>Sudski registar, Trgovački sud u Varaždinu</item>
    </izvorni_sadrzaj>
    <derivirana_varijabla naziv="DomainObject.Predmet.SudioniciListNaziv_1">
      <item>Financijska agencija</item>
      <item>SIMTI TEX d.o.o. za trgovinu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SIMTI TEX d.o.o. za trgovinu, OIB 76552872844, Držimurec 97,40000 Držimurec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SIMTI TEX d.o.o. za trgovinu, OIB 76552872844, Držimurec 97,40000 Držimurec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7838AD-743F-4AB0-9AA8-2418F1D1E6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2717</properties:Characters>
  <properties:Lines>89</properties:Lines>
  <properties:Paragraphs>31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2016-03-02T09:36:00Z</cp:lastPrinted>
  <dcterms:modified xmlns:xsi="http://www.w3.org/2001/XMLSchema-instance" xsi:type="dcterms:W3CDTF">2016-03-02T09:37:00Z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St-430/2015-5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