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85be" w14:paraId="9f785b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903DB">
        <w:t>3682</w:t>
      </w:r>
      <w:r>
        <w:t>/2015</w:t>
      </w:r>
      <w:r w:rsidR="00BE60E8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15AAD" w:rsidRPr="00115AAD">
        <w:t>LEONA STUDIO d.o.o., Petrinjska 59, Zagreb, OIB: 21428401227</w:t>
      </w:r>
      <w:r>
        <w:t xml:space="preserve">, dana </w:t>
      </w:r>
      <w:r w:rsidR="00115AAD">
        <w:t>21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15AAD" w:rsidRPr="00115AAD">
        <w:t>LEONA STUDIO d.o.o., Petrinjska 59, Zagreb, OIB: 21428401227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115AAD">
        <w:t>21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DA27B5">
        <w:t>DAMIR CINCAR iz Osijeka, Sv. Ane 15b, OIB:</w:t>
      </w:r>
      <w:r w:rsidR="00DA27B5" w:rsidRPr="00DA27B5">
        <w:t>60464850994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15AAD" w:rsidRPr="00115AAD">
        <w:t>LEONA STUDIO d.o.o., Petrinjska 59, Zagreb, OIB: 21428401227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1655A5">
        <w:t xml:space="preserve"> 21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E60E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BE60E8" w:rsidP="00BE60E8" w:rsidR="00BE60E8">
      <w:pPr>
        <w:pStyle w:val="Bezproreda"/>
        <w:jc w:val="right"/>
      </w:pPr>
      <w:r>
        <w:t>Za točnost otpravka-ovlašteni službenik:</w:t>
      </w:r>
    </w:p>
    <w:p w:rsidRDefault="00BE60E8" w:rsidP="00BE60E8" w:rsidR="00BE60E8">
      <w:pPr>
        <w:pStyle w:val="Bezproreda"/>
        <w:jc w:val="right"/>
      </w:pPr>
      <w:r>
        <w:t xml:space="preserve">Tanja Štraubert </w:t>
      </w:r>
    </w:p>
    <w:sectPr w:rsidSect="00EF1FD3" w:rsidR="00BE60E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8B7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903DB" w:rsidRPr="001903DB">
          <w:t>3682/2015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15AAD"/>
    <w:rsid w:val="001371FB"/>
    <w:rsid w:val="001428B7"/>
    <w:rsid w:val="001655A5"/>
    <w:rsid w:val="001903DB"/>
    <w:rsid w:val="001B22F8"/>
    <w:rsid w:val="003A3366"/>
    <w:rsid w:val="00422C3C"/>
    <w:rsid w:val="004E266D"/>
    <w:rsid w:val="00677951"/>
    <w:rsid w:val="006E240F"/>
    <w:rsid w:val="00AA7B27"/>
    <w:rsid w:val="00AE11D4"/>
    <w:rsid w:val="00BC1874"/>
    <w:rsid w:val="00BE60E8"/>
    <w:rsid w:val="00C136F3"/>
    <w:rsid w:val="00DA27B5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E6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E6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3682</izvorni_sadrzaj>
    <derivirana_varijabla naziv="DomainObject.Predmet.Broj_1">3682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St-3682/2015</izvorni_sadrzaj>
    <derivirana_varijabla naziv="DomainObject.Predmet.OznakaBroj_1">St-3682/2015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 STUDIO d.o.o. zastupanog po punomoćniku Zoran Vujaković</izvorni_sadrzaj>
    <derivirana_varijabla naziv="DomainObject.Predmet.ProtustrankaFormated_1">  LEONA STUDIO d.o.o. zastupanog po punomoćniku Zoran Vujaković</derivirana_varijabla>
  </DomainObject.Predmet.ProtustrankaFormated>
  <DomainObject.Predmet.ProtustrankaFormatedOIB>
    <izvorni_sadrzaj>  LEONA STUDIO d.o.o., OIB 21428401227 zastupanog po punomoćniku Zoran Vujaković</izvorni_sadrzaj>
    <derivirana_varijabla naziv="DomainObject.Predmet.ProtustrankaFormatedOIB_1">  LEONA STUDIO d.o.o., OIB 21428401227 zastupanog po punomoćniku Zoran Vujaković</derivirana_varijabla>
  </DomainObject.Predmet.ProtustrankaFormatedOIB>
  <DomainObject.Predmet.ProtustrankaFormatedWithAdress>
    <izvorni_sadrzaj> LEONA STUDIO d.o.o., Petrinjska 59, 10000 Zagreb zastupanog po punomoćniku Zoran Vujaković</izvorni_sadrzaj>
    <derivirana_varijabla naziv="DomainObject.Predmet.ProtustrankaFormatedWithAdress_1"> LEONA STUDIO d.o.o., Petrinjska 59, 10000 Zagreb zastupanog po punomoćniku Zoran Vujaković</derivirana_varijabla>
  </DomainObject.Predmet.ProtustrankaFormatedWithAdress>
  <DomainObject.Predmet.ProtustrankaFormatedWithAdressOIB>
    <izvorni_sadrzaj> LEONA STUDIO d.o.o., OIB 21428401227, Petrinjska 59, 10000 Zagreb zastupanog po punomoćniku Zoran Vujaković</izvorni_sadrzaj>
    <derivirana_varijabla naziv="DomainObject.Predmet.ProtustrankaFormatedWithAdressOIB_1"> LEONA STUDIO d.o.o., OIB 21428401227, Petrinjska 59, 10000 Zagreb zastupanog po punomoćniku Zoran Vujaković</derivirana_varijabla>
  </DomainObject.Predmet.ProtustrankaFormatedWithAdressOIB>
  <DomainObject.Predmet.ProtustrankaWithAdress>
    <izvorni_sadrzaj>LEONA STUDIO d.o.o. Petrinjska 59, 10000 Zagreb</izvorni_sadrzaj>
    <derivirana_varijabla naziv="DomainObject.Predmet.ProtustrankaWithAdress_1">LEONA STUDIO d.o.o. Petrinjska 59, 10000 Zagreb</derivirana_varijabla>
  </DomainObject.Predmet.ProtustrankaWithAdress>
  <DomainObject.Predmet.ProtustrankaWithAdressOIB>
    <izvorni_sadrzaj>LEONA STUDIO d.o.o., OIB 21428401227, Petrinjska 59, 10000 Zagreb</izvorni_sadrzaj>
    <derivirana_varijabla naziv="DomainObject.Predmet.ProtustrankaWithAdressOIB_1">LEONA STUDIO d.o.o., OIB 21428401227, Petrinjska 59, 10000 Zagreb</derivirana_varijabla>
  </DomainObject.Predmet.ProtustrankaWithAdressOIB>
  <DomainObject.Predmet.ProtustrankaNazivFormated>
    <izvorni_sadrzaj>LEONA STUDIO d.o.o.</izvorni_sadrzaj>
    <derivirana_varijabla naziv="DomainObject.Predmet.ProtustrankaNazivFormated_1">LEONA STUDIO d.o.o.</derivirana_varijabla>
  </DomainObject.Predmet.ProtustrankaNazivFormated>
  <DomainObject.Predmet.ProtustrankaNazivFormatedOIB>
    <izvorni_sadrzaj>LEONA STUDIO d.o.o., OIB 21428401227</izvorni_sadrzaj>
    <derivirana_varijabla naziv="DomainObject.Predmet.ProtustrankaNazivFormatedOIB_1">LEONA STUDIO d.o.o., OIB 21428401227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LEONA STUDIO d.o.o. zastupanog po punomoćniku Zoran Vujaković</item>
    </izvorni_sadrzaj>
    <derivirana_varijabla naziv="DomainObject.Predmet.ProtuStrankaListFormated_1">
      <item>LEONA STUDIO d.o.o. zastupanog po punomoćniku Zoran Vujaković</item>
    </derivirana_varijabla>
  </DomainObject.Predmet.ProtuStrankaListFormated>
  <DomainObject.Predmet.ProtuStrankaListFormatedOIB>
    <izvorni_sadrzaj>
      <item>LEONA STUDIO d.o.o., OIB 21428401227 zastupanog po punomoćniku Zoran Vujaković</item>
    </izvorni_sadrzaj>
    <derivirana_varijabla naziv="DomainObject.Predmet.ProtuStrankaListFormatedOIB_1">
      <item>LEONA STUDIO d.o.o., OIB 21428401227 zastupanog po punomoćniku Zoran Vujaković</item>
    </derivirana_varijabla>
  </DomainObject.Predmet.ProtuStrankaListFormatedOIB>
  <DomainObject.Predmet.ProtuStrankaListFormatedWithAdress>
    <izvorni_sadrzaj>
      <item>LEONA STUDIO d.o.o., Petrinjska 59, 10000 Zagreb zastupanog po punomoćniku Zoran Vujaković</item>
    </izvorni_sadrzaj>
    <derivirana_varijabla naziv="DomainObject.Predmet.ProtuStrankaListFormatedWithAdress_1">
      <item>LEONA STUDIO d.o.o., Petrinjska 59, 10000 Zagreb zastupanog po punomoćniku Zoran Vujaković</item>
    </derivirana_varijabla>
  </DomainObject.Predmet.ProtuStrankaListFormatedWithAdress>
  <DomainObject.Predmet.ProtuStrankaListFormatedWithAdressOIB>
    <izvorni_sadrzaj>
      <item>LEONA STUDIO d.o.o., OIB 21428401227, Petrinjska 59, 10000 Zagreb zastupanog po punomoćniku Zoran Vujaković</item>
    </izvorni_sadrzaj>
    <derivirana_varijabla naziv="DomainObject.Predmet.ProtuStrankaListFormatedWithAdressOIB_1">
      <item>LEONA STUDIO d.o.o., OIB 21428401227, Petrinjska 59, 10000 Zagreb zastupanog po punomoćniku Zoran Vujaković</item>
    </derivirana_varijabla>
  </DomainObject.Predmet.ProtuStrankaListFormatedWithAdressOIB>
  <DomainObject.Predmet.ProtuStrankaListNazivFormated>
    <izvorni_sadrzaj>
      <item>LEONA STUDIO d.o.o.</item>
    </izvorni_sadrzaj>
    <derivirana_varijabla naziv="DomainObject.Predmet.ProtuStrankaListNazivFormated_1">
      <item>LEONA STUDIO d.o.o.</item>
    </derivirana_varijabla>
  </DomainObject.Predmet.ProtuStrankaListNazivFormated>
  <DomainObject.Predmet.ProtuStrankaListNazivFormatedOIB>
    <izvorni_sadrzaj>
      <item>LEONA STUDIO d.o.o., OIB 21428401227</item>
    </izvorni_sadrzaj>
    <derivirana_varijabla naziv="DomainObject.Predmet.ProtuStrankaListNazivFormatedOIB_1">
      <item>LEONA STUDIO d.o.o., OIB 21428401227</item>
    </derivirana_varijabla>
  </DomainObject.Predmet.ProtuStrankaListNazivFormatedOIB>
  <DomainObject.Predmet.OstaliListFormated>
    <izvorni_sadrzaj>
      <item>Damir Cincar</item>
      <item>Zoran Vujaković punomoćnik sudionika u postupku LEONA STUDIO d.o.o.</item>
    </izvorni_sadrzaj>
    <derivirana_varijabla naziv="DomainObject.Predmet.OstaliListFormated_1">
      <item>Damir Cincar</item>
      <item>Zoran Vujaković punomoćnik sudionika u postupku LEONA STUDIO d.o.o.</item>
    </derivirana_varijabla>
  </DomainObject.Predmet.OstaliListFormated>
  <DomainObject.Predmet.OstaliListFormatedOIB>
    <izvorni_sadrzaj>
      <item>Damir Cincar, OIB 60464850994</item>
      <item>Zoran Vujaković, OIB 25772500084 punomoćnik sudionika u postupku LEONA STUDIO d.o.o.</item>
    </izvorni_sadrzaj>
    <derivirana_varijabla naziv="DomainObject.Predmet.OstaliListFormatedOIB_1">
      <item>Damir Cincar, OIB 60464850994</item>
      <item>Zoran Vujaković, OIB 25772500084 punomoćnik sudionika u postupku LEONA STUDIO d.o.o.</item>
    </derivirana_varijabla>
  </DomainObject.Predmet.OstaliListFormatedOIB>
  <DomainObject.Predmet.OstaliListFormatedWithAdress>
    <izvorni_sadrzaj>
      <item>Damir Cincar, Svete Ane 15b, 31000 Osijek</item>
      <item>Zoran Vujaković, Vučetićev Prilaz 5, 10000 Zagreb punomoćnik sudionika u postupku LEONA STUDIO d.o.o.</item>
    </izvorni_sadrzaj>
    <derivirana_varijabla naziv="DomainObject.Predmet.OstaliListFormatedWithAdress_1">
      <item>Damir Cincar, Svete Ane 15b, 31000 Osijek</item>
      <item>Zoran Vujaković, Vučetićev Prilaz 5, 10000 Zagreb punomoćnik sudionika u postupku LEONA STUDIO d.o.o.</item>
    </derivirana_varijabla>
  </DomainObject.Predmet.OstaliListFormatedWithAdress>
  <DomainObject.Predmet.OstaliListFormatedWithAdressOIB>
    <izvorni_sadrzaj>
      <item>Damir Cincar, OIB 60464850994, Svete Ane 15b, 31000 Osijek</item>
      <item>Zoran Vujaković, OIB 25772500084, Vučetićev Prilaz 5, 10000 Zagreb punomoćnik sudionika u postupku LEONA STUDIO d.o.o.</item>
    </izvorni_sadrzaj>
    <derivirana_varijabla naziv="DomainObject.Predmet.OstaliListFormatedWithAdressOIB_1">
      <item>Damir Cincar, OIB 60464850994, Svete Ane 15b, 31000 Osijek</item>
      <item>Zoran Vujaković, OIB 25772500084, Vučetićev Prilaz 5, 10000 Zagreb punomoćnik sudionika u postupku LEONA STUDIO d.o.o.</item>
    </derivirana_varijabla>
  </DomainObject.Predmet.OstaliListFormatedWithAdressOIB>
  <DomainObject.Predmet.OstaliListNazivFormated>
    <izvorni_sadrzaj>
      <item>Damir Cincar</item>
      <item>Zoran Vujaković</item>
    </izvorni_sadrzaj>
    <derivirana_varijabla naziv="DomainObject.Predmet.OstaliListNazivFormated_1">
      <item>Damir Cincar</item>
      <item>Zoran Vujaković</item>
    </derivirana_varijabla>
  </DomainObject.Predmet.OstaliListNazivFormated>
  <DomainObject.Predmet.OstaliListNazivFormatedOIB>
    <izvorni_sadrzaj>
      <item>Damir Cincar, OIB 60464850994</item>
      <item>Zoran Vujaković, OIB 25772500084</item>
    </izvorni_sadrzaj>
    <derivirana_varijabla naziv="DomainObject.Predmet.OstaliListNazivFormatedOIB_1">
      <item>Damir Cincar, OIB 60464850994</item>
      <item>Zoran Vujaković, OIB 25772500084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LEONA STUDIO d.o.o.</izvorni_sadrzaj>
    <derivirana_varijabla naziv="DomainObject.Predmet.ProtustrankaIDrugi_1">LEONA STUDIO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LEONA STUDIO d.o.o., OIB 21428401227, Petrinjska 59, 10000 Zagreb</izvorni_sadrzaj>
    <derivirana_varijabla naziv="DomainObject.Predmet.ProtustrankaIDrugiAdressOIB_1">LEONA STUDIO d.o.o., OIB 21428401227,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LEONA STUDIO d.o.o.</item>
      <item>FINA Regionalni centar Zagreb</item>
      <item>Damir Cincar</item>
      <item>Zoran Vujaković</item>
    </izvorni_sadrzaj>
    <derivirana_varijabla naziv="DomainObject.Predmet.SudioniciListNaziv_1">
      <item>LEONA STUDIO d.o.o.</item>
      <item>FINA Regionalni centar Zagreb</item>
      <item>Damir Cincar</item>
      <item>Zoran Vujaković</item>
    </derivirana_varijabla>
  </DomainObject.Predmet.SudioniciListNaziv>
  <DomainObject.Predmet.SudioniciListAdressOIB>
    <izvorni_sadrzaj>
      <item>LEONA STUDIO d.o.o., OIB 21428401227, Petrinjska 59,10000 Zagreb</item>
      <item>FINA Regionalni centar Zagreb, OIB 85821130368, Trg svibanjskih žrtava 1995 br. 1,10000 Zagreb</item>
      <item>Damir Cincar, OIB 60464850994, Svete Ane 15b,31000 Osijek</item>
      <item>Zoran Vujaković, OIB 25772500084, Vučetićev Prilaz 5,10000 Zagreb</item>
    </izvorni_sadrzaj>
    <derivirana_varijabla naziv="DomainObject.Predmet.SudioniciListAdressOIB_1">
      <item>LEONA STUDIO d.o.o., OIB 21428401227, Petrinjska 59,10000 Zagreb</item>
      <item>FINA Regionalni centar Zagreb, OIB 85821130368, Trg svibanjskih žrtava 1995 br. 1,10000 Zagreb</item>
      <item>Damir Cincar, OIB 60464850994, Svete Ane 15b,31000 Osijek</item>
      <item>Zoran Vujaković, OIB 25772500084, Vučetićev Prilaz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21428401227</item>
      <item>, OIB 85821130368</item>
      <item>, OIB 60464850994</item>
      <item>, OIB 25772500084</item>
    </izvorni_sadrzaj>
    <derivirana_varijabla naziv="DomainObject.Predmet.SudioniciListNazivOIB_1">
      <item>, OIB 21428401227</item>
      <item>, OIB 85821130368</item>
      <item>, OIB 60464850994</item>
      <item>, OIB 25772500084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1976</properties:Characters>
  <properties:Lines>71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2016-04-21T09:18:00Z</dcterms:created>
  <dc:creator>Sandra Rotar Vogrin</dc:creator>
  <cp:lastModifiedBy>Tanja Štraubert</cp:lastModifiedBy>
  <cp:lastPrinted>2016-04-21T11:19:00Z</cp:lastPrinted>
  <dcterms:modified xmlns:xsi="http://www.w3.org/2001/XMLSchema-instance" xsi:type="dcterms:W3CDTF">2016-04-21T11:19:00Z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