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425f" w14:paraId="12b425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3D11F2" w:rsidR="00F56EE7" w:rsidRPr="00B82754">
      <w:pPr>
        <w:pStyle w:val="Tijeloteksta"/>
        <w:ind w:left="708"/>
        <w:jc w:val="right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D11F2">
        <w:t>82</w:t>
      </w:r>
      <w:r w:rsidR="00A3309C">
        <w:t>8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A3309C">
        <w:t>EUPHEMIA</w:t>
      </w:r>
      <w:proofErr w:type="spellEnd"/>
      <w:r w:rsidR="00A3309C">
        <w:t xml:space="preserve"> d.o.o. za iznajmljivanje plovila i nautički turizam Zagreb, </w:t>
      </w:r>
      <w:proofErr w:type="spellStart"/>
      <w:r w:rsidR="00A3309C">
        <w:t>Štefanovečka</w:t>
      </w:r>
      <w:proofErr w:type="spellEnd"/>
      <w:r w:rsidR="00A3309C">
        <w:t xml:space="preserve"> 10, </w:t>
      </w:r>
      <w:proofErr w:type="spellStart"/>
      <w:r w:rsidR="00A3309C">
        <w:t>MBS</w:t>
      </w:r>
      <w:proofErr w:type="spellEnd"/>
      <w:r w:rsidR="00A3309C">
        <w:t xml:space="preserve">: 080547859, </w:t>
      </w:r>
      <w:proofErr w:type="spellStart"/>
      <w:r w:rsidR="00A3309C">
        <w:t>OIB</w:t>
      </w:r>
      <w:proofErr w:type="spellEnd"/>
      <w:r w:rsidR="00A3309C">
        <w:t xml:space="preserve">: 55548565301, dana 4. prosinca </w:t>
      </w:r>
      <w:r w:rsidR="00353C94">
        <w:t>2017.</w:t>
      </w:r>
      <w:r>
        <w:t xml:space="preserve">                      </w:t>
      </w:r>
    </w:p>
    <w:p w:rsidRDefault="00DD1464" w:rsidP="00A247C1" w:rsidR="00DD1464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3309C">
        <w:t>EUPHEMIA</w:t>
      </w:r>
      <w:proofErr w:type="spellEnd"/>
      <w:r w:rsidR="00A3309C">
        <w:t xml:space="preserve"> d.o.o. za iznajmljivanje plovila i nautički turizam Zagreb, </w:t>
      </w:r>
      <w:proofErr w:type="spellStart"/>
      <w:r w:rsidR="00A3309C">
        <w:t>Štefanovečka</w:t>
      </w:r>
      <w:proofErr w:type="spellEnd"/>
      <w:r w:rsidR="00A3309C">
        <w:t xml:space="preserve"> 10, </w:t>
      </w:r>
      <w:proofErr w:type="spellStart"/>
      <w:r w:rsidR="00A3309C">
        <w:t>MBS</w:t>
      </w:r>
      <w:proofErr w:type="spellEnd"/>
      <w:r w:rsidR="00A3309C">
        <w:t xml:space="preserve">: 080547859, </w:t>
      </w:r>
      <w:proofErr w:type="spellStart"/>
      <w:r w:rsidR="00A3309C">
        <w:t>OIB</w:t>
      </w:r>
      <w:proofErr w:type="spellEnd"/>
      <w:r w:rsidR="00A3309C">
        <w:t>: 55548565301.</w:t>
      </w:r>
      <w:r w:rsidR="00AC56D8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C04789">
        <w:t xml:space="preserve"> </w:t>
      </w:r>
      <w:proofErr w:type="spellStart"/>
      <w:r w:rsidR="00A3309C">
        <w:t>EUPHEMIA</w:t>
      </w:r>
      <w:proofErr w:type="spellEnd"/>
      <w:r w:rsidR="00A3309C">
        <w:t xml:space="preserve"> d.o.o. za iznajmljivanje plovila i nautički turizam Zagreb, </w:t>
      </w:r>
      <w:proofErr w:type="spellStart"/>
      <w:r w:rsidR="00A3309C">
        <w:t>Štefanovečka</w:t>
      </w:r>
      <w:proofErr w:type="spellEnd"/>
      <w:r w:rsidR="00A3309C">
        <w:t xml:space="preserve"> 10, </w:t>
      </w:r>
      <w:proofErr w:type="spellStart"/>
      <w:r w:rsidR="00A3309C">
        <w:t>MBS</w:t>
      </w:r>
      <w:proofErr w:type="spellEnd"/>
      <w:r w:rsidR="00A3309C">
        <w:t xml:space="preserve">: 080547859, </w:t>
      </w:r>
      <w:proofErr w:type="spellStart"/>
      <w:r w:rsidR="00A3309C">
        <w:t>OIB</w:t>
      </w:r>
      <w:proofErr w:type="spellEnd"/>
      <w:r w:rsidR="00A3309C">
        <w:t>: 55548565301.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D1464" w:rsidP="00172559" w:rsidR="00DD1464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D11F2">
        <w:rPr>
          <w:bCs/>
        </w:rPr>
        <w:t>16</w:t>
      </w:r>
      <w:r w:rsidR="003E019E">
        <w:rPr>
          <w:bCs/>
        </w:rPr>
        <w:t>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D11F2">
        <w:rPr>
          <w:bCs/>
        </w:rPr>
        <w:t>4</w:t>
      </w:r>
      <w:r w:rsidR="00A3309C">
        <w:rPr>
          <w:bCs/>
        </w:rPr>
        <w:t>00</w:t>
      </w:r>
      <w:r w:rsidR="00486D78">
        <w:rPr>
          <w:bCs/>
        </w:rPr>
        <w:t xml:space="preserve"> od </w:t>
      </w:r>
      <w:r w:rsidR="003D11F2">
        <w:rPr>
          <w:bCs/>
        </w:rPr>
        <w:t>15</w:t>
      </w:r>
      <w:r w:rsidR="003E019E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A3309C">
        <w:t>EUPHEMIA</w:t>
      </w:r>
      <w:proofErr w:type="spellEnd"/>
      <w:r w:rsidR="00A3309C">
        <w:t xml:space="preserve"> d.o.o. za iznajmljivanje plovila i nautički turizam Zagreb, </w:t>
      </w:r>
      <w:proofErr w:type="spellStart"/>
      <w:r w:rsidR="00A3309C">
        <w:t>Štefanovečka</w:t>
      </w:r>
      <w:proofErr w:type="spellEnd"/>
      <w:r w:rsidR="00A3309C">
        <w:t xml:space="preserve"> 10, </w:t>
      </w:r>
      <w:proofErr w:type="spellStart"/>
      <w:r w:rsidR="00A3309C">
        <w:t>MBS</w:t>
      </w:r>
      <w:proofErr w:type="spellEnd"/>
      <w:r w:rsidR="00A3309C">
        <w:t xml:space="preserve">: 080547859, </w:t>
      </w:r>
      <w:proofErr w:type="spellStart"/>
      <w:r w:rsidR="00A3309C">
        <w:t>OIB</w:t>
      </w:r>
      <w:proofErr w:type="spellEnd"/>
      <w:r w:rsidR="00A3309C">
        <w:t>: 55548565301.</w:t>
      </w:r>
      <w:r w:rsidR="00C04789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D11F2">
        <w:t>82</w:t>
      </w:r>
      <w:r w:rsidR="00A3309C">
        <w:t>8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D1464">
        <w:t>1</w:t>
      </w:r>
      <w:r w:rsidR="003D11F2">
        <w:t>3</w:t>
      </w:r>
      <w:r w:rsidR="0011015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3D11F2">
        <w:t>82</w:t>
      </w:r>
      <w:r w:rsidR="00A3309C">
        <w:t>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3309C">
        <w:t xml:space="preserve"> 4. prosinca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158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249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D11F2"/>
    <w:rsid w:val="003E019E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262C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3309C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C56D8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789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D1464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02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02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2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2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02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02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2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2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St-828/2017</izvorni_sadrzaj>
    <derivirana_varijabla naziv="DomainObject.Predmet.OznakaBroj_1">St-828/2017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EUPHEMIA d.o.o. za iznajmljivanje plovila i nautički turizam</izvorni_sadrzaj>
    <derivirana_varijabla naziv="DomainObject.Predmet.ProtustrankaFormated_1">  EUPHEMIA d.o.o. za iznajmljivanje plovila i nautički turizam</derivirana_varijabla>
  </DomainObject.Predmet.ProtustrankaFormated>
  <DomainObject.Predmet.ProtustrankaFormatedOIB>
    <izvorni_sadrzaj>  EUPHEMIA d.o.o. za iznajmljivanje plovila i nautički turizam, OIB 55548565301</izvorni_sadrzaj>
    <derivirana_varijabla naziv="DomainObject.Predmet.ProtustrankaFormatedOIB_1">  EUPHEMIA d.o.o. za iznajmljivanje plovila i nautički turizam, OIB 55548565301</derivirana_varijabla>
  </DomainObject.Predmet.ProtustrankaFormatedOIB>
  <DomainObject.Predmet.ProtustrankaFormatedWithAdress>
    <izvorni_sadrzaj> EUPHEMIA d.o.o. za iznajmljivanje plovila i nautički turizam, Štefanovečka 10, 10000 Zagreb</izvorni_sadrzaj>
    <derivirana_varijabla naziv="DomainObject.Predmet.ProtustrankaFormatedWithAdress_1"> EUPHEMIA d.o.o. za iznajmljivanje plovila i nautički turizam, Štefanovečka 10, 10000 Zagreb</derivirana_varijabla>
  </DomainObject.Predmet.ProtustrankaFormatedWithAdress>
  <DomainObject.Predmet.ProtustrankaFormatedWithAdressOIB>
    <izvorni_sadrzaj> EUPHEMIA d.o.o. za iznajmljivanje plovila i nautički turizam, OIB 55548565301, Štefanovečka 10, 10000 Zagreb</izvorni_sadrzaj>
    <derivirana_varijabla naziv="DomainObject.Predmet.ProtustrankaFormatedWithAdressOIB_1"> EUPHEMIA d.o.o. za iznajmljivanje plovila i nautički turizam, OIB 55548565301, Štefanovečka 10, 10000 Zagreb</derivirana_varijabla>
  </DomainObject.Predmet.ProtustrankaFormatedWithAdressOIB>
  <DomainObject.Predmet.ProtustrankaWithAdress>
    <izvorni_sadrzaj>EUPHEMIA d.o.o. za iznajmljivanje plovila i nautički turizam Štefanovečka 10, 10000 Zagreb</izvorni_sadrzaj>
    <derivirana_varijabla naziv="DomainObject.Predmet.ProtustrankaWithAdress_1">EUPHEMIA d.o.o. za iznajmljivanje plovila i nautički turizam Štefanovečka 10, 10000 Zagreb</derivirana_varijabla>
  </DomainObject.Predmet.ProtustrankaWithAdress>
  <DomainObject.Predmet.ProtustrankaWithAdressOIB>
    <izvorni_sadrzaj>EUPHEMIA d.o.o. za iznajmljivanje plovila i nautički turizam, OIB 55548565301, Štefanovečka 10, 10000 Zagreb</izvorni_sadrzaj>
    <derivirana_varijabla naziv="DomainObject.Predmet.ProtustrankaWithAdressOIB_1">EUPHEMIA d.o.o. za iznajmljivanje plovila i nautički turizam, OIB 55548565301, Štefanovečka 10, 10000 Zagreb</derivirana_varijabla>
  </DomainObject.Predmet.ProtustrankaWithAdressOIB>
  <DomainObject.Predmet.ProtustrankaNazivFormated>
    <izvorni_sadrzaj>EUPHEMIA d.o.o. za iznajmljivanje plovila i nautički turizam</izvorni_sadrzaj>
    <derivirana_varijabla naziv="DomainObject.Predmet.ProtustrankaNazivFormated_1">EUPHEMIA d.o.o. za iznajmljivanje plovila i nautički turizam</derivirana_varijabla>
  </DomainObject.Predmet.ProtustrankaNazivFormated>
  <DomainObject.Predmet.ProtustrankaNazivFormatedOIB>
    <izvorni_sadrzaj>EUPHEMIA d.o.o. za iznajmljivanje plovila i nautički turizam, OIB 55548565301</izvorni_sadrzaj>
    <derivirana_varijabla naziv="DomainObject.Predmet.ProtustrankaNazivFormatedOIB_1">EUPHEMIA d.o.o. za iznajmljivanje plovila i nautički turizam, OIB 55548565301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EUPHEMIA d.o.o. za iznajmljivanje plovila i nautički turizam</item>
    </izvorni_sadrzaj>
    <derivirana_varijabla naziv="DomainObject.Predmet.ProtuStrankaListFormated_1">
      <item>EUPHEMIA d.o.o. za iznajmljivanje plovila i nautički turizam</item>
    </derivirana_varijabla>
  </DomainObject.Predmet.ProtuStrankaListFormated>
  <DomainObject.Predmet.ProtuStrankaListFormatedOIB>
    <izvorni_sadrzaj>
      <item>EUPHEMIA d.o.o. za iznajmljivanje plovila i nautički turizam, OIB 55548565301</item>
    </izvorni_sadrzaj>
    <derivirana_varijabla naziv="DomainObject.Predmet.ProtuStrankaListFormatedOIB_1">
      <item>EUPHEMIA d.o.o. za iznajmljivanje plovila i nautički turizam, OIB 55548565301</item>
    </derivirana_varijabla>
  </DomainObject.Predmet.ProtuStrankaListFormatedOIB>
  <DomainObject.Predmet.ProtuStrankaListFormatedWithAdress>
    <izvorni_sadrzaj>
      <item>EUPHEMIA d.o.o. za iznajmljivanje plovila i nautički turizam, Štefanovečka 10, 10000 Zagreb</item>
    </izvorni_sadrzaj>
    <derivirana_varijabla naziv="DomainObject.Predmet.ProtuStrankaListFormatedWithAdress_1">
      <item>EUPHEMIA d.o.o. za iznajmljivanje plovila i nautički turizam, Štefanovečka 10, 10000 Zagreb</item>
    </derivirana_varijabla>
  </DomainObject.Predmet.ProtuStrankaListFormatedWithAdress>
  <DomainObject.Predmet.ProtuStrankaListFormatedWithAdressOIB>
    <izvorni_sadrzaj>
      <item>EUPHEMIA d.o.o. za iznajmljivanje plovila i nautički turizam, OIB 55548565301, Štefanovečka 10, 10000 Zagreb</item>
    </izvorni_sadrzaj>
    <derivirana_varijabla naziv="DomainObject.Predmet.ProtuStrankaListFormatedWithAdressOIB_1">
      <item>EUPHEMIA d.o.o. za iznajmljivanje plovila i nautički turizam, OIB 55548565301, Štefanovečka 10, 10000 Zagreb</item>
    </derivirana_varijabla>
  </DomainObject.Predmet.ProtuStrankaListFormatedWithAdressOIB>
  <DomainObject.Predmet.ProtuStrankaListNazivFormated>
    <izvorni_sadrzaj>
      <item>EUPHEMIA d.o.o. za iznajmljivanje plovila i nautički turizam</item>
    </izvorni_sadrzaj>
    <derivirana_varijabla naziv="DomainObject.Predmet.ProtuStrankaListNazivFormated_1">
      <item>EUPHEMIA d.o.o. za iznajmljivanje plovila i nautički turizam</item>
    </derivirana_varijabla>
  </DomainObject.Predmet.ProtuStrankaListNazivFormated>
  <DomainObject.Predmet.ProtuStrankaListNazivFormatedOIB>
    <izvorni_sadrzaj>
      <item>EUPHEMIA d.o.o. za iznajmljivanje plovila i nautički turizam, OIB 55548565301</item>
    </izvorni_sadrzaj>
    <derivirana_varijabla naziv="DomainObject.Predmet.ProtuStrankaListNazivFormatedOIB_1">
      <item>EUPHEMIA d.o.o. za iznajmljivanje plovila i nautički turizam, OIB 55548565301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EUPHEMIA d.o.o. za iznajmljivanje plovila i nautički turizam</izvorni_sadrzaj>
    <derivirana_varijabla naziv="DomainObject.Predmet.ProtustrankaIDrugi_1">EUPHEMIA d.o.o. za iznajmljivanje plovila i nautički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EUPHEMIA d.o.o. za iznajmljivanje plovila i nautički turizam, OIB 55548565301, Štefanovečka 10, 10000 Zagreb</izvorni_sadrzaj>
    <derivirana_varijabla naziv="DomainObject.Predmet.ProtustrankaIDrugiAdressOIB_1">EUPHEMIA d.o.o. za iznajmljivanje plovila i nautički turizam, OIB 55548565301,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EUPHEMIA d.o.o. za iznajmljivanje plovila i nautički turizam</item>
      <item>FINA Regionalni centar Zagreb</item>
    </izvorni_sadrzaj>
    <derivirana_varijabla naziv="DomainObject.Predmet.SudioniciListNaziv_1">
      <item>EUPHEMIA d.o.o. za iznajmljivanje plovila i nautički turizam</item>
      <item>FINA Regionalni centar Zagreb</item>
    </derivirana_varijabla>
  </DomainObject.Predmet.SudioniciListNaziv>
  <DomainObject.Predmet.SudioniciListAdressOIB>
    <izvorni_sadrzaj>
      <item>EUPHEMIA d.o.o. za iznajmljivanje plovila i nautički turizam, OIB 55548565301, Štefanovečka 10,10000 Zagreb</item>
      <item>FINA Regionalni centar Zagreb, OIB 85821130368, Trg svibanjskih žrtava 1995. br. 1,10000 Zagreb</item>
    </izvorni_sadrzaj>
    <derivirana_varijabla naziv="DomainObject.Predmet.SudioniciListAdressOIB_1">
      <item>EUPHEMIA d.o.o. za iznajmljivanje plovila i nautički turizam, OIB 55548565301,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55548565301</item>
      <item>, OIB 85821130368</item>
    </izvorni_sadrzaj>
    <derivirana_varijabla naziv="DomainObject.Predmet.SudioniciListNazivOIB_1">
      <item>, OIB 55548565301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9E6D3-843D-49BA-BB90-C6648D43C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3231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2017-12-04T07:46:00Z</dcterms:created>
  <dc:creator>Korisnik</dc:creator>
  <cp:lastModifiedBy>Ljiljana Floršić</cp:lastModifiedBy>
  <cp:lastPrinted>2017-11-27T08:20:00Z</cp:lastPrinted>
  <dcterms:modified xmlns:xsi="http://www.w3.org/2001/XMLSchema-instance" xsi:type="dcterms:W3CDTF">2017-12-04T08:05:00Z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