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4239" w14:paraId="bce4239" w:rsidRDefault="00D820C1" w:rsidP="00910611" w:rsidR="00D820C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20C1" w:rsidP="00910611" w:rsidR="00D820C1">
      <w:r>
        <w:rPr>
          <w:rFonts w:eastAsia="MS Mincho"/>
          <w:szCs w:val="24"/>
        </w:rPr>
        <w:t>REPUBLIKA HRVATSKA</w:t>
      </w:r>
    </w:p>
    <w:p w:rsidRDefault="00D820C1" w:rsidP="00910611" w:rsidR="00D820C1">
      <w:r>
        <w:rPr>
          <w:rFonts w:eastAsia="MS Mincho"/>
          <w:szCs w:val="24"/>
        </w:rPr>
        <w:t>TRGOVAČKI SUD U RIJECI</w:t>
      </w:r>
    </w:p>
    <w:p w:rsidRDefault="00D820C1" w:rsidR="00D820C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106C9" w:rsidR="00C31925" w:rsidRPr="00F035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8A45F7">
        <w:rPr>
          <w:sz w:val="24"/>
          <w:szCs w:val="24"/>
        </w:rPr>
        <w:t xml:space="preserve"> </w:t>
      </w:r>
      <w:r w:rsidR="002F0F21" w:rsidRPr="002F0F21">
        <w:rPr>
          <w:sz w:val="24"/>
          <w:szCs w:val="24"/>
        </w:rPr>
        <w:t>G. T. M. ENGINEERING društvo s ograničenom odgovornošću za trgovinu Kastav (Grad Kastav), Stari put 2</w:t>
      </w:r>
      <w:r w:rsidR="00BF3D4C" w:rsidRPr="002F0F21">
        <w:rPr>
          <w:sz w:val="24"/>
          <w:szCs w:val="24"/>
        </w:rPr>
        <w:t xml:space="preserve">, </w:t>
      </w:r>
      <w:r w:rsidR="00BF3D4C" w:rsidRPr="002F0F21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2F0F21" w:rsidRPr="002F0F21">
        <w:rPr>
          <w:sz w:val="24"/>
          <w:szCs w:val="24"/>
        </w:rPr>
        <w:t>040256377</w:t>
      </w:r>
      <w:r w:rsidR="00BF3D4C" w:rsidRPr="002F0F21">
        <w:rPr>
          <w:sz w:val="24"/>
          <w:szCs w:val="24"/>
        </w:rPr>
        <w:t xml:space="preserve">, OIB: </w:t>
      </w:r>
      <w:r w:rsidR="002F0F21" w:rsidRPr="002F0F21">
        <w:rPr>
          <w:sz w:val="24"/>
          <w:szCs w:val="24"/>
        </w:rPr>
        <w:t>04034400580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A43170">
        <w:rPr>
          <w:sz w:val="24"/>
          <w:szCs w:val="24"/>
        </w:rPr>
        <w:t>22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BF3D4C" w:rsidR="00C31925" w:rsidRPr="00BF3D4C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2F0F21" w:rsidRPr="002F0F21">
        <w:rPr>
          <w:sz w:val="24"/>
          <w:szCs w:val="24"/>
        </w:rPr>
        <w:t xml:space="preserve">G. T. M. ENGINEERING društvo s ograničenom odgovornošću za trgovinu Kastav (Grad Kastav), Stari put 2, </w:t>
      </w:r>
      <w:r w:rsidR="002F0F21" w:rsidRPr="002F0F21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2F0F21" w:rsidRPr="002F0F21">
        <w:rPr>
          <w:sz w:val="24"/>
          <w:szCs w:val="24"/>
        </w:rPr>
        <w:t>040256377, OIB: 04034400580</w:t>
      </w:r>
      <w:r w:rsidR="002F0F21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2F0F21" w:rsidRPr="002F0F21">
        <w:rPr>
          <w:sz w:val="24"/>
          <w:szCs w:val="24"/>
        </w:rPr>
        <w:t xml:space="preserve">G. T. M. ENGINEERING društvo s ograničenom odgovornošću za trgovinu Kastav (Grad Kastav), Stari put 2, </w:t>
      </w:r>
      <w:r w:rsidR="002F0F21" w:rsidRPr="002F0F21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2F0F21" w:rsidRPr="002F0F21">
        <w:rPr>
          <w:sz w:val="24"/>
          <w:szCs w:val="24"/>
        </w:rPr>
        <w:t>040256377, OIB: 04034400580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A43170">
        <w:rPr>
          <w:sz w:val="24"/>
          <w:szCs w:val="24"/>
        </w:rPr>
        <w:t>22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5F2" w:rsidP="00C31925" w:rsidR="003F35F2">
      <w:r>
        <w:separator/>
      </w:r>
    </w:p>
  </w:endnote>
  <w:endnote w:id="0" w:type="continuationSeparator">
    <w:p w:rsidRDefault="003F35F2" w:rsidP="00C31925" w:rsidR="003F3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0C1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5F2" w:rsidP="00C31925" w:rsidR="003F35F2">
      <w:r>
        <w:separator/>
      </w:r>
    </w:p>
  </w:footnote>
  <w:footnote w:id="0" w:type="continuationSeparator">
    <w:p w:rsidRDefault="003F35F2" w:rsidP="00C31925" w:rsidR="003F35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2072F1">
      <w:rPr>
        <w:sz w:val="24"/>
        <w:szCs w:val="24"/>
      </w:rPr>
      <w:t>91</w:t>
    </w:r>
    <w:r w:rsidR="005C4C0A">
      <w:rPr>
        <w:sz w:val="24"/>
        <w:szCs w:val="24"/>
      </w:rPr>
      <w:t>7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946D8"/>
    <w:rsid w:val="000C2C16"/>
    <w:rsid w:val="001369D4"/>
    <w:rsid w:val="0013757B"/>
    <w:rsid w:val="00152162"/>
    <w:rsid w:val="00161769"/>
    <w:rsid w:val="00166B2B"/>
    <w:rsid w:val="00183D25"/>
    <w:rsid w:val="0019678A"/>
    <w:rsid w:val="001A1820"/>
    <w:rsid w:val="001D2A30"/>
    <w:rsid w:val="001F49A8"/>
    <w:rsid w:val="002072F1"/>
    <w:rsid w:val="00255ABB"/>
    <w:rsid w:val="002571E7"/>
    <w:rsid w:val="0028378D"/>
    <w:rsid w:val="002B79F7"/>
    <w:rsid w:val="002C445B"/>
    <w:rsid w:val="002F0F21"/>
    <w:rsid w:val="0036315D"/>
    <w:rsid w:val="003732E4"/>
    <w:rsid w:val="00376710"/>
    <w:rsid w:val="003A25F8"/>
    <w:rsid w:val="003D032B"/>
    <w:rsid w:val="003D2DDC"/>
    <w:rsid w:val="003F35F2"/>
    <w:rsid w:val="004416C3"/>
    <w:rsid w:val="00471684"/>
    <w:rsid w:val="00474B10"/>
    <w:rsid w:val="00490DF2"/>
    <w:rsid w:val="00491DD7"/>
    <w:rsid w:val="004B71DC"/>
    <w:rsid w:val="004C78F1"/>
    <w:rsid w:val="004E0B90"/>
    <w:rsid w:val="004F6C16"/>
    <w:rsid w:val="005072BC"/>
    <w:rsid w:val="00521E4C"/>
    <w:rsid w:val="00525AD4"/>
    <w:rsid w:val="00562610"/>
    <w:rsid w:val="005A0B0E"/>
    <w:rsid w:val="005C4C0A"/>
    <w:rsid w:val="005F1F84"/>
    <w:rsid w:val="0060566B"/>
    <w:rsid w:val="00640DB1"/>
    <w:rsid w:val="00644D6C"/>
    <w:rsid w:val="00651B03"/>
    <w:rsid w:val="006701D2"/>
    <w:rsid w:val="00693245"/>
    <w:rsid w:val="00693821"/>
    <w:rsid w:val="006B31FD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00C29"/>
    <w:rsid w:val="00801E56"/>
    <w:rsid w:val="0081006E"/>
    <w:rsid w:val="008127EF"/>
    <w:rsid w:val="0083385E"/>
    <w:rsid w:val="00846A69"/>
    <w:rsid w:val="00851B35"/>
    <w:rsid w:val="008644FF"/>
    <w:rsid w:val="00866629"/>
    <w:rsid w:val="008868FD"/>
    <w:rsid w:val="008A45F7"/>
    <w:rsid w:val="008C63DB"/>
    <w:rsid w:val="008C6E81"/>
    <w:rsid w:val="008D41D4"/>
    <w:rsid w:val="008E2EDF"/>
    <w:rsid w:val="008F6813"/>
    <w:rsid w:val="0091457E"/>
    <w:rsid w:val="00942A0F"/>
    <w:rsid w:val="009E57FF"/>
    <w:rsid w:val="009E5D04"/>
    <w:rsid w:val="009E7247"/>
    <w:rsid w:val="00A20A38"/>
    <w:rsid w:val="00A23664"/>
    <w:rsid w:val="00A43170"/>
    <w:rsid w:val="00A46E9D"/>
    <w:rsid w:val="00A54D91"/>
    <w:rsid w:val="00A70C3C"/>
    <w:rsid w:val="00A84B7C"/>
    <w:rsid w:val="00A97BA6"/>
    <w:rsid w:val="00AE45C2"/>
    <w:rsid w:val="00B106C9"/>
    <w:rsid w:val="00B1127C"/>
    <w:rsid w:val="00B339DF"/>
    <w:rsid w:val="00B7409B"/>
    <w:rsid w:val="00BA1DC4"/>
    <w:rsid w:val="00BA3EB5"/>
    <w:rsid w:val="00BD1955"/>
    <w:rsid w:val="00BE6506"/>
    <w:rsid w:val="00BF3D4C"/>
    <w:rsid w:val="00C16D69"/>
    <w:rsid w:val="00C31925"/>
    <w:rsid w:val="00C41A54"/>
    <w:rsid w:val="00C42E5C"/>
    <w:rsid w:val="00C656D7"/>
    <w:rsid w:val="00C85EFB"/>
    <w:rsid w:val="00C92A25"/>
    <w:rsid w:val="00C95096"/>
    <w:rsid w:val="00CA2225"/>
    <w:rsid w:val="00CF5849"/>
    <w:rsid w:val="00D03E0F"/>
    <w:rsid w:val="00D40DA7"/>
    <w:rsid w:val="00D42E56"/>
    <w:rsid w:val="00D50E52"/>
    <w:rsid w:val="00D678A9"/>
    <w:rsid w:val="00D71009"/>
    <w:rsid w:val="00D820C1"/>
    <w:rsid w:val="00D9221A"/>
    <w:rsid w:val="00DA284D"/>
    <w:rsid w:val="00DB7423"/>
    <w:rsid w:val="00DF095B"/>
    <w:rsid w:val="00E436DF"/>
    <w:rsid w:val="00E518D1"/>
    <w:rsid w:val="00E67E0D"/>
    <w:rsid w:val="00E80459"/>
    <w:rsid w:val="00E91A71"/>
    <w:rsid w:val="00E97BA7"/>
    <w:rsid w:val="00EA695E"/>
    <w:rsid w:val="00EC77A5"/>
    <w:rsid w:val="00F03537"/>
    <w:rsid w:val="00F0797C"/>
    <w:rsid w:val="00F41D6B"/>
    <w:rsid w:val="00F423DF"/>
    <w:rsid w:val="00F45FD4"/>
    <w:rsid w:val="00F60756"/>
    <w:rsid w:val="00F6569D"/>
    <w:rsid w:val="00F86247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2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0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0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0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0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2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0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0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0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0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312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83420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045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79962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6544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523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181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2760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086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9986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0546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589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23397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02750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5244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11742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35240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3882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454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56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9373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2282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480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26954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33896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2593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71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7250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6104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6610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2801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4484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2091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085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5510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961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33287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2502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0343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382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904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23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1670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2390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85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12442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1769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164495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7114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99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2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77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726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7869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2145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5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48714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851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9557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9055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02786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12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09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46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399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430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2212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5995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98613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00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56530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6879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580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233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726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457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9325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051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8828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6802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968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2593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56787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831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2810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2682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9150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050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55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22614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08270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10314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4487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7779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9432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269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304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61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3568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530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765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208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1603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88097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55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3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3891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234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1976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499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080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9715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83754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935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09694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9110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542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2951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8625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4155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91891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16029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84459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0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5832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56189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6441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745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062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913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3903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8852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0547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5951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69266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63117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9065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4522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617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05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577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0509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5089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30166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06083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84179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86325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90922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504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22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510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9785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5159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370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2367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3852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656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48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70402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64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99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42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344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1428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8816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84649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4635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4576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214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3272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9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399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64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86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004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08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70423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741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3438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77563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3950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7640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489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178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3113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931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81831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6950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3775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0330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27916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0557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724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21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794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016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580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844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83706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2524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55612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1940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02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6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45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71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596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8114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8938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193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591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19941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060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36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4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530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555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871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6605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2128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93280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83702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6826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48756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3876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79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2958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558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950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478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274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529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23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95301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0773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72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94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720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44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61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758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4295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29174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540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2999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9645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58847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17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3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761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782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0849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8358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9917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291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1918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19149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1526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706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447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38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433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7611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6298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6697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76618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1250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9542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4228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376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6958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09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534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182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4302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67006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2968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34645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0947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6359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0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14188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5490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54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88915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7317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3351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3879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6327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16747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08115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917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695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7575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0819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907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8566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2681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814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79356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89989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0273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89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897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043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273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55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488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9470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7402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34998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99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1819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35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1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07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1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201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847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6120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6361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01049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16210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7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778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936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662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26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9438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6712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75798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94002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52311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3703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64393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660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151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23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8785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7682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6123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27297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1701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45102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0818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8365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921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3617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02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189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4412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1127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33398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52632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9397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1039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54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977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653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804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030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5132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3265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37107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8999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9617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93885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01099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411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24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3207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8509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1535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3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7482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92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2207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348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63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080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213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609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56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83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446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95987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16683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21486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8389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854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174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206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1310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434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1659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9858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28405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5200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1969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58158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39012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543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277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62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4227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051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99092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18711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73068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6990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6953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4614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7861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5227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6960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4143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94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93085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40244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69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9372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9349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464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234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1382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025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1797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St-917/2015</izvorni_sadrzaj>
    <derivirana_varijabla naziv="DomainObject.Predmet.OznakaBroj_1">St-917/2015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G.T.M. ENGINEERING d.o.o.  Kastav</izvorni_sadrzaj>
    <derivirana_varijabla naziv="DomainObject.Predmet.ProtustrankaFormated_1">  G.T.M. ENGINEERING d.o.o.  Kastav</derivirana_varijabla>
  </DomainObject.Predmet.ProtustrankaFormated>
  <DomainObject.Predmet.ProtustrankaFormatedOIB>
    <izvorni_sadrzaj>  G.T.M. ENGINEERING d.o.o.  Kastav, OIB 04034400580</izvorni_sadrzaj>
    <derivirana_varijabla naziv="DomainObject.Predmet.ProtustrankaFormatedOIB_1">  G.T.M. ENGINEERING d.o.o.  Kastav, OIB 04034400580</derivirana_varijabla>
  </DomainObject.Predmet.ProtustrankaFormatedOIB>
  <DomainObject.Predmet.ProtustrankaFormatedWithAdress>
    <izvorni_sadrzaj> G.T.M. ENGINEERING d.o.o.  Kastav, Stari put 2, 51215 Kastav</izvorni_sadrzaj>
    <derivirana_varijabla naziv="DomainObject.Predmet.ProtustrankaFormatedWithAdress_1"> G.T.M. ENGINEERING d.o.o.  Kastav, Stari put 2, 51215 Kastav</derivirana_varijabla>
  </DomainObject.Predmet.ProtustrankaFormatedWithAdress>
  <DomainObject.Predmet.ProtustrankaFormatedWithAdressOIB>
    <izvorni_sadrzaj> G.T.M. ENGINEERING d.o.o.  Kastav, OIB 04034400580, Stari put 2, 51215 Kastav</izvorni_sadrzaj>
    <derivirana_varijabla naziv="DomainObject.Predmet.ProtustrankaFormatedWithAdressOIB_1"> G.T.M. ENGINEERING d.o.o.  Kastav, OIB 04034400580, Stari put 2, 51215 Kastav</derivirana_varijabla>
  </DomainObject.Predmet.ProtustrankaFormatedWithAdressOIB>
  <DomainObject.Predmet.ProtustrankaWithAdress>
    <izvorni_sadrzaj>G.T.M. ENGINEERING d.o.o.  Kastav Stari put 2, 51215 Kastav</izvorni_sadrzaj>
    <derivirana_varijabla naziv="DomainObject.Predmet.ProtustrankaWithAdress_1">G.T.M. ENGINEERING d.o.o.  Kastav Stari put 2, 51215 Kastav</derivirana_varijabla>
  </DomainObject.Predmet.ProtustrankaWithAdress>
  <DomainObject.Predmet.ProtustrankaWithAdressOIB>
    <izvorni_sadrzaj>G.T.M. ENGINEERING d.o.o.  Kastav, OIB 04034400580, Stari put 2, 51215 Kastav</izvorni_sadrzaj>
    <derivirana_varijabla naziv="DomainObject.Predmet.ProtustrankaWithAdressOIB_1">G.T.M. ENGINEERING d.o.o.  Kastav, OIB 04034400580, Stari put 2, 51215 Kastav</derivirana_varijabla>
  </DomainObject.Predmet.ProtustrankaWithAdressOIB>
  <DomainObject.Predmet.ProtustrankaNazivFormated>
    <izvorni_sadrzaj>G.T.M. ENGINEERING d.o.o.  Kastav</izvorni_sadrzaj>
    <derivirana_varijabla naziv="DomainObject.Predmet.ProtustrankaNazivFormated_1">G.T.M. ENGINEERING d.o.o.  Kastav</derivirana_varijabla>
  </DomainObject.Predmet.ProtustrankaNazivFormated>
  <DomainObject.Predmet.ProtustrankaNazivFormatedOIB>
    <izvorni_sadrzaj>G.T.M. ENGINEERING d.o.o.  Kastav, OIB 04034400580</izvorni_sadrzaj>
    <derivirana_varijabla naziv="DomainObject.Predmet.ProtustrankaNazivFormatedOIB_1">G.T.M. ENGINEERING d.o.o.  Kastav, OIB 04034400580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G.T.M. ENGINEERING d.o.o.  Kastav</item>
    </izvorni_sadrzaj>
    <derivirana_varijabla naziv="DomainObject.Predmet.ProtuStrankaListFormated_1">
      <item>G.T.M. ENGINEERING d.o.o.  Kastav</item>
    </derivirana_varijabla>
  </DomainObject.Predmet.ProtuStrankaListFormated>
  <DomainObject.Predmet.ProtuStrankaListFormatedOIB>
    <izvorni_sadrzaj>
      <item>G.T.M. ENGINEERING d.o.o.  Kastav, OIB 04034400580</item>
    </izvorni_sadrzaj>
    <derivirana_varijabla naziv="DomainObject.Predmet.ProtuStrankaListFormatedOIB_1">
      <item>G.T.M. ENGINEERING d.o.o.  Kastav, OIB 04034400580</item>
    </derivirana_varijabla>
  </DomainObject.Predmet.ProtuStrankaListFormatedOIB>
  <DomainObject.Predmet.ProtuStrankaListFormatedWithAdress>
    <izvorni_sadrzaj>
      <item>G.T.M. ENGINEERING d.o.o.  Kastav, Stari put 2, 51215 Kastav</item>
    </izvorni_sadrzaj>
    <derivirana_varijabla naziv="DomainObject.Predmet.ProtuStrankaListFormatedWithAdress_1">
      <item>G.T.M. ENGINEERING d.o.o.  Kastav, Stari put 2, 51215 Kastav</item>
    </derivirana_varijabla>
  </DomainObject.Predmet.ProtuStrankaListFormatedWithAdress>
  <DomainObject.Predmet.ProtuStrankaListFormatedWithAdressOIB>
    <izvorni_sadrzaj>
      <item>G.T.M. ENGINEERING d.o.o.  Kastav, OIB 04034400580, Stari put 2, 51215 Kastav</item>
    </izvorni_sadrzaj>
    <derivirana_varijabla naziv="DomainObject.Predmet.ProtuStrankaListFormatedWithAdressOIB_1">
      <item>G.T.M. ENGINEERING d.o.o.  Kastav, OIB 04034400580, Stari put 2, 51215 Kastav</item>
    </derivirana_varijabla>
  </DomainObject.Predmet.ProtuStrankaListFormatedWithAdressOIB>
  <DomainObject.Predmet.ProtuStrankaListNazivFormated>
    <izvorni_sadrzaj>
      <item>G.T.M. ENGINEERING d.o.o.  Kastav</item>
    </izvorni_sadrzaj>
    <derivirana_varijabla naziv="DomainObject.Predmet.ProtuStrankaListNazivFormated_1">
      <item>G.T.M. ENGINEERING d.o.o.  Kastav</item>
    </derivirana_varijabla>
  </DomainObject.Predmet.ProtuStrankaListNazivFormated>
  <DomainObject.Predmet.ProtuStrankaListNazivFormatedOIB>
    <izvorni_sadrzaj>
      <item>G.T.M. ENGINEERING d.o.o.  Kastav, OIB 04034400580</item>
    </izvorni_sadrzaj>
    <derivirana_varijabla naziv="DomainObject.Predmet.ProtuStrankaListNazivFormatedOIB_1">
      <item>G.T.M. ENGINEERING d.o.o.  Kastav, OIB 04034400580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G.T.M. ENGINEERING d.o.o.  Kastav</izvorni_sadrzaj>
    <derivirana_varijabla naziv="DomainObject.Predmet.ProtustrankaIDrugi_1">G.T.M. ENGINEERING d.o.o.  Kastav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G.T.M. ENGINEERING d.o.o.  Kastav, OIB 04034400580, Stari put 2, 51215 Kastav</izvorni_sadrzaj>
    <derivirana_varijabla naziv="DomainObject.Predmet.ProtustrankaIDrugiAdressOIB_1">G.T.M. ENGINEERING d.o.o.  Kastav, OIB 04034400580, Stari put 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G.T.M. ENGINEERING d.o.o.  Kastav</item>
    </izvorni_sadrzaj>
    <derivirana_varijabla naziv="DomainObject.Predmet.SudioniciListNaziv_1">
      <item>FINA Rijeka</item>
      <item>G.T.M. ENGINEERING d.o.o.  Kastav</item>
    </derivirana_varijabla>
  </DomainObject.Predmet.SudioniciListNaziv>
  <DomainObject.Predmet.SudioniciListAdressOIB>
    <izvorni_sadrzaj>
      <item>FINA Rijeka, OIB 85821130368, Frana Kurelca 8,51000 Rijeka</item>
      <item>G.T.M. ENGINEERING d.o.o.  Kastav, OIB 04034400580, Stari put 2,51215 Kastav</item>
    </izvorni_sadrzaj>
    <derivirana_varijabla naziv="DomainObject.Predmet.SudioniciListAdressOIB_1">
      <item>FINA Rijeka, OIB 85821130368, Frana Kurelca 8,51000 Rijeka</item>
      <item>G.T.M. ENGINEERING d.o.o.  Kastav, OIB 04034400580, Stari put 2,51215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04034400580</item>
    </izvorni_sadrzaj>
    <derivirana_varijabla naziv="DomainObject.Predmet.SudioniciListNazivOIB_1">
      <item>, OIB 85821130368</item>
      <item>, OIB 04034400580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2068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2015-12-22T08:00:00Z</dcterms:created>
  <dc:creator>Vera Jelenović</dc:creator>
  <cp:lastModifiedBy>Danijela Fumić</cp:lastModifiedBy>
  <cp:lastPrinted>2015-12-22T07:59:00Z</cp:lastPrinted>
  <dcterms:modified xmlns:xsi="http://www.w3.org/2001/XMLSchema-instance" xsi:type="dcterms:W3CDTF">2015-12-22T08:01:00Z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