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81e8" w14:paraId="cad81e8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D43F2A">
      <w:pPr>
        <w:rPr>
          <w:sz w:val="16"/>
          <w:szCs w:val="16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D43F2A">
      <w:pPr>
        <w:rPr>
          <w:sz w:val="8"/>
          <w:szCs w:val="8"/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934F0A" w:rsidRPr="004E5A5E">
        <w:rPr>
          <w:lang w:val="hr-HR"/>
        </w:rPr>
        <w:t>MUSIC TIME PRODUCTION - UDRUGA ZA PROMICANJE GLAZBENO-SCENSKE KULTURE, Veli Golji 37, Labin, OIB: 27650489640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B71AC7">
        <w:rPr>
          <w:lang w:val="hr-HR"/>
        </w:rPr>
        <w:t>20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934F0A">
        <w:rPr>
          <w:lang w:val="hr-HR"/>
        </w:rPr>
        <w:t>rujna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D43F2A">
      <w:pPr>
        <w:rPr>
          <w:sz w:val="8"/>
          <w:szCs w:val="8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934F0A" w:rsidRPr="004E5A5E">
        <w:rPr>
          <w:lang w:val="hr-HR"/>
        </w:rPr>
        <w:t>MUSIC TIME PRODUCTION - UDRUGA ZA PROMICANJE GLAZBENO-SCENSKE KULTURE, Veli Golji 37, Labin, OIB: 27650489640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B71AC7">
        <w:rPr>
          <w:lang w:val="hr-HR"/>
        </w:rPr>
        <w:t>20</w:t>
      </w:r>
      <w:r w:rsidR="00934F0A" w:rsidRPr="001F361B">
        <w:rPr>
          <w:lang w:val="hr-HR"/>
        </w:rPr>
        <w:t xml:space="preserve">. </w:t>
      </w:r>
      <w:r w:rsidR="00934F0A">
        <w:rPr>
          <w:lang w:val="hr-HR"/>
        </w:rPr>
        <w:t>rujna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D43F2A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D43F2A">
        <w:rPr>
          <w:lang w:val="hr-HR"/>
        </w:rPr>
        <w:t xml:space="preserve"> se </w:t>
      </w:r>
      <w:r w:rsidR="00D43F2A">
        <w:t>Mateo Erceg, Zagreb, Radnička cesta 30, OIB: 93602617826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934F0A" w:rsidRPr="004E5A5E">
        <w:rPr>
          <w:lang w:val="hr-HR"/>
        </w:rPr>
        <w:t>MUSIC TIME PRODUCTION - UDRUGA ZA PROMICANJE GLAZBENO-SCENSKE KULTURE, Veli Golji 37, Labin, OIB: 27650489640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934F0A">
        <w:rPr>
          <w:lang w:val="hr-HR"/>
        </w:rPr>
        <w:t>30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934F0A">
        <w:rPr>
          <w:lang w:val="hr-HR"/>
        </w:rPr>
        <w:t>listopada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DC4B5C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934F0A" w:rsidRPr="004E5A5E">
        <w:rPr>
          <w:lang w:val="hr-HR"/>
        </w:rPr>
        <w:t>MUSIC TIME PRODUCTION - UDRUGA ZA PROMICANJE GLAZBENO-SCENSKE KULTURE, Veli Golji 37, Labin, OIB: 27650489640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34F0A" w:rsidRPr="004E5A5E">
        <w:rPr>
          <w:lang w:val="hr-HR"/>
        </w:rPr>
        <w:t>1643 dana, u ukupnom iznosu od 8.068,45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934F0A">
        <w:rPr>
          <w:b/>
          <w:lang w:val="hr-HR"/>
        </w:rPr>
        <w:t>16</w:t>
      </w:r>
      <w:r w:rsidR="00DC4B5C" w:rsidRPr="00DC4B5C">
        <w:rPr>
          <w:b/>
          <w:lang w:val="hr-HR"/>
        </w:rPr>
        <w:t>. svibnja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71AC7">
        <w:rPr>
          <w:lang w:val="hr-HR"/>
        </w:rPr>
        <w:t>20</w:t>
      </w:r>
      <w:r w:rsidR="00934F0A" w:rsidRPr="001F361B">
        <w:rPr>
          <w:lang w:val="hr-HR"/>
        </w:rPr>
        <w:t xml:space="preserve">. </w:t>
      </w:r>
      <w:r w:rsidR="00934F0A">
        <w:rPr>
          <w:lang w:val="hr-HR"/>
        </w:rPr>
        <w:t>rujna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DC4B5C" w:rsidR="006E5F24">
      <w:pPr>
        <w:ind w:left="6372"/>
      </w:pPr>
      <w:r>
        <w:t>SUDSKI SAVJETNIK</w:t>
      </w:r>
    </w:p>
    <w:p w:rsidRDefault="00497EB4" w:rsidP="00DC4B5C" w:rsidR="00BC4C16" w:rsidRPr="00DC4B5C">
      <w:pPr>
        <w:ind w:left="6372"/>
      </w:pPr>
      <w:r>
        <w:t>Goran Radanović</w:t>
      </w:r>
    </w:p>
    <w:p w:rsidRDefault="00DC4B5C" w:rsidP="00F31929" w:rsidR="00DC4B5C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F18A7" w:rsidRPr="00DF18A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34F0A">
      <w:t>1383</w:t>
    </w:r>
    <w:r w:rsidR="00DC4B5C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34F0A">
      <w:t>1383/2015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4F0A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1AC7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3F2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DF18A7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8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18A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18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18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8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18A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18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18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St-1383/2015</izvorni_sadrzaj>
    <derivirana_varijabla naziv="DomainObject.Predmet.OznakaBroj_1">St-1383/2015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MUSIC TIME PRODUCTION - UDRUGA ZA PROMICANJE GLAZBENO-SCENSKE KULTURE</izvorni_sadrzaj>
    <derivirana_varijabla naziv="DomainObject.Predmet.ProtustrankaFormated_1">  MUSIC TIME PRODUCTION - UDRUGA ZA PROMICANJE GLAZBENO-SCENSKE KULTURE</derivirana_varijabla>
  </DomainObject.Predmet.ProtustrankaFormated>
  <DomainObject.Predmet.ProtustrankaFormatedOIB>
    <izvorni_sadrzaj>  MUSIC TIME PRODUCTION - UDRUGA ZA PROMICANJE GLAZBENO-SCENSKE KULTURE, OIB 27650489640</izvorni_sadrzaj>
    <derivirana_varijabla naziv="DomainObject.Predmet.ProtustrankaFormatedOIB_1">  MUSIC TIME PRODUCTION - UDRUGA ZA PROMICANJE GLAZBENO-SCENSKE KULTURE, OIB 27650489640</derivirana_varijabla>
  </DomainObject.Predmet.ProtustrankaFormatedOIB>
  <DomainObject.Predmet.ProtustrankaFormatedWithAdress>
    <izvorni_sadrzaj> MUSIC TIME PRODUCTION - UDRUGA ZA PROMICANJE GLAZBENO-SCENSKE KULTURE, Veli Golji 37, 21201 Labin</izvorni_sadrzaj>
    <derivirana_varijabla naziv="DomainObject.Predmet.ProtustrankaFormatedWithAdress_1"> MUSIC TIME PRODUCTION - UDRUGA ZA PROMICANJE GLAZBENO-SCENSKE KULTURE, Veli Golji 37, 21201 Labin</derivirana_varijabla>
  </DomainObject.Predmet.ProtustrankaFormatedWithAdress>
  <DomainObject.Predmet.ProtustrankaFormatedWithAdressOIB>
    <izvorni_sadrzaj> MUSIC TIME PRODUCTION - UDRUGA ZA PROMICANJE GLAZBENO-SCENSKE KULTURE, OIB 27650489640, Veli Golji 37, 21201 Labin</izvorni_sadrzaj>
    <derivirana_varijabla naziv="DomainObject.Predmet.ProtustrankaFormatedWithAdressOIB_1"> MUSIC TIME PRODUCTION - UDRUGA ZA PROMICANJE GLAZBENO-SCENSKE KULTURE, OIB 27650489640, Veli Golji 37, 21201 Labin</derivirana_varijabla>
  </DomainObject.Predmet.ProtustrankaFormatedWithAdressOIB>
  <DomainObject.Predmet.ProtustrankaWithAdress>
    <izvorni_sadrzaj>MUSIC TIME PRODUCTION - UDRUGA ZA PROMICANJE GLAZBENO-SCENSKE KULTURE Veli Golji 37, 21201 Labin</izvorni_sadrzaj>
    <derivirana_varijabla naziv="DomainObject.Predmet.ProtustrankaWithAdress_1">MUSIC TIME PRODUCTION - UDRUGA ZA PROMICANJE GLAZBENO-SCENSKE KULTURE Veli Golji 37, 21201 Labin</derivirana_varijabla>
  </DomainObject.Predmet.ProtustrankaWithAdress>
  <DomainObject.Predmet.ProtustrankaWithAdressOIB>
    <izvorni_sadrzaj>MUSIC TIME PRODUCTION - UDRUGA ZA PROMICANJE GLAZBENO-SCENSKE KULTURE, OIB 27650489640, Veli Golji 37, 21201 Labin</izvorni_sadrzaj>
    <derivirana_varijabla naziv="DomainObject.Predmet.ProtustrankaWithAdressOIB_1">MUSIC TIME PRODUCTION - UDRUGA ZA PROMICANJE GLAZBENO-SCENSKE KULTURE, OIB 27650489640, Veli Golji 37, 21201 Labin</derivirana_varijabla>
  </DomainObject.Predmet.ProtustrankaWithAdressOIB>
  <DomainObject.Predmet.ProtustrankaNazivFormated>
    <izvorni_sadrzaj>MUSIC TIME PRODUCTION - UDRUGA ZA PROMICANJE GLAZBENO-SCENSKE KULTURE</izvorni_sadrzaj>
    <derivirana_varijabla naziv="DomainObject.Predmet.ProtustrankaNazivFormated_1">MUSIC TIME PRODUCTION - UDRUGA ZA PROMICANJE GLAZBENO-SCENSKE KULTURE</derivirana_varijabla>
  </DomainObject.Predmet.ProtustrankaNazivFormated>
  <DomainObject.Predmet.ProtustrankaNazivFormatedOIB>
    <izvorni_sadrzaj>MUSIC TIME PRODUCTION - UDRUGA ZA PROMICANJE GLAZBENO-SCENSKE KULTURE, OIB 27650489640</izvorni_sadrzaj>
    <derivirana_varijabla naziv="DomainObject.Predmet.ProtustrankaNazivFormatedOIB_1">MUSIC TIME PRODUCTION - UDRUGA ZA PROMICANJE GLAZBENO-SCENSKE KULTURE, OIB 27650489640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8068.45</izvorni_sadrzaj>
    <derivirana_varijabla naziv="DomainObject.Predmet.TrenutnaVrijednost_1">8068.45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MUSIC TIME PRODUCTION - UDRUGA ZA PROMICANJE GLAZBENO-SCENSKE KULTURE</item>
    </izvorni_sadrzaj>
    <derivirana_varijabla naziv="DomainObject.Predmet.ProtuStrankaListFormated_1">
      <item>MUSIC TIME PRODUCTION - UDRUGA ZA PROMICANJE GLAZBENO-SCENSKE KULTURE</item>
    </derivirana_varijabla>
  </DomainObject.Predmet.ProtuStrankaListFormated>
  <DomainObject.Predmet.ProtuStrankaListFormatedOIB>
    <izvorni_sadrzaj>
      <item>MUSIC TIME PRODUCTION - UDRUGA ZA PROMICANJE GLAZBENO-SCENSKE KULTURE, OIB 27650489640</item>
    </izvorni_sadrzaj>
    <derivirana_varijabla naziv="DomainObject.Predmet.ProtuStrankaListFormatedOIB_1">
      <item>MUSIC TIME PRODUCTION - UDRUGA ZA PROMICANJE GLAZBENO-SCENSKE KULTURE, OIB 27650489640</item>
    </derivirana_varijabla>
  </DomainObject.Predmet.ProtuStrankaListFormatedOIB>
  <DomainObject.Predmet.ProtuStrankaListFormatedWithAdress>
    <izvorni_sadrzaj>
      <item>MUSIC TIME PRODUCTION - UDRUGA ZA PROMICANJE GLAZBENO-SCENSKE KULTURE, Veli Golji 37, 21201 Labin</item>
    </izvorni_sadrzaj>
    <derivirana_varijabla naziv="DomainObject.Predmet.ProtuStrankaListFormatedWithAdress_1">
      <item>MUSIC TIME PRODUCTION - UDRUGA ZA PROMICANJE GLAZBENO-SCENSKE KULTURE, Veli Golji 37, 21201 Labin</item>
    </derivirana_varijabla>
  </DomainObject.Predmet.ProtuStrankaListFormatedWithAdress>
  <DomainObject.Predmet.ProtuStrankaListFormatedWithAdressOIB>
    <izvorni_sadrzaj>
      <item>MUSIC TIME PRODUCTION - UDRUGA ZA PROMICANJE GLAZBENO-SCENSKE KULTURE, OIB 27650489640, Veli Golji 37, 21201 Labin</item>
    </izvorni_sadrzaj>
    <derivirana_varijabla naziv="DomainObject.Predmet.ProtuStrankaListFormatedWithAdressOIB_1">
      <item>MUSIC TIME PRODUCTION - UDRUGA ZA PROMICANJE GLAZBENO-SCENSKE KULTURE, OIB 27650489640, Veli Golji 37, 21201 Labin</item>
    </derivirana_varijabla>
  </DomainObject.Predmet.ProtuStrankaListFormatedWithAdressOIB>
  <DomainObject.Predmet.ProtuStrankaListNazivFormated>
    <izvorni_sadrzaj>
      <item>MUSIC TIME PRODUCTION - UDRUGA ZA PROMICANJE GLAZBENO-SCENSKE KULTURE</item>
    </izvorni_sadrzaj>
    <derivirana_varijabla naziv="DomainObject.Predmet.ProtuStrankaListNazivFormated_1">
      <item>MUSIC TIME PRODUCTION - UDRUGA ZA PROMICANJE GLAZBENO-SCENSKE KULTURE</item>
    </derivirana_varijabla>
  </DomainObject.Predmet.ProtuStrankaListNazivFormated>
  <DomainObject.Predmet.ProtuStrankaListNazivFormatedOIB>
    <izvorni_sadrzaj>
      <item>MUSIC TIME PRODUCTION - UDRUGA ZA PROMICANJE GLAZBENO-SCENSKE KULTURE, OIB 27650489640</item>
    </izvorni_sadrzaj>
    <derivirana_varijabla naziv="DomainObject.Predmet.ProtuStrankaListNazivFormatedOIB_1">
      <item>MUSIC TIME PRODUCTION - UDRUGA ZA PROMICANJE GLAZBENO-SCENSKE KULTURE, OIB 27650489640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MUSIC TIME PRODUCTION - UDRUGA ZA PROMICANJE GLAZBENO-SCENSKE KULTURE</izvorni_sadrzaj>
    <derivirana_varijabla naziv="DomainObject.Predmet.ProtustrankaIDrugi_1">MUSIC TIME PRODUCTION - UDRUGA ZA PROMICANJE GLAZBENO-SCENSKE KULTURE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MUSIC TIME PRODUCTION - UDRUGA ZA PROMICANJE GLAZBENO-SCENSKE KULTURE, OIB 27650489640, Veli Golji 37, 21201 Labin</izvorni_sadrzaj>
    <derivirana_varijabla naziv="DomainObject.Predmet.ProtustrankaIDrugiAdressOIB_1">MUSIC TIME PRODUCTION - UDRUGA ZA PROMICANJE GLAZBENO-SCENSKE KULTURE, OIB 27650489640, Veli Golji 37, 21201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MUSIC TIME PRODUCTION - UDRUGA ZA PROMICANJE GLAZBENO-SCENSKE KULTURE</item>
      <item>FINANCIJSKA AGENCIJA,RC SPLIT</item>
    </izvorni_sadrzaj>
    <derivirana_varijabla naziv="DomainObject.Predmet.SudioniciListNaziv_1">
      <item>MUSIC TIME PRODUCTION - UDRUGA ZA PROMICANJE GLAZBENO-SCENSKE KULTURE</item>
      <item>FINANCIJSKA AGENCIJA,RC SPLIT</item>
    </derivirana_varijabla>
  </DomainObject.Predmet.SudioniciListNaziv>
  <DomainObject.Predmet.SudioniciListAdressOIB>
    <izvorni_sadrzaj>
      <item>MUSIC TIME PRODUCTION - UDRUGA ZA PROMICANJE GLAZBENO-SCENSKE KULTURE, OIB 27650489640, Veli Golji 37,21201 Labin</item>
      <item>FINANCIJSKA AGENCIJA,RC SPLIT, OIB 85821130368, Mažuranićevo šetalište 24b,21000 Split</item>
    </izvorni_sadrzaj>
    <derivirana_varijabla naziv="DomainObject.Predmet.SudioniciListAdressOIB_1">
      <item>MUSIC TIME PRODUCTION - UDRUGA ZA PROMICANJE GLAZBENO-SCENSKE KULTURE, OIB 27650489640, Veli Golji 37,21201 Labin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27650489640</item>
      <item>, OIB 85821130368</item>
    </izvorni_sadrzaj>
    <derivirana_varijabla naziv="DomainObject.Predmet.SudioniciListNazivOIB_1">
      <item>, OIB 27650489640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72BE2-5CB8-4931-B076-9FC4A4AFE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4387</properties:Characters>
  <properties:Lines>114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2016-09-19T08:34:00Z</dcterms:created>
  <dc:creator>wsadmin</dc:creator>
  <cp:lastModifiedBy>Goran Radanović</cp:lastModifiedBy>
  <cp:lastPrinted>2016-09-20T10:09:00Z</cp:lastPrinted>
  <dcterms:modified xmlns:xsi="http://www.w3.org/2001/XMLSchema-instance" xsi:type="dcterms:W3CDTF">2016-09-20T10:15:00Z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