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bfe9" w14:paraId="e74bfe9" w:rsidRDefault="00036ECE" w:rsidR="00036ECE" w:rsidRPr="008D101E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</w:p>
    <w:p w:rsidRDefault="00E96018" w:rsidP="00E96018" w:rsidR="00E96018" w:rsidRPr="006F44C4">
      <w:pPr>
        <w:jc w:val="both"/>
        <w:rPr>
          <w:szCs w:val="24"/>
          <w:lang w:val="hr-HR"/>
        </w:rPr>
      </w:pPr>
      <w:r>
        <w:rPr>
          <w:noProof/>
        </w:rPr>
        <w:t xml:space="preserve">                   </w:t>
      </w:r>
      <w:r w:rsidR="009851AA">
        <w:rPr>
          <w:noProof/>
          <w:snapToGrid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  <w:lang w:val="hr-HR"/>
        </w:rPr>
        <w:tab/>
      </w:r>
      <w:r w:rsidRPr="006F44C4">
        <w:rPr>
          <w:bCs/>
          <w:szCs w:val="24"/>
          <w:lang w:val="hr-HR"/>
        </w:rPr>
        <w:tab/>
        <w:t xml:space="preserve">                             </w:t>
      </w:r>
    </w:p>
    <w:p w:rsidRDefault="00E96018" w:rsidP="00E96018" w:rsidR="00E96018" w:rsidRPr="006F44C4">
      <w:pPr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 xml:space="preserve">       REPUBLIKA HRVATSKA</w:t>
      </w:r>
    </w:p>
    <w:p w:rsidRDefault="00E96018" w:rsidP="00E96018" w:rsidR="00E96018" w:rsidRPr="006F44C4">
      <w:pPr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>TRGOVAČKI SUD U VARAŽDINU</w:t>
      </w:r>
    </w:p>
    <w:p w:rsidRDefault="00E96018" w:rsidP="00E96018" w:rsidR="00036ECE" w:rsidRPr="008D101E">
      <w:pPr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 xml:space="preserve">                  B. Radić 2</w:t>
      </w:r>
      <w:r w:rsidRPr="006F44C4">
        <w:rPr>
          <w:bCs/>
          <w:szCs w:val="24"/>
          <w:lang w:val="hr-HR"/>
        </w:rPr>
        <w:t xml:space="preserve">                   </w:t>
      </w:r>
    </w:p>
    <w:p w:rsidRDefault="00036ECE" w:rsidR="00036ECE" w:rsidRPr="008D101E">
      <w:pPr>
        <w:jc w:val="both"/>
        <w:rPr>
          <w:szCs w:val="24"/>
          <w:lang w:val="hr-HR"/>
        </w:rPr>
      </w:pPr>
    </w:p>
    <w:p w:rsidRDefault="00036ECE" w:rsidP="0049095A" w:rsidR="00F17B2D" w:rsidRPr="008D101E">
      <w:pPr>
        <w:jc w:val="both"/>
        <w:rPr>
          <w:szCs w:val="24"/>
          <w:lang w:val="hr-HR"/>
        </w:rPr>
      </w:pPr>
      <w:r w:rsidRPr="008D101E">
        <w:rPr>
          <w:szCs w:val="24"/>
          <w:lang w:val="hr-HR"/>
        </w:rPr>
        <w:tab/>
      </w:r>
      <w:r w:rsidRPr="008D101E">
        <w:rPr>
          <w:szCs w:val="24"/>
          <w:lang w:val="hr-HR"/>
        </w:rPr>
        <w:tab/>
      </w:r>
      <w:r w:rsidRPr="008D101E">
        <w:rPr>
          <w:szCs w:val="24"/>
          <w:lang w:val="hr-HR"/>
        </w:rPr>
        <w:tab/>
      </w:r>
      <w:r w:rsidRPr="008D101E">
        <w:rPr>
          <w:szCs w:val="24"/>
          <w:lang w:val="hr-HR"/>
        </w:rPr>
        <w:tab/>
      </w:r>
      <w:r w:rsidRPr="008D101E">
        <w:rPr>
          <w:szCs w:val="24"/>
          <w:lang w:val="hr-HR"/>
        </w:rPr>
        <w:tab/>
      </w:r>
    </w:p>
    <w:p w:rsidRDefault="00184C96" w:rsidP="0049095A" w:rsidR="00184C96" w:rsidRPr="008D101E">
      <w:pPr>
        <w:jc w:val="both"/>
        <w:rPr>
          <w:szCs w:val="24"/>
          <w:lang w:val="hr-HR"/>
        </w:rPr>
      </w:pPr>
    </w:p>
    <w:p w:rsidRDefault="00AA73B0" w:rsidP="0049095A" w:rsidR="00AA73B0" w:rsidRPr="008D101E">
      <w:pPr>
        <w:jc w:val="both"/>
        <w:rPr>
          <w:szCs w:val="24"/>
          <w:lang w:val="hr-HR"/>
        </w:rPr>
      </w:pPr>
    </w:p>
    <w:p w:rsidRDefault="00036ECE" w:rsidR="008B345E" w:rsidRPr="00261B32">
      <w:pPr>
        <w:pStyle w:val="Naslov2"/>
        <w:rPr>
          <w:rFonts w:hAnsi="Times New Roman" w:ascii="Times New Roman"/>
          <w:szCs w:val="28"/>
          <w:lang w:val="hr-HR"/>
        </w:rPr>
      </w:pPr>
      <w:r w:rsidRPr="00261B32">
        <w:rPr>
          <w:rFonts w:hAnsi="Times New Roman" w:ascii="Times New Roman"/>
          <w:szCs w:val="28"/>
          <w:lang w:val="hr-HR"/>
        </w:rPr>
        <w:t>O G L A S</w:t>
      </w:r>
    </w:p>
    <w:p w:rsidRDefault="00036ECE" w:rsidP="00BE01DD" w:rsidR="00036ECE" w:rsidRPr="008D101E">
      <w:pPr>
        <w:pStyle w:val="Naslov2"/>
        <w:jc w:val="left"/>
        <w:rPr>
          <w:rFonts w:hAnsi="Times New Roman" w:ascii="Times New Roman"/>
          <w:b w:val="false"/>
          <w:szCs w:val="28"/>
          <w:lang w:val="hr-HR"/>
        </w:rPr>
      </w:pPr>
    </w:p>
    <w:p w:rsidRDefault="00864E08" w:rsidP="00864E08" w:rsidR="00864E08" w:rsidRPr="008D101E">
      <w:pPr>
        <w:rPr>
          <w:szCs w:val="24"/>
          <w:lang w:val="hr-HR"/>
        </w:rPr>
      </w:pPr>
    </w:p>
    <w:p w:rsidRDefault="00864E08" w:rsidP="00864E08" w:rsidR="00864E08" w:rsidRPr="008D101E">
      <w:pPr>
        <w:rPr>
          <w:szCs w:val="24"/>
          <w:lang w:val="hr-HR"/>
        </w:rPr>
      </w:pPr>
    </w:p>
    <w:p w:rsidRDefault="00864E08" w:rsidP="00864E08" w:rsidR="00864E08" w:rsidRPr="00261B32">
      <w:pPr>
        <w:ind w:firstLine="720"/>
        <w:rPr>
          <w:szCs w:val="24"/>
          <w:lang w:val="hr-HR"/>
        </w:rPr>
      </w:pPr>
      <w:r w:rsidRPr="00261B32">
        <w:rPr>
          <w:szCs w:val="24"/>
          <w:lang w:val="hr-HR"/>
        </w:rPr>
        <w:t>TRGOVAČKI SUD U VARAŽDINU oglašuje:</w:t>
      </w:r>
    </w:p>
    <w:p w:rsidRDefault="00864E08" w:rsidP="00184C96" w:rsidR="00864E08" w:rsidRPr="008D101E">
      <w:pPr>
        <w:rPr>
          <w:szCs w:val="24"/>
          <w:lang w:val="hr-HR"/>
        </w:rPr>
      </w:pPr>
    </w:p>
    <w:p w:rsidRDefault="00C14DBC" w:rsidP="00261B32" w:rsidR="00C14DBC" w:rsidRPr="008D101E">
      <w:pPr>
        <w:widowControl/>
        <w:jc w:val="both"/>
        <w:rPr>
          <w:szCs w:val="24"/>
          <w:lang w:val="hr-HR"/>
        </w:rPr>
      </w:pPr>
    </w:p>
    <w:p w:rsidRDefault="00611874" w:rsidP="00611874" w:rsidR="00611874">
      <w:pPr>
        <w:jc w:val="center"/>
      </w:pPr>
    </w:p>
    <w:p w:rsidRDefault="009252E3" w:rsidP="009252E3" w:rsidR="009252E3" w:rsidRPr="009252E3">
      <w:pPr>
        <w:widowControl/>
        <w:numPr>
          <w:ilvl w:val="0"/>
          <w:numId w:val="8"/>
        </w:numPr>
        <w:jc w:val="both"/>
        <w:rPr>
          <w:lang w:val="hr-HR"/>
        </w:rPr>
      </w:pPr>
      <w:r w:rsidRPr="009252E3">
        <w:rPr>
          <w:lang w:val="hr-HR"/>
        </w:rPr>
        <w:t>Zaključuje se ovaj stečajni postupak nad stečajnim dužnikom</w:t>
      </w:r>
      <w:r w:rsidR="005C2963">
        <w:t xml:space="preserve"> </w:t>
      </w:r>
      <w:r w:rsidR="00AE144D">
        <w:t>IGM PJEŠĆ</w:t>
      </w:r>
      <w:r w:rsidR="00C36C76" w:rsidRPr="00416BF7">
        <w:t>ARA JEROVEC d.o.o. u stečaju, Jerovec 199, Ivanec,</w:t>
      </w:r>
      <w:r w:rsidR="00C36C76">
        <w:t xml:space="preserve"> OIB: </w:t>
      </w:r>
      <w:r w:rsidR="00C36C76" w:rsidRPr="00137C51">
        <w:t>52832339728</w:t>
      </w:r>
      <w:r w:rsidRPr="009252E3">
        <w:rPr>
          <w:lang w:val="hr-HR"/>
        </w:rPr>
        <w:t xml:space="preserve">. </w:t>
      </w:r>
    </w:p>
    <w:p w:rsidRDefault="009252E3" w:rsidP="009252E3" w:rsidR="009252E3" w:rsidRPr="009252E3">
      <w:pPr>
        <w:ind w:left="1425"/>
        <w:jc w:val="both"/>
        <w:rPr>
          <w:lang w:val="hr-HR"/>
        </w:rPr>
      </w:pPr>
    </w:p>
    <w:p w:rsidRDefault="009252E3" w:rsidP="009252E3" w:rsidR="009252E3" w:rsidRPr="009252E3">
      <w:pPr>
        <w:widowControl/>
        <w:numPr>
          <w:ilvl w:val="0"/>
          <w:numId w:val="8"/>
        </w:numPr>
        <w:jc w:val="both"/>
        <w:rPr>
          <w:lang w:val="hr-HR"/>
        </w:rPr>
      </w:pPr>
      <w:r w:rsidRPr="009252E3">
        <w:rPr>
          <w:lang w:val="hr-HR"/>
        </w:rPr>
        <w:t>Ovo rješenje objaviti će se u Narodnim novinama, na E-oglasnoj ploči ovoga suda prije njegove pravomoćnosti, te se nalaže sudskom registru da nakon pravomoćnosti ovog rješenja stečajnog dužnika izbriše iz sudskog registra.</w:t>
      </w:r>
    </w:p>
    <w:p w:rsidRDefault="00611874" w:rsidP="009252E3" w:rsidR="00611874" w:rsidRPr="009252E3">
      <w:pPr>
        <w:widowControl/>
        <w:ind w:left="1425"/>
        <w:jc w:val="both"/>
        <w:rPr>
          <w:lang w:val="hr-HR"/>
        </w:rPr>
      </w:pPr>
    </w:p>
    <w:p w:rsidRDefault="00611874" w:rsidP="00BE353C" w:rsidR="00611874" w:rsidRPr="009252E3">
      <w:pPr>
        <w:jc w:val="both"/>
        <w:rPr>
          <w:szCs w:val="24"/>
          <w:lang w:val="hr-HR"/>
        </w:rPr>
      </w:pPr>
    </w:p>
    <w:p w:rsidRDefault="00036ECE" w:rsidR="00036ECE" w:rsidRPr="009252E3">
      <w:pPr>
        <w:ind w:left="993"/>
        <w:jc w:val="center"/>
        <w:rPr>
          <w:szCs w:val="24"/>
          <w:lang w:val="hr-HR"/>
        </w:rPr>
      </w:pPr>
      <w:r w:rsidRPr="009252E3">
        <w:rPr>
          <w:szCs w:val="24"/>
          <w:lang w:val="hr-HR"/>
        </w:rPr>
        <w:t xml:space="preserve">U Varaždinu, </w:t>
      </w:r>
      <w:r w:rsidR="005C2963">
        <w:rPr>
          <w:szCs w:val="24"/>
          <w:lang w:val="hr-HR"/>
        </w:rPr>
        <w:t>19. listopada</w:t>
      </w:r>
      <w:r w:rsidR="00F3198F" w:rsidRPr="009252E3">
        <w:rPr>
          <w:szCs w:val="24"/>
          <w:lang w:val="hr-HR"/>
        </w:rPr>
        <w:t xml:space="preserve"> 2015</w:t>
      </w:r>
      <w:r w:rsidR="00184C96" w:rsidRPr="009252E3">
        <w:rPr>
          <w:szCs w:val="24"/>
          <w:lang w:val="hr-HR"/>
        </w:rPr>
        <w:t>.</w:t>
      </w:r>
      <w:r w:rsidR="008A6798" w:rsidRPr="009252E3">
        <w:rPr>
          <w:szCs w:val="24"/>
          <w:lang w:val="hr-HR"/>
        </w:rPr>
        <w:t xml:space="preserve"> godine</w:t>
      </w:r>
      <w:r w:rsidR="008005CC" w:rsidRPr="009252E3">
        <w:rPr>
          <w:szCs w:val="24"/>
          <w:lang w:val="hr-HR"/>
        </w:rPr>
        <w:t>.</w:t>
      </w:r>
    </w:p>
    <w:p w:rsidRDefault="00036ECE" w:rsidR="00036ECE">
      <w:pPr>
        <w:ind w:left="993"/>
        <w:jc w:val="center"/>
        <w:rPr>
          <w:szCs w:val="24"/>
          <w:lang w:val="hr-HR"/>
        </w:rPr>
      </w:pPr>
    </w:p>
    <w:p w:rsidRDefault="00036ECE" w:rsidP="00BE353C" w:rsidR="00036ECE" w:rsidRPr="008D101E">
      <w:pPr>
        <w:rPr>
          <w:szCs w:val="24"/>
          <w:lang w:val="hr-HR"/>
        </w:rPr>
      </w:pPr>
    </w:p>
    <w:p w:rsidRDefault="00611874" w:rsidP="00611874" w:rsidR="00611874" w:rsidRPr="006F44C4">
      <w:pPr>
        <w:ind w:firstLine="96" w:left="6384"/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>SUDAC</w:t>
      </w:r>
    </w:p>
    <w:p w:rsidRDefault="00611874" w:rsidP="00611874" w:rsidR="00611874" w:rsidRPr="006F44C4">
      <w:pPr>
        <w:ind w:firstLine="708" w:left="5664"/>
        <w:jc w:val="both"/>
        <w:rPr>
          <w:szCs w:val="24"/>
          <w:lang w:val="hr-HR"/>
        </w:rPr>
      </w:pPr>
    </w:p>
    <w:p w:rsidRDefault="00611874" w:rsidP="00611874" w:rsidR="00611874" w:rsidRPr="006F44C4">
      <w:pPr>
        <w:ind w:firstLine="708" w:left="4956"/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>Ksenija Flack-Makitan, v.r.</w:t>
      </w:r>
    </w:p>
    <w:p w:rsidRDefault="00611874" w:rsidP="00611874" w:rsidR="00611874" w:rsidRPr="006F44C4">
      <w:pPr>
        <w:ind w:firstLine="708" w:left="4956"/>
        <w:jc w:val="both"/>
        <w:rPr>
          <w:szCs w:val="24"/>
          <w:lang w:val="hr-HR"/>
        </w:rPr>
      </w:pPr>
    </w:p>
    <w:p w:rsidRDefault="00611874" w:rsidP="00611874" w:rsidR="00611874" w:rsidRPr="006F44C4">
      <w:pPr>
        <w:ind w:left="4956"/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>Za točnost otpravka – ovlašteni službenik:</w:t>
      </w:r>
    </w:p>
    <w:p w:rsidRDefault="00633688" w:rsidP="00141B72" w:rsidR="00633688" w:rsidRPr="008D101E">
      <w:pPr>
        <w:ind w:left="6480"/>
        <w:jc w:val="both"/>
        <w:rPr>
          <w:szCs w:val="24"/>
          <w:lang w:val="hr-HR"/>
        </w:rPr>
      </w:pPr>
    </w:p>
    <w:p w:rsidRDefault="00BE01DD" w:rsidP="00BE353C" w:rsidR="00BE01DD" w:rsidRPr="008D101E">
      <w:pPr>
        <w:jc w:val="both"/>
        <w:rPr>
          <w:szCs w:val="24"/>
          <w:lang w:val="hr-HR"/>
        </w:rPr>
      </w:pPr>
    </w:p>
    <w:p w:rsidRDefault="00036ECE" w:rsidR="00036ECE" w:rsidRPr="008D101E">
      <w:pPr>
        <w:jc w:val="both"/>
        <w:rPr>
          <w:szCs w:val="24"/>
          <w:lang w:val="hr-HR"/>
        </w:rPr>
      </w:pPr>
    </w:p>
    <w:p w:rsidRDefault="00036ECE" w:rsidR="00036ECE" w:rsidRPr="008D101E">
      <w:pPr>
        <w:jc w:val="both"/>
        <w:rPr>
          <w:szCs w:val="24"/>
          <w:lang w:val="hr-HR"/>
        </w:rPr>
      </w:pPr>
      <w:r w:rsidRPr="008D101E">
        <w:rPr>
          <w:szCs w:val="24"/>
          <w:lang w:val="hr-HR"/>
        </w:rPr>
        <w:t>POUKA O PRAVNOM LIJEKU:</w:t>
      </w:r>
    </w:p>
    <w:p w:rsidRDefault="00036ECE" w:rsidP="00BE353C" w:rsidR="00BE353C" w:rsidRPr="008D101E">
      <w:pPr>
        <w:jc w:val="both"/>
        <w:rPr>
          <w:szCs w:val="24"/>
          <w:lang w:val="hr-HR"/>
        </w:rPr>
      </w:pPr>
      <w:r w:rsidRPr="008D101E">
        <w:rPr>
          <w:szCs w:val="24"/>
          <w:lang w:val="hr-HR"/>
        </w:rPr>
        <w:tab/>
      </w:r>
      <w:r w:rsidR="00BE353C" w:rsidRPr="008D101E">
        <w:rPr>
          <w:szCs w:val="24"/>
          <w:lang w:val="hr-HR"/>
        </w:rPr>
        <w:t>Protiv ovog rješenja nezadovoljna stranka može uložiti žalbu u roku od 8 dana od dana objave rješenja u „Narodnim novinama“ Visokom trgovačkom sudu RH u Zagrebu. Žalba se ulaže putem ovog suda pismeno u četiri primjerka.</w:t>
      </w:r>
    </w:p>
    <w:p w:rsidRDefault="00BE01DD" w:rsidR="00BE01DD" w:rsidRPr="008D101E">
      <w:pPr>
        <w:jc w:val="both"/>
        <w:rPr>
          <w:szCs w:val="24"/>
          <w:lang w:val="hr-HR"/>
        </w:rPr>
      </w:pPr>
    </w:p>
    <w:sectPr w:rsidSect="00BE353C" w:rsidR="00BE01DD" w:rsidRPr="008D101E">
      <w:headerReference w:type="default" r:id="rId10"/>
      <w:endnotePr>
        <w:numFmt w:val="decimal"/>
      </w:endnotePr>
      <w:pgSz w:h="16837" w:w="11905"/>
      <w:pgMar w:gutter="0" w:footer="1440" w:header="1440" w:left="1440" w:bottom="851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4F0B" w:rsidR="00344F0B">
      <w:r>
        <w:separator/>
      </w:r>
    </w:p>
  </w:endnote>
  <w:endnote w:id="0" w:type="continuationSeparator">
    <w:p w:rsidRDefault="00344F0B" w:rsidR="00344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4F0B" w:rsidR="00344F0B">
      <w:r>
        <w:separator/>
      </w:r>
    </w:p>
  </w:footnote>
  <w:footnote w:id="0" w:type="continuationSeparator">
    <w:p w:rsidRDefault="00344F0B" w:rsidR="00344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3BE" w:rsidR="00F17B2D">
    <w:pPr>
      <w:pStyle w:val="Zaglavlje"/>
    </w:pPr>
    <w:r>
      <w:tab/>
    </w:r>
    <w:r>
      <w:tab/>
    </w:r>
    <w:r w:rsidRPr="008D101E">
      <w:t xml:space="preserve">Poslovni broj: </w:t>
    </w:r>
    <w:r w:rsidR="00184C96" w:rsidRPr="008D101E">
      <w:t>5 St-</w:t>
    </w:r>
    <w:r w:rsidR="005C2963">
      <w:t>41/09-162</w:t>
    </w:r>
  </w:p>
  <w:p w:rsidRDefault="00611874" w:rsidR="00611874" w:rsidRPr="008D101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2AF081A"/>
    <w:multiLevelType w:val="hybridMultilevel"/>
    <w:tmpl w:val="14204CCA"/>
    <w:lvl w:tplc="0E84348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731671C"/>
    <w:multiLevelType w:val="hybridMultilevel"/>
    <w:tmpl w:val="BC1273F8"/>
    <w:lvl w:tplc="3904C5E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A8E5F4F"/>
    <w:multiLevelType w:val="hybridMultilevel"/>
    <w:tmpl w:val="4BCAD5F6"/>
    <w:lvl w:tplc="7458F8F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525A8C"/>
    <w:multiLevelType w:val="hybridMultilevel"/>
    <w:tmpl w:val="456CBC92"/>
    <w:lvl w:tplc="AA5892B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4B78D5"/>
    <w:multiLevelType w:val="hybridMultilevel"/>
    <w:tmpl w:val="D6D43928"/>
    <w:lvl w:tplc="2B9C72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B433CFF"/>
    <w:multiLevelType w:val="hybridMultilevel"/>
    <w:tmpl w:val="1986A3FE"/>
    <w:lvl w:tplc="7A64D49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E3C469C"/>
    <w:multiLevelType w:val="hybridMultilevel"/>
    <w:tmpl w:val="32E84B12"/>
    <w:lvl w:tplc="AB207A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20403A"/>
    <w:multiLevelType w:val="hybridMultilevel"/>
    <w:tmpl w:val="8E1E92DC"/>
    <w:lvl w:tplc="8462473E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C510368"/>
    <w:multiLevelType w:val="hybridMultilevel"/>
    <w:tmpl w:val="58507FFA"/>
    <w:lvl w:tplc="40AEBB70" w:ilvl="0">
      <w:start w:val="1"/>
      <w:numFmt w:val="upperRoman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5F143D97"/>
    <w:multiLevelType w:val="hybridMultilevel"/>
    <w:tmpl w:val="2F7067C8"/>
    <w:lvl w:tplc="F89C44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27D13B7"/>
    <w:multiLevelType w:val="hybridMultilevel"/>
    <w:tmpl w:val="766202F8"/>
    <w:lvl w:tplc="5D60C5B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EE46CB5"/>
    <w:multiLevelType w:val="hybridMultilevel"/>
    <w:tmpl w:val="A406FBF0"/>
    <w:lvl w:tplc="BA723056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11"/>
  </w:num>
  <w:num w:numId="9">
    <w:abstractNumId w:val="6"/>
  </w:num>
  <w:num w:numId="10">
    <w:abstractNumId w:val="8"/>
  </w:num>
  <w:num w:numId="11">
    <w:abstractNumId w:val="3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59C"/>
    <w:rsid w:val="00002985"/>
    <w:rsid w:val="00030BA4"/>
    <w:rsid w:val="00036ECE"/>
    <w:rsid w:val="00040690"/>
    <w:rsid w:val="00072891"/>
    <w:rsid w:val="00076653"/>
    <w:rsid w:val="000947F1"/>
    <w:rsid w:val="000962F9"/>
    <w:rsid w:val="000A2C5F"/>
    <w:rsid w:val="000B40A7"/>
    <w:rsid w:val="0013390B"/>
    <w:rsid w:val="00136931"/>
    <w:rsid w:val="00141B72"/>
    <w:rsid w:val="00184C96"/>
    <w:rsid w:val="00187F1D"/>
    <w:rsid w:val="00242126"/>
    <w:rsid w:val="00256F66"/>
    <w:rsid w:val="00261B32"/>
    <w:rsid w:val="002B4B1B"/>
    <w:rsid w:val="00344F0B"/>
    <w:rsid w:val="00347E37"/>
    <w:rsid w:val="00372398"/>
    <w:rsid w:val="00372C50"/>
    <w:rsid w:val="003B19CF"/>
    <w:rsid w:val="003B531A"/>
    <w:rsid w:val="003D291B"/>
    <w:rsid w:val="003D3D1A"/>
    <w:rsid w:val="0049095A"/>
    <w:rsid w:val="005424D7"/>
    <w:rsid w:val="0054784F"/>
    <w:rsid w:val="005840DB"/>
    <w:rsid w:val="00585AF0"/>
    <w:rsid w:val="005B158D"/>
    <w:rsid w:val="005B3A59"/>
    <w:rsid w:val="005B70F3"/>
    <w:rsid w:val="005C2963"/>
    <w:rsid w:val="005D6A45"/>
    <w:rsid w:val="005E0D77"/>
    <w:rsid w:val="005F5548"/>
    <w:rsid w:val="00611874"/>
    <w:rsid w:val="0063049E"/>
    <w:rsid w:val="00633688"/>
    <w:rsid w:val="006417B9"/>
    <w:rsid w:val="00643BBF"/>
    <w:rsid w:val="00695A67"/>
    <w:rsid w:val="006A6180"/>
    <w:rsid w:val="006B1047"/>
    <w:rsid w:val="006F53BE"/>
    <w:rsid w:val="006F7E9C"/>
    <w:rsid w:val="00714DA7"/>
    <w:rsid w:val="007C4A61"/>
    <w:rsid w:val="007D4370"/>
    <w:rsid w:val="007D7E3F"/>
    <w:rsid w:val="008005CC"/>
    <w:rsid w:val="00836F6A"/>
    <w:rsid w:val="00841BA1"/>
    <w:rsid w:val="00864E08"/>
    <w:rsid w:val="008A6798"/>
    <w:rsid w:val="008B345E"/>
    <w:rsid w:val="008B66BE"/>
    <w:rsid w:val="008C1DDA"/>
    <w:rsid w:val="008D0042"/>
    <w:rsid w:val="008D101E"/>
    <w:rsid w:val="009252E3"/>
    <w:rsid w:val="00931685"/>
    <w:rsid w:val="009851AA"/>
    <w:rsid w:val="00986D64"/>
    <w:rsid w:val="00990586"/>
    <w:rsid w:val="009B4910"/>
    <w:rsid w:val="009C539B"/>
    <w:rsid w:val="009C7D1D"/>
    <w:rsid w:val="009D6A34"/>
    <w:rsid w:val="00A11181"/>
    <w:rsid w:val="00A134DE"/>
    <w:rsid w:val="00A31DE6"/>
    <w:rsid w:val="00A754F9"/>
    <w:rsid w:val="00A80997"/>
    <w:rsid w:val="00A80DB7"/>
    <w:rsid w:val="00AA73B0"/>
    <w:rsid w:val="00AE144D"/>
    <w:rsid w:val="00B240E6"/>
    <w:rsid w:val="00B90E62"/>
    <w:rsid w:val="00BE01DD"/>
    <w:rsid w:val="00BE353C"/>
    <w:rsid w:val="00BE3E40"/>
    <w:rsid w:val="00C12C94"/>
    <w:rsid w:val="00C14DBC"/>
    <w:rsid w:val="00C168F0"/>
    <w:rsid w:val="00C36C76"/>
    <w:rsid w:val="00CB216B"/>
    <w:rsid w:val="00CC3941"/>
    <w:rsid w:val="00CD288C"/>
    <w:rsid w:val="00D23AA2"/>
    <w:rsid w:val="00D941A9"/>
    <w:rsid w:val="00D951D5"/>
    <w:rsid w:val="00DA559C"/>
    <w:rsid w:val="00DC4C7D"/>
    <w:rsid w:val="00DD4A0B"/>
    <w:rsid w:val="00DD52A8"/>
    <w:rsid w:val="00E254DF"/>
    <w:rsid w:val="00E420EA"/>
    <w:rsid w:val="00E67B63"/>
    <w:rsid w:val="00E96018"/>
    <w:rsid w:val="00E97516"/>
    <w:rsid w:val="00EA5E02"/>
    <w:rsid w:val="00EC06A0"/>
    <w:rsid w:val="00ED5CA2"/>
    <w:rsid w:val="00EF2D13"/>
    <w:rsid w:val="00F17B2D"/>
    <w:rsid w:val="00F3198F"/>
    <w:rsid w:val="00F32578"/>
    <w:rsid w:val="00F56F96"/>
    <w:rsid w:val="00F66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  <w:lang w:val="en-GB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Arial" w:ascii="Arial"/>
      <w:b/>
      <w:sz w:val="28"/>
      <w:lang w:val="en-GB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pPr>
      <w:widowControl/>
      <w:jc w:val="both"/>
    </w:pPr>
    <w:rPr>
      <w:rFonts w:hAnsi="Arial" w:ascii="Arial"/>
      <w:snapToGrid/>
      <w:sz w:val="22"/>
      <w:lang w:val="hr-HR"/>
    </w:rPr>
  </w:style>
  <w:style w:styleId="Tekstbalonia" w:type="paragraph">
    <w:name w:val="Balloon Text"/>
    <w:basedOn w:val="Normal"/>
    <w:semiHidden/>
    <w:rsid w:val="008B34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17B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17B2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D5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C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CA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C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C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  <w:lang w:val="en-GB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sz w:val="28"/>
      <w:lang w:val="en-GB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pPr>
      <w:widowControl/>
      <w:jc w:val="both"/>
    </w:pPr>
    <w:rPr>
      <w:rFonts w:ascii="Arial" w:hAnsi="Arial"/>
      <w:snapToGrid/>
      <w:sz w:val="22"/>
      <w:lang w:val="hr-HR"/>
    </w:rPr>
  </w:style>
  <w:style w:styleId="Tekstbalonia" w:type="paragraph">
    <w:name w:val="Balloon Text"/>
    <w:basedOn w:val="Normal"/>
    <w:semiHidden/>
    <w:rsid w:val="008B34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17B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17B2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D5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C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CA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C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C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531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>14. travnja 2015.</izvorni_sadrzaj>
    <derivirana_varijabla naziv="DomainObject.Predmet.DatumApsolutneZastare_1">14. travnja 2015.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2009.</izvorni_sadrzaj>
    <derivirana_varijabla naziv="DomainObject.Predmet.DatumOsnivanja_1">14. srpnja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Sečaj. otvoren 1.10.2009. (Rj. St-41/09-11).
Objava: ogl. ploča - 1.10.2009.
Objava: NN-123/09 od 14.10.2009.</izvorni_sadrzaj>
    <derivirana_varijabla naziv="DomainObject.Predmet.Opis_1">Sečaj. otvoren 1.10.2009. (Rj. St-41/09-11).
Objava: ogl. ploča - 1.10.2009.
Objava: NN-123/09 od 14.10.2009.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St-41/2009</izvorni_sadrzaj>
    <derivirana_varijabla naziv="DomainObject.Predmet.OznakaBroj_1">St-41/2009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IGM Pješćara Jerovec društvo s ograničenom odgovornošću</izvorni_sadrzaj>
    <derivirana_varijabla naziv="DomainObject.Predmet.StrankaFormated_1">  IGM Pješćara Jerovec društvo s ograničenom odgovornošću</derivirana_varijabla>
  </DomainObject.Predmet.StrankaFormated>
  <DomainObject.Predmet.StrankaFormatedOIB>
    <izvorni_sadrzaj>  IGM Pješćara Jerovec društvo s ograničenom odgovornošću, OIB 52832339728</izvorni_sadrzaj>
    <derivirana_varijabla naziv="DomainObject.Predmet.StrankaFormatedOIB_1">  IGM Pješćara Jerovec društvo s ograničenom odgovornošću, OIB 52832339728</derivirana_varijabla>
  </DomainObject.Predmet.StrankaFormatedOIB>
  <DomainObject.Predmet.StrankaFormatedWithAdress>
    <izvorni_sadrzaj> IGM Pješćara Jerovec društvo s ograničenom odgovornošću, Hrvatskih Pavlina 41, 42250 Lepoglava</izvorni_sadrzaj>
    <derivirana_varijabla naziv="DomainObject.Predmet.StrankaFormatedWithAdress_1"> IGM Pješćara Jerovec društvo s ograničenom odgovornošću, Hrvatskih Pavlina 41, 42250 Lepoglava</derivirana_varijabla>
  </DomainObject.Predmet.StrankaFormatedWithAdress>
  <DomainObject.Predmet.StrankaFormatedWithAdressOIB>
    <izvorni_sadrzaj> IGM Pješćara Jerovec društvo s ograničenom odgovornošću, OIB 52832339728, Hrvatskih Pavlina 41, 42250 Lepoglava</izvorni_sadrzaj>
    <derivirana_varijabla naziv="DomainObject.Predmet.StrankaFormatedWithAdressOIB_1"> IGM Pješćara Jerovec društvo s ograničenom odgovornošću, OIB 52832339728, Hrvatskih Pavlina 41, 42250 Lepoglava</derivirana_varijabla>
  </DomainObject.Predmet.StrankaFormatedWithAdressOIB>
  <DomainObject.Predmet.StrankaWithAdress>
    <izvorni_sadrzaj>IGM Pješćara Jerovec društvo s ograničenom odgovornošću Hrvatskih Pavlina 41,42250 Lepoglava</izvorni_sadrzaj>
    <derivirana_varijabla naziv="DomainObject.Predmet.StrankaWithAdress_1">IGM Pješćara Jerovec društvo s ograničenom odgovornošću Hrvatskih Pavlina 41,42250 Lepoglava</derivirana_varijabla>
  </DomainObject.Predmet.StrankaWithAdress>
  <DomainObject.Predmet.StrankaWithAdressOIB>
    <izvorni_sadrzaj>IGM Pješćara Jerovec društvo s ograničenom odgovornošću, OIB 52832339728, Hrvatskih Pavlina 41,42250 Lepoglava</izvorni_sadrzaj>
    <derivirana_varijabla naziv="DomainObject.Predmet.StrankaWithAdressOIB_1">IGM Pješćara Jerovec društvo s ograničenom odgovornošću, OIB 52832339728, Hrvatskih Pavlina 41,42250 Lepoglava</derivirana_varijabla>
  </DomainObject.Predmet.StrankaWithAdressOIB>
  <DomainObject.Predmet.StrankaNazivFormated>
    <izvorni_sadrzaj>IGM Pješćara Jerovec društvo s ograničenom odgovornošću</izvorni_sadrzaj>
    <derivirana_varijabla naziv="DomainObject.Predmet.StrankaNazivFormated_1">IGM Pješćara Jerovec društvo s ograničenom odgovornošću</derivirana_varijabla>
  </DomainObject.Predmet.StrankaNazivFormated>
  <DomainObject.Predmet.StrankaNazivFormatedOIB>
    <izvorni_sadrzaj>IGM Pješćara Jerovec društvo s ograničenom odgovornošću, OIB 52832339728</izvorni_sadrzaj>
    <derivirana_varijabla naziv="DomainObject.Predmet.StrankaNazivFormatedOIB_1">IGM Pješćara Jerovec društvo s ograničenom odgovornošću, OIB 52832339728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IGM Pješćara Jerovec društvo s ograničenom odgovornošću</item>
    </izvorni_sadrzaj>
    <derivirana_varijabla naziv="DomainObject.Predmet.StrankaListFormated_1">
      <item>IGM Pješćara Jerovec društvo s ograničenom odgovornošću</item>
    </derivirana_varijabla>
  </DomainObject.Predmet.StrankaListFormated>
  <DomainObject.Predmet.StrankaListFormatedOIB>
    <izvorni_sadrzaj>
      <item>IGM Pješćara Jerovec društvo s ograničenom odgovornošću, OIB 52832339728</item>
    </izvorni_sadrzaj>
    <derivirana_varijabla naziv="DomainObject.Predmet.StrankaListFormatedOIB_1">
      <item>IGM Pješćara Jerovec društvo s ograničenom odgovornošću, OIB 52832339728</item>
    </derivirana_varijabla>
  </DomainObject.Predmet.StrankaListFormatedOIB>
  <DomainObject.Predmet.StrankaListFormatedWithAdress>
    <izvorni_sadrzaj>
      <item>IGM Pješćara Jerovec društvo s ograničenom odgovornošću, Hrvatskih Pavlina 41, 42250 Lepoglava</item>
    </izvorni_sadrzaj>
    <derivirana_varijabla naziv="DomainObject.Predmet.StrankaListFormatedWithAdress_1">
      <item>IGM Pješćara Jerovec društvo s ograničenom odgovornošću, Hrvatskih Pavlina 41, 42250 Lepoglava</item>
    </derivirana_varijabla>
  </DomainObject.Predmet.StrankaListFormatedWithAdress>
  <DomainObject.Predmet.StrankaListFormatedWithAdressOIB>
    <izvorni_sadrzaj>
      <item>IGM Pješćara Jerovec društvo s ograničenom odgovornošću, OIB 52832339728, Hrvatskih Pavlina 41, 42250 Lepoglava</item>
    </izvorni_sadrzaj>
    <derivirana_varijabla naziv="DomainObject.Predmet.StrankaListFormatedWithAdressOIB_1">
      <item>IGM Pješćara Jerovec društvo s ograničenom odgovornošću, OIB 52832339728, Hrvatskih Pavlina 41, 42250 Lepoglava</item>
    </derivirana_varijabla>
  </DomainObject.Predmet.StrankaListFormatedWithAdressOIB>
  <DomainObject.Predmet.StrankaListNazivFormated>
    <izvorni_sadrzaj>
      <item>IGM Pješćara Jerovec društvo s ograničenom odgovornošću</item>
    </izvorni_sadrzaj>
    <derivirana_varijabla naziv="DomainObject.Predmet.StrankaListNazivFormated_1">
      <item>IGM Pješćara Jerovec društvo s ograničenom odgovornošću</item>
    </derivirana_varijabla>
  </DomainObject.Predmet.StrankaListNazivFormated>
  <DomainObject.Predmet.StrankaListNazivFormatedOIB>
    <izvorni_sadrzaj>
      <item>IGM Pješćara Jerovec društvo s ograničenom odgovornošću, OIB 52832339728</item>
    </izvorni_sadrzaj>
    <derivirana_varijabla naziv="DomainObject.Predmet.StrankaListNazivFormatedOIB_1">
      <item>IGM Pješćara Jerovec društvo s ograničenom odgovornošću, OIB 52832339728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ŽDO Građansko-upravni odjel u Varaždinu</item>
      <item>Velimir Slamar</item>
      <item>Damir Barišić, odvjetnik</item>
      <item>PRIVREDNA BANKA ZAGREB - DIONIČKO DRUŠTVO</item>
      <item>Marcel Barilar, odvjetnik</item>
      <item>ZAGREBAČKA BANKA DIONIČKO DRUŠTVO</item>
      <item>VABA d.d.</item>
      <item>Erste &amp; Steiermärkische S-Leasing društvo s ograničenom odgovornošću za leasing vozila i strojeva</item>
      <item>Jana Srednoselec</item>
      <item>Zoran Puljiz, odvjetnik</item>
      <item>ERSTE&amp;STEIERMÄRKISCHE BANKA dioničko društvo</item>
      <item>KUHN - Hrvatska d.o.o.</item>
      <item>Iva Vrdelja, odvjetnica</item>
      <item>ZAGREBAČKA BANKA DIONIČKO DRUŠTVO</item>
      <item>ANIĆ I PARTNERI odvjetničko društvo</item>
      <item>NARODNE NOVINE, dioničko društvo za izdavanje i tiskanje Službenog lista Republike Hrvatske, službenih i drugih obrazaca te </item>
      <item>JANA SREDNOSELEC</item>
      <item>JOZO PERIĆ</item>
      <item>T.P.M. društvo s ograničenom odgovornošću za proizvodnju, trgovinu i usluge</item>
    </izvorni_sadrzaj>
    <derivirana_varijabla naziv="DomainObject.Predmet.OstaliListFormated_1">
      <item>ŽDO Građansko-upravni odjel u Varaždinu</item>
      <item>Velimir Slamar</item>
      <item>Damir Barišić, odvjetnik</item>
      <item>PRIVREDNA BANKA ZAGREB - DIONIČKO DRUŠTVO</item>
      <item>Marcel Barilar, odvjetnik</item>
      <item>ZAGREBAČKA BANKA DIONIČKO DRUŠTVO</item>
      <item>VABA d.d.</item>
      <item>Erste &amp; Steiermärkische S-Leasing društvo s ograničenom odgovornošću za leasing vozila i strojeva</item>
      <item>Jana Srednoselec</item>
      <item>Zoran Puljiz, odvjetnik</item>
      <item>ERSTE&amp;STEIERMÄRKISCHE BANKA dioničko društvo</item>
      <item>KUHN - Hrvatska d.o.o.</item>
      <item>Iva Vrdelja, odvjetnica</item>
      <item>ZAGREBAČKA BANKA DIONIČKO DRUŠTVO</item>
      <item>ANIĆ I PARTNERI odvjetničko društvo</item>
      <item>NARODNE NOVINE, dioničko društvo za izdavanje i tiskanje Službenog lista Republike Hrvatske, službenih i drugih obrazaca te </item>
      <item>JANA SREDNOSELEC</item>
      <item>JOZO PERIĆ</item>
      <item>T.P.M. društvo s ograničenom odgovornošću za proizvodnju, trgovinu i usluge</item>
    </derivirana_varijabla>
  </DomainObject.Predmet.OstaliListFormated>
  <DomainObject.Predmet.OstaliListFormatedOIB>
    <izvorni_sadrzaj>
      <item>ŽDO Građansko-upravni odjel u Varaždinu</item>
      <item>Velimir Slamar, OIB 69715502514</item>
      <item>Damir Barišić, odvjetnik</item>
      <item>PRIVREDNA BANKA ZAGREB - DIONIČKO DRUŠTVO, OIB 02535697732</item>
      <item>Marcel Barilar, odvjetnik</item>
      <item>ZAGREBAČKA BANKA DIONIČKO DRUŠTVO, OIB 92963223473</item>
      <item>VABA d.d., OIB 38182927268</item>
      <item>Erste &amp; Steiermärkische S-Leasing društvo s ograničenom odgovornošću za leasing vozila i strojeva, OIB 46550671661</item>
      <item>Jana Srednoselec</item>
      <item>Zoran Puljiz, odvjetnik</item>
      <item>ERSTE&amp;STEIERMÄRKISCHE BANKA dioničko društvo, OIB 23057039320</item>
      <item>KUHN - Hrvatska d.o.o., OIB 04057188037</item>
      <item>Iva Vrdelja, odvjetnica</item>
      <item>ZAGREBAČKA BANKA DIONIČKO DRUŠTVO, OIB 92963223473</item>
      <item>ANIĆ I PARTNERI odvjetničko društvo, OIB 89872589061</item>
      <item>NARODNE NOVINE, dioničko društvo za izdavanje i tiskanje Službenog lista Republike Hrvatske, službenih i drugih obrazaca te , OIB 64546066176</item>
      <item>JANA SREDNOSELEC</item>
      <item>JOZO PERIĆ</item>
      <item>T.P.M. društvo s ograničenom odgovornošću za proizvodnju, trgovinu i usluge, OIB 86483425346</item>
    </izvorni_sadrzaj>
    <derivirana_varijabla naziv="DomainObject.Predmet.OstaliListFormatedOIB_1">
      <item>ŽDO Građansko-upravni odjel u Varaždinu</item>
      <item>Velimir Slamar, OIB 69715502514</item>
      <item>Damir Barišić, odvjetnik</item>
      <item>PRIVREDNA BANKA ZAGREB - DIONIČKO DRUŠTVO, OIB 02535697732</item>
      <item>Marcel Barilar, odvjetnik</item>
      <item>ZAGREBAČKA BANKA DIONIČKO DRUŠTVO, OIB 92963223473</item>
      <item>VABA d.d., OIB 38182927268</item>
      <item>Erste &amp; Steiermärkische S-Leasing društvo s ograničenom odgovornošću za leasing vozila i strojeva, OIB 46550671661</item>
      <item>Jana Srednoselec</item>
      <item>Zoran Puljiz, odvjetnik</item>
      <item>ERSTE&amp;STEIERMÄRKISCHE BANKA dioničko društvo, OIB 23057039320</item>
      <item>KUHN - Hrvatska d.o.o., OIB 04057188037</item>
      <item>Iva Vrdelja, odvjetnica</item>
      <item>ZAGREBAČKA BANKA DIONIČKO DRUŠTVO, OIB 92963223473</item>
      <item>ANIĆ I PARTNERI odvjetničko društvo, OIB 89872589061</item>
      <item>NARODNE NOVINE, dioničko društvo za izdavanje i tiskanje Službenog lista Republike Hrvatske, službenih i drugih obrazaca te , OIB 64546066176</item>
      <item>JANA SREDNOSELEC</item>
      <item>JOZO PERIĆ</item>
      <item>T.P.M. društvo s ograničenom odgovornošću za proizvodnju, trgovinu i usluge, OIB 86483425346</item>
    </derivirana_varijabla>
  </DomainObject.Predmet.OstaliListFormatedOIB>
  <DomainObject.Predmet.OstaliListFormatedWithAdress>
    <izvorni_sadrzaj>
      <item>ŽDO Građansko-upravni odjel u Varaždinu, Vrazova 4, 42000 Varaždin</item>
      <item>Velimir Slamar, Ul. M. Krleže 1/1, 42000 Varaždin</item>
      <item>Damir Barišić, odvjetnik, Basaričekova 27, 48000 KOPRIVNICA</item>
      <item>PRIVREDNA BANKA ZAGREB - DIONIČKO DRUŠTVO, Račkoga 6, 10000 Zagreb</item>
      <item>Marcel Barilar, odvjetnik, Ilica 191 C, 10000 Zagreb</item>
      <item>ZAGREBAČKA BANKA DIONIČKO DRUŠTVO, Trg bana Josipa Jelačića 10, 10000 Zagreb</item>
      <item>VABA d.d., Aleja kralja Zvonimira 1, 42000 Varaždin</item>
      <item>Erste &amp; Steiermärkische S-Leasing društvo s ograničenom odgovornošću za leasing vozila i strojeva, Zelinska 3, 10000 Zagreb</item>
      <item>Jana Srednoselec, Miklinovec 203, 48000 KOPRIVNICA</item>
      <item>Zoran Puljiz, odvjetnik, Međimurska 21, 10000 Zagreb</item>
      <item>ERSTE&amp;STEIERMÄRKISCHE BANKA dioničko društvo, Jadranski Trg 3/a, Rijeka</item>
      <item>KUHN - Hrvatska d.o.o., Rakitnica 4, 10000 Zagreb</item>
      <item>Iva Vrdelja, odvjetnica, Zelinska 3, 10000 Zagreb</item>
      <item>ZAGREBAČKA BANKA DIONIČKO DRUŠTVO, Trg bana Josipa Jelačića 10, 10000 Zagreb</item>
      <item>ANIĆ I PARTNERI odvjetničko društvo, Gajeva 53, 10000 Zagreb</item>
      <item>NARODNE NOVINE, dioničko društvo za izdavanje i tiskanje Službenog lista Republike Hrvatske, službenih i drugih obrazaca te , Savski Gaj XIII. put 6, 10000 Zagreb</item>
      <item>JANA SREDNOSELEC, Miklinovec 203, 48 000 KOPRIVNICA</item>
      <item>JOZO PERIĆ, F. Tuđmana 28, 34 330 Velika</item>
      <item>T.P.M. društvo s ograničenom odgovornošću za proizvodnju, trgovinu i usluge, Matije Gupca 39, 10290 Pojatno</item>
    </izvorni_sadrzaj>
    <derivirana_varijabla naziv="DomainObject.Predmet.OstaliListFormatedWithAdress_1">
      <item>ŽDO Građansko-upravni odjel u Varaždinu, Vrazova 4, 42000 Varaždin</item>
      <item>Velimir Slamar, Ul. M. Krleže 1/1, 42000 Varaždin</item>
      <item>Damir Barišić, odvjetnik, Basaričekova 27, 48000 KOPRIVNICA</item>
      <item>PRIVREDNA BANKA ZAGREB - DIONIČKO DRUŠTVO, Račkoga 6, 10000 Zagreb</item>
      <item>Marcel Barilar, odvjetnik, Ilica 191 C, 10000 Zagreb</item>
      <item>ZAGREBAČKA BANKA DIONIČKO DRUŠTVO, Trg bana Josipa Jelačića 10, 10000 Zagreb</item>
      <item>VABA d.d., Aleja kralja Zvonimira 1, 42000 Varaždin</item>
      <item>Erste &amp; Steiermärkische S-Leasing društvo s ograničenom odgovornošću za leasing vozila i strojeva, Zelinska 3, 10000 Zagreb</item>
      <item>Jana Srednoselec, Miklinovec 203, 48000 KOPRIVNICA</item>
      <item>Zoran Puljiz, odvjetnik, Međimurska 21, 10000 Zagreb</item>
      <item>ERSTE&amp;STEIERMÄRKISCHE BANKA dioničko društvo, Jadranski Trg 3/a, Rijeka</item>
      <item>KUHN - Hrvatska d.o.o., Rakitnica 4, 10000 Zagreb</item>
      <item>Iva Vrdelja, odvjetnica, Zelinska 3, 10000 Zagreb</item>
      <item>ZAGREBAČKA BANKA DIONIČKO DRUŠTVO, Trg bana Josipa Jelačića 10, 10000 Zagreb</item>
      <item>ANIĆ I PARTNERI odvjetničko društvo, Gajeva 53, 10000 Zagreb</item>
      <item>NARODNE NOVINE, dioničko društvo za izdavanje i tiskanje Službenog lista Republike Hrvatske, službenih i drugih obrazaca te , Savski Gaj XIII. put 6, 10000 Zagreb</item>
      <item>JANA SREDNOSELEC, Miklinovec 203, 48 000 KOPRIVNICA</item>
      <item>JOZO PERIĆ, F. Tuđmana 28, 34 330 Velika</item>
      <item>T.P.M. društvo s ograničenom odgovornošću za proizvodnju, trgovinu i usluge, Matije Gupca 39, 10290 Pojatno</item>
    </derivirana_varijabla>
  </DomainObject.Predmet.OstaliListFormatedWithAdress>
  <DomainObject.Predmet.OstaliListFormatedWithAdressOIB>
    <izvorni_sadrzaj>
      <item>ŽDO Građansko-upravni odjel u Varaždinu, Vrazova 4, 42000 Varaždin</item>
      <item>Velimir Slamar, OIB 69715502514, Ul. M. Krleže 1/1, 42000 Varaždin</item>
      <item>Damir Barišić, odvjetnik, Basaričekova 27, 48000 KOPRIVNICA</item>
      <item>PRIVREDNA BANKA ZAGREB - DIONIČKO DRUŠTVO, OIB 02535697732, Račkoga 6, 10000 Zagreb</item>
      <item>Marcel Barilar, odvjetnik, Ilica 191 C, 10000 Zagreb</item>
      <item>ZAGREBAČKA BANKA DIONIČKO DRUŠTVO, OIB 92963223473, Trg bana Josipa Jelačića 10, 10000 Zagreb</item>
      <item>VABA d.d., OIB 38182927268, Aleja kralja Zvonimira 1, 42000 Varaždin</item>
      <item>Erste &amp; Steiermärkische S-Leasing društvo s ograničenom odgovornošću za leasing vozila i strojeva, OIB 46550671661, Zelinska 3, 10000 Zagreb</item>
      <item>Jana Srednoselec, Miklinovec 203, 48000 KOPRIVNICA</item>
      <item>Zoran Puljiz, odvjetnik, Međimurska 21, 10000 Zagreb</item>
      <item>ERSTE&amp;STEIERMÄRKISCHE BANKA dioničko društvo, OIB 23057039320, Jadranski Trg 3/a, Rijeka</item>
      <item>KUHN - Hrvatska d.o.o., OIB 04057188037, Rakitnica 4, 10000 Zagreb</item>
      <item>Iva Vrdelja, odvjetnica, Zelinska 3, 10000 Zagreb</item>
      <item>ZAGREBAČKA BANKA DIONIČKO DRUŠTVO, OIB 92963223473, Trg bana Josipa Jelačića 10, 10000 Zagreb</item>
      <item>ANIĆ I PARTNERI odvjetničko društvo, OIB 89872589061, Gajeva 53, 10000 Zagreb</item>
      <item>NARODNE NOVINE, dioničko društvo za izdavanje i tiskanje Službenog lista Republike Hrvatske, službenih i drugih obrazaca te , OIB 64546066176, Savski Gaj XIII. put 6, 10000 Zagreb</item>
      <item>JANA SREDNOSELEC, Miklinovec 203, 48 000 KOPRIVNICA</item>
      <item>JOZO PERIĆ, F. Tuđmana 28, 34 330 Velika</item>
      <item>T.P.M. društvo s ograničenom odgovornošću za proizvodnju, trgovinu i usluge, OIB 86483425346, Matije Gupca 39, 10290 Pojatno</item>
    </izvorni_sadrzaj>
    <derivirana_varijabla naziv="DomainObject.Predmet.OstaliListFormatedWithAdressOIB_1">
      <item>ŽDO Građansko-upravni odjel u Varaždinu, Vrazova 4, 42000 Varaždin</item>
      <item>Velimir Slamar, OIB 69715502514, Ul. M. Krleže 1/1, 42000 Varaždin</item>
      <item>Damir Barišić, odvjetnik, Basaričekova 27, 48000 KOPRIVNICA</item>
      <item>PRIVREDNA BANKA ZAGREB - DIONIČKO DRUŠTVO, OIB 02535697732, Račkoga 6, 10000 Zagreb</item>
      <item>Marcel Barilar, odvjetnik, Ilica 191 C, 10000 Zagreb</item>
      <item>ZAGREBAČKA BANKA DIONIČKO DRUŠTVO, OIB 92963223473, Trg bana Josipa Jelačića 10, 10000 Zagreb</item>
      <item>VABA d.d., OIB 38182927268, Aleja kralja Zvonimira 1, 42000 Varaždin</item>
      <item>Erste &amp; Steiermärkische S-Leasing društvo s ograničenom odgovornošću za leasing vozila i strojeva, OIB 46550671661, Zelinska 3, 10000 Zagreb</item>
      <item>Jana Srednoselec, Miklinovec 203, 48000 KOPRIVNICA</item>
      <item>Zoran Puljiz, odvjetnik, Međimurska 21, 10000 Zagreb</item>
      <item>ERSTE&amp;STEIERMÄRKISCHE BANKA dioničko društvo, OIB 23057039320, Jadranski Trg 3/a, Rijeka</item>
      <item>KUHN - Hrvatska d.o.o., OIB 04057188037, Rakitnica 4, 10000 Zagreb</item>
      <item>Iva Vrdelja, odvjetnica, Zelinska 3, 10000 Zagreb</item>
      <item>ZAGREBAČKA BANKA DIONIČKO DRUŠTVO, OIB 92963223473, Trg bana Josipa Jelačića 10, 10000 Zagreb</item>
      <item>ANIĆ I PARTNERI odvjetničko društvo, OIB 89872589061, Gajeva 53, 10000 Zagreb</item>
      <item>NARODNE NOVINE, dioničko društvo za izdavanje i tiskanje Službenog lista Republike Hrvatske, službenih i drugih obrazaca te , OIB 64546066176, Savski Gaj XIII. put 6, 10000 Zagreb</item>
      <item>JANA SREDNOSELEC, Miklinovec 203, 48 000 KOPRIVNICA</item>
      <item>JOZO PERIĆ, F. Tuđmana 28, 34 330 Velika</item>
      <item>T.P.M. društvo s ograničenom odgovornošću za proizvodnju, trgovinu i usluge, OIB 86483425346, Matije Gupca 39, 10290 Pojatno</item>
    </derivirana_varijabla>
  </DomainObject.Predmet.OstaliListFormatedWithAdressOIB>
  <DomainObject.Predmet.OstaliListNazivFormated>
    <izvorni_sadrzaj>
      <item>ŽDO Građansko-upravni odjel u Varaždinu</item>
      <item>Velimir Slamar</item>
      <item>Damir Barišić, odvjetnik</item>
      <item>PRIVREDNA BANKA ZAGREB - DIONIČKO DRUŠTVO</item>
      <item>Marcel Barilar, odvjetnik</item>
      <item>ZAGREBAČKA BANKA DIONIČKO DRUŠTVO</item>
      <item>VABA d.d.</item>
      <item>Erste &amp; Steiermärkische S-Leasing društvo s ograničenom odgovornošću za leasing vozila i strojeva</item>
      <item>Jana Srednoselec</item>
      <item>Zoran Puljiz, odvjetnik</item>
      <item>ERSTE&amp;STEIERMÄRKISCHE BANKA dioničko društvo</item>
      <item>KUHN - Hrvatska d.o.o.</item>
      <item>Iva Vrdelja, odvjetnica</item>
      <item>ZAGREBAČKA BANKA DIONIČKO DRUŠTVO</item>
      <item>ANIĆ I PARTNERI odvjetničko društvo</item>
      <item>NARODNE NOVINE, dioničko društvo za izdavanje i tiskanje Službenog lista Republike Hrvatske, službenih i drugih obrazaca te </item>
      <item>JANA SREDNOSELEC</item>
      <item>JOZO PERIĆ</item>
      <item>T.P.M. društvo s ograničenom odgovornošću za proizvodnju, trgovinu i usluge</item>
    </izvorni_sadrzaj>
    <derivirana_varijabla naziv="DomainObject.Predmet.OstaliListNazivFormated_1">
      <item>ŽDO Građansko-upravni odjel u Varaždinu</item>
      <item>Velimir Slamar</item>
      <item>Damir Barišić, odvjetnik</item>
      <item>PRIVREDNA BANKA ZAGREB - DIONIČKO DRUŠTVO</item>
      <item>Marcel Barilar, odvjetnik</item>
      <item>ZAGREBAČKA BANKA DIONIČKO DRUŠTVO</item>
      <item>VABA d.d.</item>
      <item>Erste &amp; Steiermärkische S-Leasing društvo s ograničenom odgovornošću za leasing vozila i strojeva</item>
      <item>Jana Srednoselec</item>
      <item>Zoran Puljiz, odvjetnik</item>
      <item>ERSTE&amp;STEIERMÄRKISCHE BANKA dioničko društvo</item>
      <item>KUHN - Hrvatska d.o.o.</item>
      <item>Iva Vrdelja, odvjetnica</item>
      <item>ZAGREBAČKA BANKA DIONIČKO DRUŠTVO</item>
      <item>ANIĆ I PARTNERI odvjetničko društvo</item>
      <item>NARODNE NOVINE, dioničko društvo za izdavanje i tiskanje Službenog lista Republike Hrvatske, službenih i drugih obrazaca te </item>
      <item>JANA SREDNOSELEC</item>
      <item>JOZO PERIĆ</item>
      <item>T.P.M. društvo s ograničenom odgovornošću za proizvodnju, trgovinu i usluge</item>
    </derivirana_varijabla>
  </DomainObject.Predmet.OstaliListNazivFormated>
  <DomainObject.Predmet.OstaliListNazivFormatedOIB>
    <izvorni_sadrzaj>
      <item>ŽDO Građansko-upravni odjel u Varaždinu</item>
      <item>Velimir Slamar, OIB 69715502514</item>
      <item>Damir Barišić, odvjetnik</item>
      <item>PRIVREDNA BANKA ZAGREB - DIONIČKO DRUŠTVO, OIB 02535697732</item>
      <item>Marcel Barilar, odvjetnik</item>
      <item>ZAGREBAČKA BANKA DIONIČKO DRUŠTVO, OIB 92963223473</item>
      <item>VABA d.d., OIB 38182927268</item>
      <item>Erste &amp; Steiermärkische S-Leasing društvo s ograničenom odgovornošću za leasing vozila i strojeva, OIB 46550671661</item>
      <item>Jana Srednoselec</item>
      <item>Zoran Puljiz, odvjetnik</item>
      <item>ERSTE&amp;STEIERMÄRKISCHE BANKA dioničko društvo, OIB 23057039320</item>
      <item>KUHN - Hrvatska d.o.o., OIB 04057188037</item>
      <item>Iva Vrdelja, odvjetnica</item>
      <item>ZAGREBAČKA BANKA DIONIČKO DRUŠTVO, OIB 92963223473</item>
      <item>ANIĆ I PARTNERI odvjetničko društvo, OIB 89872589061</item>
      <item>NARODNE NOVINE, dioničko društvo za izdavanje i tiskanje Službenog lista Republike Hrvatske, službenih i drugih obrazaca te , OIB 64546066176</item>
      <item>JANA SREDNOSELEC</item>
      <item>JOZO PERIĆ</item>
      <item>T.P.M. društvo s ograničenom odgovornošću za proizvodnju, trgovinu i usluge, OIB 86483425346</item>
    </izvorni_sadrzaj>
    <derivirana_varijabla naziv="DomainObject.Predmet.OstaliListNazivFormatedOIB_1">
      <item>ŽDO Građansko-upravni odjel u Varaždinu</item>
      <item>Velimir Slamar, OIB 69715502514</item>
      <item>Damir Barišić, odvjetnik</item>
      <item>PRIVREDNA BANKA ZAGREB - DIONIČKO DRUŠTVO, OIB 02535697732</item>
      <item>Marcel Barilar, odvjetnik</item>
      <item>ZAGREBAČKA BANKA DIONIČKO DRUŠTVO, OIB 92963223473</item>
      <item>VABA d.d., OIB 38182927268</item>
      <item>Erste &amp; Steiermärkische S-Leasing društvo s ograničenom odgovornošću za leasing vozila i strojeva, OIB 46550671661</item>
      <item>Jana Srednoselec</item>
      <item>Zoran Puljiz, odvjetnik</item>
      <item>ERSTE&amp;STEIERMÄRKISCHE BANKA dioničko društvo, OIB 23057039320</item>
      <item>KUHN - Hrvatska d.o.o., OIB 04057188037</item>
      <item>Iva Vrdelja, odvjetnica</item>
      <item>ZAGREBAČKA BANKA DIONIČKO DRUŠTVO, OIB 92963223473</item>
      <item>ANIĆ I PARTNERI odvjetničko društvo, OIB 89872589061</item>
      <item>NARODNE NOVINE, dioničko društvo za izdavanje i tiskanje Službenog lista Republike Hrvatske, službenih i drugih obrazaca te , OIB 64546066176</item>
      <item>JANA SREDNOSELEC</item>
      <item>JOZO PERIĆ</item>
      <item>T.P.M. društvo s ograničenom odgovornošću za proizvodnju, trgovinu i usluge, OIB 86483425346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IGM Pješćara Jerovec društvo s ograničenom odgovornošću</izvorni_sadrzaj>
    <derivirana_varijabla naziv="DomainObject.Predmet.StrankaIDrugi_1">IGM Pješćara Jerovec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IGM Pješćara Jerovec društvo s ograničenom odgovornošću, OIB 52832339728, Hrvatskih Pavlina 41, 42250 Lepoglava</izvorni_sadrzaj>
    <derivirana_varijabla naziv="DomainObject.Predmet.StrankaIDrugiAdressOIB_1">IGM Pješćara Jerovec društvo s ograničenom odgovornošću, OIB 52832339728, Hrvatskih Pavlina 41, 42250 Lepoglava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IGM Pješćara Jerovec društvo s ograničenom odgovornošću</item>
      <item>ŽDO Građansko-upravni odjel u Varaždinu</item>
      <item>Velimir Slamar</item>
      <item>Damir Barišić, odvjetnik</item>
      <item>PRIVREDNA BANKA ZAGREB - DIONIČKO DRUŠTVO</item>
      <item>Marcel Barilar, odvjetnik</item>
      <item>ZAGREBAČKA BANKA DIONIČKO DRUŠTVO</item>
      <item>VABA d.d.</item>
      <item>Erste &amp; Steiermärkische S-Leasing društvo s ograničenom odgovornošću za leasing vozila i strojeva</item>
      <item>Jana Srednoselec</item>
      <item>Zoran Puljiz, odvjetnik</item>
      <item>ERSTE&amp;STEIERMÄRKISCHE BANKA dioničko društvo</item>
      <item>KUHN - Hrvatska d.o.o.</item>
      <item>Iva Vrdelja, odvjetnica</item>
      <item>ZAGREBAČKA BANKA DIONIČKO DRUŠTVO</item>
      <item>ANIĆ I PARTNERI odvjetničko društvo</item>
      <item>NARODNE NOVINE, dioničko društvo za izdavanje i tiskanje Službenog lista Republike Hrvatske, službenih i drugih obrazaca te </item>
      <item>JANA SREDNOSELEC</item>
      <item>JOZO PERIĆ</item>
      <item>T.P.M. društvo s ograničenom odgovornošću za proizvodnju, trgovinu i usluge</item>
    </izvorni_sadrzaj>
    <derivirana_varijabla naziv="DomainObject.Predmet.SudioniciListNaziv_1">
      <item>IGM Pješćara Jerovec društvo s ograničenom odgovornošću</item>
      <item>ŽDO Građansko-upravni odjel u Varaždinu</item>
      <item>Velimir Slamar</item>
      <item>Damir Barišić, odvjetnik</item>
      <item>PRIVREDNA BANKA ZAGREB - DIONIČKO DRUŠTVO</item>
      <item>Marcel Barilar, odvjetnik</item>
      <item>ZAGREBAČKA BANKA DIONIČKO DRUŠTVO</item>
      <item>VABA d.d.</item>
      <item>Erste &amp; Steiermärkische S-Leasing društvo s ograničenom odgovornošću za leasing vozila i strojeva</item>
      <item>Jana Srednoselec</item>
      <item>Zoran Puljiz, odvjetnik</item>
      <item>ERSTE&amp;STEIERMÄRKISCHE BANKA dioničko društvo</item>
      <item>KUHN - Hrvatska d.o.o.</item>
      <item>Iva Vrdelja, odvjetnica</item>
      <item>ZAGREBAČKA BANKA DIONIČKO DRUŠTVO</item>
      <item>ANIĆ I PARTNERI odvjetničko društvo</item>
      <item>NARODNE NOVINE, dioničko društvo za izdavanje i tiskanje Službenog lista Republike Hrvatske, službenih i drugih obrazaca te </item>
      <item>JANA SREDNOSELEC</item>
      <item>JOZO PERIĆ</item>
      <item>T.P.M. društvo s ograničenom odgovornošću za proizvodnju, trgovinu i usluge</item>
    </derivirana_varijabla>
  </DomainObject.Predmet.SudioniciListNaziv>
  <DomainObject.Predmet.SudioniciListAdressOIB>
    <izvorni_sadrzaj>
      <item>IGM Pješćara Jerovec društvo s ograničenom odgovornošću, OIB 52832339728, Hrvatskih Pavlina 41,42250 Lepoglava</item>
      <item>ŽDO Građansko-upravni odjel u Varaždinu, Vrazova 4,42000 Varaždin</item>
      <item>Velimir Slamar, OIB 69715502514, Ul. M. Krleže 1/1,42000 Varaždin</item>
      <item>Damir Barišić, odvjetnik, Basaričekova 27,48000 KOPRIVNICA</item>
      <item>PRIVREDNA BANKA ZAGREB - DIONIČKO DRUŠTVO, OIB 02535697732, Račkoga 6,10000 Zagreb</item>
      <item>Marcel Barilar, odvjetnik, Ilica 191 C,10000 Zagreb</item>
      <item>ZAGREBAČKA BANKA DIONIČKO DRUŠTVO, OIB 92963223473, Trg bana Josipa Jelačića 10,10000 Zagreb</item>
      <item>VABA d.d., OIB 38182927268, Aleja kralja Zvonimira 1,42000 Varaždin</item>
      <item>Erste &amp; Steiermärkische S-Leasing društvo s ograničenom odgovornošću za leasing vozila i strojeva, OIB 46550671661, Zelinska 3,10000 Zagreb</item>
      <item>Jana Srednoselec, Miklinovec 203,48000 KOPRIVNICA</item>
      <item>Zoran Puljiz, odvjetnik, Međimurska 21,10000 Zagreb</item>
      <item>ERSTE&amp;STEIERMÄRKISCHE BANKA dioničko društvo, OIB 23057039320, Jadranski Trg 3/a,Rijeka</item>
      <item>KUHN - Hrvatska d.o.o., OIB 04057188037, Rakitnica 4,10000 Zagreb</item>
      <item>Iva Vrdelja, odvjetnica, Zelinska 3,10000 Zagreb</item>
      <item>ZAGREBAČKA BANKA DIONIČKO DRUŠTVO, OIB 92963223473, Trg bana Josipa Jelačića 10,10000 Zagreb</item>
      <item>ANIĆ I PARTNERI odvjetničko društvo, OIB 89872589061, Gajeva 53,10000 Zagreb</item>
      <item>NARODNE NOVINE, dioničko društvo za izdavanje i tiskanje Službenog lista Republike Hrvatske, službenih i drugih obrazaca te , OIB 64546066176, Savski Gaj XIII. put 6,10000 Zagreb</item>
      <item>JANA SREDNOSELEC, Miklinovec 203,48 000 KOPRIVNICA</item>
      <item>JOZO PERIĆ, F. Tuđmana 28,34 330 Velika</item>
      <item>T.P.M. društvo s ograničenom odgovornošću za proizvodnju, trgovinu i usluge, OIB 86483425346, Matije Gupca 39,10290 Pojatno</item>
    </izvorni_sadrzaj>
    <derivirana_varijabla naziv="DomainObject.Predmet.SudioniciListAdressOIB_1">
      <item>IGM Pješćara Jerovec društvo s ograničenom odgovornošću, OIB 52832339728, Hrvatskih Pavlina 41,42250 Lepoglava</item>
      <item>ŽDO Građansko-upravni odjel u Varaždinu, Vrazova 4,42000 Varaždin</item>
      <item>Velimir Slamar, OIB 69715502514, Ul. M. Krleže 1/1,42000 Varaždin</item>
      <item>Damir Barišić, odvjetnik, Basaričekova 27,48000 KOPRIVNICA</item>
      <item>PRIVREDNA BANKA ZAGREB - DIONIČKO DRUŠTVO, OIB 02535697732, Račkoga 6,10000 Zagreb</item>
      <item>Marcel Barilar, odvjetnik, Ilica 191 C,10000 Zagreb</item>
      <item>ZAGREBAČKA BANKA DIONIČKO DRUŠTVO, OIB 92963223473, Trg bana Josipa Jelačića 10,10000 Zagreb</item>
      <item>VABA d.d., OIB 38182927268, Aleja kralja Zvonimira 1,42000 Varaždin</item>
      <item>Erste &amp; Steiermärkische S-Leasing društvo s ograničenom odgovornošću za leasing vozila i strojeva, OIB 46550671661, Zelinska 3,10000 Zagreb</item>
      <item>Jana Srednoselec, Miklinovec 203,48000 KOPRIVNICA</item>
      <item>Zoran Puljiz, odvjetnik, Međimurska 21,10000 Zagreb</item>
      <item>ERSTE&amp;STEIERMÄRKISCHE BANKA dioničko društvo, OIB 23057039320, Jadranski Trg 3/a,Rijeka</item>
      <item>KUHN - Hrvatska d.o.o., OIB 04057188037, Rakitnica 4,10000 Zagreb</item>
      <item>Iva Vrdelja, odvjetnica, Zelinska 3,10000 Zagreb</item>
      <item>ZAGREBAČKA BANKA DIONIČKO DRUŠTVO, OIB 92963223473, Trg bana Josipa Jelačića 10,10000 Zagreb</item>
      <item>ANIĆ I PARTNERI odvjetničko društvo, OIB 89872589061, Gajeva 53,10000 Zagreb</item>
      <item>NARODNE NOVINE, dioničko društvo za izdavanje i tiskanje Službenog lista Republike Hrvatske, službenih i drugih obrazaca te , OIB 64546066176, Savski Gaj XIII. put 6,10000 Zagreb</item>
      <item>JANA SREDNOSELEC, Miklinovec 203,48 000 KOPRIVNICA</item>
      <item>JOZO PERIĆ, F. Tuđmana 28,34 330 Velika</item>
      <item>T.P.M. društvo s ograničenom odgovornošću za proizvodnju, trgovinu i usluge, OIB 86483425346, Matije Gupca 39,10290 Pojatno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52832339728</item>
      <item>, OIB null</item>
      <item>, OIB 69715502514</item>
      <item>, OIB null</item>
      <item>, OIB 02535697732</item>
      <item>, OIB null</item>
      <item>, OIB 92963223473</item>
      <item>, OIB 38182927268</item>
      <item>, OIB 46550671661</item>
      <item>, OIB null</item>
      <item>, OIB null</item>
      <item>, OIB 23057039320</item>
      <item>, OIB 04057188037</item>
      <item>, OIB null</item>
      <item>, OIB 92963223473</item>
      <item>, OIB 89872589061</item>
      <item>, OIB 64546066176</item>
      <item>, OIB null</item>
      <item>, OIB null</item>
      <item>, OIB 86483425346</item>
    </izvorni_sadrzaj>
    <derivirana_varijabla naziv="DomainObject.Predmet.SudioniciListNazivOIB_1">
      <item>, OIB 52832339728</item>
      <item>, OIB null</item>
      <item>, OIB 69715502514</item>
      <item>, OIB null</item>
      <item>, OIB 02535697732</item>
      <item>, OIB null</item>
      <item>, OIB 92963223473</item>
      <item>, OIB 38182927268</item>
      <item>, OIB 46550671661</item>
      <item>, OIB null</item>
      <item>, OIB null</item>
      <item>, OIB 23057039320</item>
      <item>, OIB 04057188037</item>
      <item>, OIB null</item>
      <item>, OIB 92963223473</item>
      <item>, OIB 89872589061</item>
      <item>, OIB 64546066176</item>
      <item>, OIB null</item>
      <item>, OIB null</item>
      <item>, OIB 86483425346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127</properties:Words>
  <properties:Characters>705</properties:Characters>
  <properties:Lines>41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REPUBLIKA HRVATSKA</vt:lpstr>
    </vt:vector>
  </properties:TitlesOfParts>
  <properties:LinksUpToDate>false</properties:LinksUpToDate>
  <properties:CharactersWithSpaces>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2015-10-19T12:19:00Z</dcterms:created>
  <dc:creator>VOTA NĂO Ŕ REGIONALIZAÇĂO! SIM AO REFORÇO DO MUNICIPALISMO!</dc:creator>
  <dc:description>A REGIONALIZAÇĂO É UM ERRO COLOSSAL!</dc:description>
  <cp:lastModifiedBy>Lea Rogina</cp:lastModifiedBy>
  <cp:lastPrinted>2015-10-19T12:02:00Z</cp:lastPrinted>
  <dcterms:modified xmlns:xsi="http://www.w3.org/2001/XMLSchema-instance" xsi:type="dcterms:W3CDTF">2015-10-19T13:25:00Z</dcterms:modified>
  <cp:revision>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